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9D7D8" w14:textId="1A8C52F7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WG1#118-bis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0E59E1">
        <w:rPr>
          <w:rFonts w:ascii="Arial" w:eastAsiaTheme="minorEastAsia" w:hAnsi="Arial" w:cs="Arial"/>
          <w:b/>
          <w:sz w:val="22"/>
          <w:szCs w:val="22"/>
          <w:lang w:eastAsia="zh-CN"/>
        </w:rPr>
        <w:t>R1-240925</w:t>
      </w:r>
      <w:r w:rsidR="00E46EB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</w:p>
    <w:p w14:paraId="499A6B36" w14:textId="77777777" w:rsidR="00674553" w:rsidRPr="00DC6BF5" w:rsidRDefault="00674553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C6BF5">
        <w:rPr>
          <w:rFonts w:ascii="Arial" w:hAnsi="Arial" w:cs="Arial"/>
          <w:b/>
          <w:sz w:val="22"/>
          <w:szCs w:val="22"/>
        </w:rPr>
        <w:t>Hefei, China, 14th – 18th October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209E81B0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LS on </w:t>
      </w:r>
      <w:r w:rsidR="002C6C36">
        <w:rPr>
          <w:rFonts w:ascii="Arial" w:hAnsi="Arial" w:cs="Arial" w:hint="eastAsia"/>
          <w:b/>
          <w:sz w:val="22"/>
          <w:szCs w:val="22"/>
        </w:rPr>
        <w:t>common TA in a regenerative payload scenario</w:t>
      </w:r>
    </w:p>
    <w:p w14:paraId="1A6E785D" w14:textId="2CF5655F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R1-240</w:t>
      </w:r>
      <w:r w:rsidR="00D57B5C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75</w:t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90</w:t>
      </w:r>
      <w:r w:rsidR="00D74D4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(R2-2407623)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6CF3F13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1"/>
          <w:szCs w:val="21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sz w:val="21"/>
          <w:szCs w:val="21"/>
          <w:lang w:val="en-US" w:eastAsia="zh-CN"/>
        </w:rPr>
        <w:t>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6F4459D5" w:rsidR="00D12195" w:rsidRPr="006D1D81" w:rsidRDefault="00425C2E">
      <w:pPr>
        <w:spacing w:after="60"/>
        <w:ind w:left="1985" w:hanging="1985"/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1D8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RAN4</w:t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6865586E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YI ZHENG</w:t>
      </w:r>
    </w:p>
    <w:p w14:paraId="10FCFD76" w14:textId="531B6BCD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zhengyi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>@chinamobile.com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7C525042" w:rsidR="00BB0990" w:rsidRPr="0062531E" w:rsidRDefault="00D91A9B" w:rsidP="00E131A1">
      <w:pPr>
        <w:autoSpaceDE/>
        <w:autoSpaceDN/>
        <w:snapToGrid w:val="0"/>
        <w:spacing w:after="0"/>
        <w:rPr>
          <w:rFonts w:eastAsia="等线"/>
          <w:lang w:val="en-US" w:eastAsia="zh-CN"/>
        </w:rPr>
      </w:pPr>
      <w:bookmarkStart w:id="10" w:name="OLE_LINK1"/>
      <w:r w:rsidRPr="0062531E">
        <w:rPr>
          <w:rFonts w:eastAsia="等线"/>
          <w:lang w:val="en-US" w:eastAsia="zh-CN"/>
        </w:rPr>
        <w:t xml:space="preserve">RAN1 thanks RAN2 for their questions on </w:t>
      </w:r>
      <w:r w:rsidR="00BB0990" w:rsidRPr="0062531E">
        <w:rPr>
          <w:rFonts w:eastAsia="等线"/>
          <w:lang w:val="en-US" w:eastAsia="zh-CN"/>
        </w:rPr>
        <w:t>common TA in a regenerative payload scenario</w:t>
      </w:r>
      <w:r w:rsidR="003971BE" w:rsidRPr="0062531E">
        <w:rPr>
          <w:rFonts w:eastAsia="等线"/>
          <w:lang w:val="en-US" w:eastAsia="zh-CN"/>
        </w:rPr>
        <w:t xml:space="preserve"> and would like to provide responses for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等线" w:hAnsi="Arial" w:cs="Arial"/>
          <w:lang w:val="en-US"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等线" w:hAnsi="Arial" w:cs="Arial"/>
                <w:lang w:eastAsia="zh-CN"/>
              </w:rPr>
            </w:pPr>
          </w:p>
          <w:p w14:paraId="31A8B6D2" w14:textId="77777777" w:rsidR="0054716B" w:rsidRDefault="0054716B" w:rsidP="00E131A1">
            <w:pPr>
              <w:snapToGrid w:val="0"/>
              <w:spacing w:after="0"/>
              <w:rPr>
                <w:rFonts w:eastAsia="等线"/>
              </w:rPr>
            </w:pPr>
            <w:r>
              <w:rPr>
                <w:rFonts w:eastAsia="等线"/>
                <w:b/>
                <w:bCs/>
                <w:lang w:eastAsia="ja-JP"/>
              </w:rPr>
              <w:t>Question:</w:t>
            </w:r>
            <w:r>
              <w:rPr>
                <w:rFonts w:eastAsia="等线"/>
                <w:b/>
                <w:bCs/>
              </w:rPr>
              <w:t xml:space="preserve"> </w:t>
            </w:r>
            <w:r>
              <w:rPr>
                <w:rFonts w:eastAsia="等线"/>
              </w:rPr>
              <w:t xml:space="preserve">Whether in a regenerative payload scenario it would be a problem to stick to 0 as the minimum possible value for TA-Common or whether we should e.g. introduce negative values for ta-Common.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等线" w:hAnsi="Arial" w:cs="Arial"/>
                <w:lang w:eastAsia="zh-CN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等线" w:hAnsi="Arial" w:cs="Arial"/>
          <w:lang w:val="en-US" w:eastAsia="zh-CN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5F8EB17B" w:rsidR="00D12195" w:rsidRDefault="00B44662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233F94">
        <w:t xml:space="preserve">A majority of companies in RAN1 think that </w:t>
      </w:r>
      <w:r w:rsidRPr="00233F94">
        <w:rPr>
          <w:rFonts w:hint="eastAsia"/>
        </w:rPr>
        <w:t xml:space="preserve">it </w:t>
      </w:r>
      <w:r w:rsidRPr="00233F94">
        <w:t>would not be</w:t>
      </w:r>
      <w:r w:rsidRPr="00233F94">
        <w:rPr>
          <w:rFonts w:hint="eastAsia"/>
        </w:rPr>
        <w:t xml:space="preserve"> a problem</w:t>
      </w:r>
      <w:r w:rsidRPr="00233F94">
        <w:t>, depending on gNB implementation</w:t>
      </w:r>
      <w:r w:rsidRPr="00233F94">
        <w:rPr>
          <w:rFonts w:hint="eastAsia"/>
        </w:rPr>
        <w:t xml:space="preserve"> </w:t>
      </w:r>
      <w:r w:rsidRPr="00233F94">
        <w:t>in a regenerative payload scenario</w:t>
      </w:r>
      <w:r w:rsidRPr="00233F94">
        <w:rPr>
          <w:rFonts w:hint="eastAsia"/>
        </w:rPr>
        <w:t xml:space="preserve">, to stick to 0 as minimum possible value for TA common </w:t>
      </w:r>
      <w:r w:rsidRPr="00233F94">
        <w:t>without</w:t>
      </w:r>
      <w:r w:rsidRPr="00233F94">
        <w:rPr>
          <w:rFonts w:hint="eastAsia"/>
        </w:rPr>
        <w:t xml:space="preserve"> introducing the negative value for ta-Common.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13076021" w:rsidR="00D12195" w:rsidRPr="00EF67A3" w:rsidRDefault="00130E61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EF67A3">
        <w:t xml:space="preserve">RAN1 </w:t>
      </w:r>
      <w:r w:rsidRPr="00EF67A3">
        <w:rPr>
          <w:bCs/>
          <w:lang w:val="en-US"/>
        </w:rPr>
        <w:t>respectfully asks RAN2 to take the above information into account.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588D7B31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 w:rsidR="00F94592">
        <w:rPr>
          <w:rFonts w:ascii="Arial" w:eastAsiaTheme="minorEastAsia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  <w:t>1</w:t>
      </w:r>
      <w:r w:rsidR="00565764"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565764">
        <w:rPr>
          <w:rFonts w:ascii="Arial" w:eastAsiaTheme="minorEastAsia" w:hAnsi="Arial" w:cs="Arial" w:hint="eastAsia"/>
          <w:bCs/>
          <w:lang w:eastAsia="zh-CN"/>
        </w:rPr>
        <w:t>22</w:t>
      </w:r>
      <w:r w:rsidR="00565764">
        <w:rPr>
          <w:rFonts w:ascii="Arial" w:eastAsiaTheme="minorEastAsia" w:hAnsi="Arial" w:cs="Arial" w:hint="eastAsia"/>
          <w:bCs/>
          <w:vertAlign w:val="superscript"/>
          <w:lang w:eastAsia="zh-CN"/>
        </w:rPr>
        <w:t>nd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565764">
        <w:rPr>
          <w:rFonts w:ascii="Arial" w:eastAsiaTheme="minorEastAsia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="00565764" w:rsidRPr="00565764">
        <w:rPr>
          <w:rFonts w:ascii="Arial" w:hAnsi="Arial" w:cs="Arial"/>
          <w:bCs/>
        </w:rPr>
        <w:t>Orlando , US</w:t>
      </w:r>
      <w:r>
        <w:rPr>
          <w:rFonts w:ascii="Arial" w:hAnsi="Arial" w:cs="Arial"/>
          <w:bCs/>
        </w:rPr>
        <w:t>.</w:t>
      </w:r>
    </w:p>
    <w:p w14:paraId="410EA235" w14:textId="54297B64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</w:rPr>
        <w:tab/>
        <w:t>1</w:t>
      </w:r>
      <w:r w:rsidR="001C70DC">
        <w:rPr>
          <w:rFonts w:ascii="Arial" w:eastAsiaTheme="minorEastAsia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C70DC">
        <w:rPr>
          <w:rFonts w:ascii="Arial" w:eastAsiaTheme="minorEastAsia" w:hAnsi="Arial" w:cs="Arial" w:hint="eastAsia"/>
          <w:bCs/>
          <w:lang w:eastAsia="zh-CN"/>
        </w:rPr>
        <w:t>1</w:t>
      </w:r>
      <w:r w:rsidR="001C70DC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1C70DC">
        <w:rPr>
          <w:rFonts w:ascii="Arial" w:eastAsiaTheme="minorEastAsia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1C70DC">
        <w:rPr>
          <w:rFonts w:ascii="Arial" w:eastAsiaTheme="minorEastAsia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="00D0521E">
        <w:rPr>
          <w:rFonts w:ascii="Arial" w:eastAsiaTheme="minorEastAsia" w:hAnsi="Arial" w:cs="Arial" w:hint="eastAsia"/>
          <w:bCs/>
          <w:lang w:eastAsia="zh-CN"/>
        </w:rPr>
        <w:t>Athens, GR</w:t>
      </w:r>
      <w:r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BBF13" w14:textId="77777777" w:rsidR="00DA3A59" w:rsidRDefault="00DA3A59">
      <w:pPr>
        <w:spacing w:after="0"/>
      </w:pPr>
      <w:r>
        <w:separator/>
      </w:r>
    </w:p>
  </w:endnote>
  <w:endnote w:type="continuationSeparator" w:id="0">
    <w:p w14:paraId="74CF5BB6" w14:textId="77777777" w:rsidR="00DA3A59" w:rsidRDefault="00DA3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47C8C" w14:textId="77777777" w:rsidR="00DA3A59" w:rsidRDefault="00DA3A59">
      <w:pPr>
        <w:spacing w:after="0"/>
      </w:pPr>
      <w:r>
        <w:separator/>
      </w:r>
    </w:p>
  </w:footnote>
  <w:footnote w:type="continuationSeparator" w:id="0">
    <w:p w14:paraId="6D38670A" w14:textId="77777777" w:rsidR="00DA3A59" w:rsidRDefault="00DA3A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C511C"/>
    <w:rsid w:val="000D104E"/>
    <w:rsid w:val="000E59E1"/>
    <w:rsid w:val="000F3150"/>
    <w:rsid w:val="000F6242"/>
    <w:rsid w:val="0010387E"/>
    <w:rsid w:val="00117833"/>
    <w:rsid w:val="00130E61"/>
    <w:rsid w:val="001433F8"/>
    <w:rsid w:val="001761A0"/>
    <w:rsid w:val="001A031C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71BE"/>
    <w:rsid w:val="003B6729"/>
    <w:rsid w:val="003C0D3E"/>
    <w:rsid w:val="003C4DE8"/>
    <w:rsid w:val="003D263E"/>
    <w:rsid w:val="003F027B"/>
    <w:rsid w:val="003F32D5"/>
    <w:rsid w:val="003F40B6"/>
    <w:rsid w:val="00425C2E"/>
    <w:rsid w:val="00427038"/>
    <w:rsid w:val="00433500"/>
    <w:rsid w:val="00433F71"/>
    <w:rsid w:val="00440D43"/>
    <w:rsid w:val="004658EF"/>
    <w:rsid w:val="004671D1"/>
    <w:rsid w:val="004845A1"/>
    <w:rsid w:val="00493BBD"/>
    <w:rsid w:val="004B2D73"/>
    <w:rsid w:val="004E3939"/>
    <w:rsid w:val="00512AB0"/>
    <w:rsid w:val="00530295"/>
    <w:rsid w:val="00537FB0"/>
    <w:rsid w:val="0054669C"/>
    <w:rsid w:val="0054716B"/>
    <w:rsid w:val="0055520F"/>
    <w:rsid w:val="00565764"/>
    <w:rsid w:val="00574916"/>
    <w:rsid w:val="005C6821"/>
    <w:rsid w:val="005F5B76"/>
    <w:rsid w:val="0062531E"/>
    <w:rsid w:val="006378F6"/>
    <w:rsid w:val="0064280F"/>
    <w:rsid w:val="006614B2"/>
    <w:rsid w:val="00664A4E"/>
    <w:rsid w:val="00674553"/>
    <w:rsid w:val="00680FB9"/>
    <w:rsid w:val="006B6034"/>
    <w:rsid w:val="006D0A09"/>
    <w:rsid w:val="006D1D81"/>
    <w:rsid w:val="006F43CB"/>
    <w:rsid w:val="0072006B"/>
    <w:rsid w:val="00735E11"/>
    <w:rsid w:val="007756BC"/>
    <w:rsid w:val="00784134"/>
    <w:rsid w:val="007935CD"/>
    <w:rsid w:val="007B2640"/>
    <w:rsid w:val="007C22B5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D3134"/>
    <w:rsid w:val="008D772F"/>
    <w:rsid w:val="008E060A"/>
    <w:rsid w:val="008E5B88"/>
    <w:rsid w:val="00911DB9"/>
    <w:rsid w:val="00912EDC"/>
    <w:rsid w:val="009363C8"/>
    <w:rsid w:val="00982B4C"/>
    <w:rsid w:val="00991A70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E7A7B"/>
    <w:rsid w:val="00B04B46"/>
    <w:rsid w:val="00B06F1E"/>
    <w:rsid w:val="00B2055C"/>
    <w:rsid w:val="00B4373F"/>
    <w:rsid w:val="00B44662"/>
    <w:rsid w:val="00B551E2"/>
    <w:rsid w:val="00B648EE"/>
    <w:rsid w:val="00B769D2"/>
    <w:rsid w:val="00B82B97"/>
    <w:rsid w:val="00B97703"/>
    <w:rsid w:val="00BB0990"/>
    <w:rsid w:val="00BF6EAB"/>
    <w:rsid w:val="00C05E35"/>
    <w:rsid w:val="00C137D3"/>
    <w:rsid w:val="00C14E2A"/>
    <w:rsid w:val="00C4598F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A3A59"/>
    <w:rsid w:val="00DC6BF5"/>
    <w:rsid w:val="00DF4238"/>
    <w:rsid w:val="00DF5810"/>
    <w:rsid w:val="00DF5ABB"/>
    <w:rsid w:val="00DF7471"/>
    <w:rsid w:val="00E131A1"/>
    <w:rsid w:val="00E34012"/>
    <w:rsid w:val="00E46EB8"/>
    <w:rsid w:val="00E57C25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5C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5C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5C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5C2E"/>
    <w:pPr>
      <w:outlineLvl w:val="5"/>
    </w:pPr>
  </w:style>
  <w:style w:type="paragraph" w:styleId="7">
    <w:name w:val="heading 7"/>
    <w:basedOn w:val="H6"/>
    <w:next w:val="a"/>
    <w:qFormat/>
    <w:rsid w:val="00425C2E"/>
    <w:pPr>
      <w:outlineLvl w:val="6"/>
    </w:pPr>
  </w:style>
  <w:style w:type="paragraph" w:styleId="8">
    <w:name w:val="heading 8"/>
    <w:basedOn w:val="1"/>
    <w:next w:val="a"/>
    <w:qFormat/>
    <w:rsid w:val="00425C2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5C2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5C2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425C2E"/>
    <w:pPr>
      <w:ind w:left="1135"/>
    </w:pPr>
  </w:style>
  <w:style w:type="paragraph" w:styleId="20">
    <w:name w:val="List 2"/>
    <w:basedOn w:val="a3"/>
    <w:semiHidden/>
    <w:rsid w:val="00425C2E"/>
    <w:pPr>
      <w:ind w:left="851"/>
    </w:pPr>
  </w:style>
  <w:style w:type="paragraph" w:styleId="a3">
    <w:name w:val="List"/>
    <w:basedOn w:val="a"/>
    <w:semiHidden/>
    <w:rsid w:val="00425C2E"/>
    <w:pPr>
      <w:ind w:left="568" w:hanging="284"/>
    </w:pPr>
  </w:style>
  <w:style w:type="paragraph" w:styleId="TOC7">
    <w:name w:val="toc 7"/>
    <w:basedOn w:val="TOC6"/>
    <w:next w:val="a"/>
    <w:semiHidden/>
    <w:rsid w:val="00425C2E"/>
    <w:pPr>
      <w:ind w:left="2268" w:hanging="2268"/>
    </w:pPr>
  </w:style>
  <w:style w:type="paragraph" w:styleId="TOC6">
    <w:name w:val="toc 6"/>
    <w:basedOn w:val="TOC5"/>
    <w:next w:val="a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1">
    <w:name w:val="List Number 2"/>
    <w:basedOn w:val="a4"/>
    <w:semiHidden/>
    <w:rsid w:val="00425C2E"/>
    <w:pPr>
      <w:ind w:left="851"/>
    </w:pPr>
  </w:style>
  <w:style w:type="paragraph" w:styleId="a4">
    <w:name w:val="List Number"/>
    <w:basedOn w:val="a3"/>
    <w:semiHidden/>
    <w:rsid w:val="00425C2E"/>
  </w:style>
  <w:style w:type="paragraph" w:styleId="40">
    <w:name w:val="List Bullet 4"/>
    <w:basedOn w:val="31"/>
    <w:semiHidden/>
    <w:rsid w:val="00425C2E"/>
    <w:pPr>
      <w:ind w:left="1418"/>
    </w:pPr>
  </w:style>
  <w:style w:type="paragraph" w:styleId="31">
    <w:name w:val="List Bullet 3"/>
    <w:basedOn w:val="22"/>
    <w:semiHidden/>
    <w:rsid w:val="00425C2E"/>
    <w:pPr>
      <w:ind w:left="1135"/>
    </w:pPr>
  </w:style>
  <w:style w:type="paragraph" w:styleId="22">
    <w:name w:val="List Bullet 2"/>
    <w:basedOn w:val="a5"/>
    <w:semiHidden/>
    <w:rsid w:val="00425C2E"/>
    <w:pPr>
      <w:ind w:left="851"/>
    </w:pPr>
  </w:style>
  <w:style w:type="paragraph" w:styleId="a5">
    <w:name w:val="List Bullet"/>
    <w:basedOn w:val="a3"/>
    <w:semiHidden/>
    <w:rsid w:val="00425C2E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425C2E"/>
    <w:pPr>
      <w:jc w:val="center"/>
    </w:pPr>
    <w:rPr>
      <w:i/>
    </w:rPr>
  </w:style>
  <w:style w:type="paragraph" w:styleId="ac">
    <w:name w:val="header"/>
    <w:link w:val="ad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e">
    <w:name w:val="footnote text"/>
    <w:basedOn w:val="a"/>
    <w:link w:val="af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425C2E"/>
    <w:pPr>
      <w:ind w:left="1702"/>
    </w:pPr>
  </w:style>
  <w:style w:type="paragraph" w:styleId="41">
    <w:name w:val="List 4"/>
    <w:basedOn w:val="30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10">
    <w:name w:val="index 1"/>
    <w:basedOn w:val="a"/>
    <w:semiHidden/>
    <w:rsid w:val="00425C2E"/>
    <w:pPr>
      <w:keepLines/>
      <w:spacing w:after="0"/>
    </w:pPr>
  </w:style>
  <w:style w:type="paragraph" w:styleId="23">
    <w:name w:val="index 2"/>
    <w:basedOn w:val="10"/>
    <w:semiHidden/>
    <w:rsid w:val="00425C2E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semiHidden/>
    <w:qFormat/>
    <w:rPr>
      <w:sz w:val="16"/>
    </w:rPr>
  </w:style>
  <w:style w:type="character" w:styleId="af5">
    <w:name w:val="footnote reference"/>
    <w:basedOn w:val="a0"/>
    <w:semiHidden/>
    <w:rsid w:val="00425C2E"/>
    <w:rPr>
      <w:b/>
      <w:position w:val="6"/>
      <w:sz w:val="16"/>
    </w:rPr>
  </w:style>
  <w:style w:type="paragraph" w:customStyle="1" w:styleId="B1">
    <w:name w:val="B1"/>
    <w:basedOn w:val="a3"/>
    <w:rsid w:val="00425C2E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425C2E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a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a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5C2E"/>
    <w:pPr>
      <w:keepLines/>
      <w:ind w:left="1135" w:hanging="851"/>
    </w:pPr>
  </w:style>
  <w:style w:type="paragraph" w:customStyle="1" w:styleId="EX">
    <w:name w:val="EX"/>
    <w:basedOn w:val="a"/>
    <w:rsid w:val="00425C2E"/>
    <w:pPr>
      <w:keepLines/>
      <w:ind w:left="1702" w:hanging="1418"/>
    </w:pPr>
  </w:style>
  <w:style w:type="paragraph" w:customStyle="1" w:styleId="FP">
    <w:name w:val="FP"/>
    <w:basedOn w:val="a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a"/>
    <w:next w:val="a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20"/>
    <w:rsid w:val="00425C2E"/>
  </w:style>
  <w:style w:type="paragraph" w:customStyle="1" w:styleId="B3">
    <w:name w:val="B3"/>
    <w:basedOn w:val="30"/>
    <w:rsid w:val="00425C2E"/>
  </w:style>
  <w:style w:type="paragraph" w:customStyle="1" w:styleId="B4">
    <w:name w:val="B4"/>
    <w:basedOn w:val="41"/>
    <w:rsid w:val="00425C2E"/>
  </w:style>
  <w:style w:type="paragraph" w:customStyle="1" w:styleId="B5">
    <w:name w:val="B5"/>
    <w:basedOn w:val="51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/>
      <w:lang w:val="en-GB" w:eastAsia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af7">
    <w:name w:val="Table Grid"/>
    <w:basedOn w:val="a1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,목록 단,목록 단락"/>
    <w:basedOn w:val="a"/>
    <w:link w:val="af9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宋体"/>
      <w:sz w:val="24"/>
      <w:szCs w:val="24"/>
      <w:lang w:val="en-US" w:eastAsia="zh-CN"/>
    </w:rPr>
  </w:style>
  <w:style w:type="character" w:customStyle="1" w:styleId="af9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8"/>
    <w:uiPriority w:val="34"/>
    <w:qFormat/>
    <w:locked/>
    <w:rsid w:val="00B551E2"/>
    <w:rPr>
      <w:rFonts w:eastAsia="Times New Roman" w:cs="宋体"/>
      <w:sz w:val="24"/>
      <w:szCs w:val="24"/>
      <w:lang w:val="en-US" w:eastAsia="zh-CN"/>
    </w:rPr>
  </w:style>
  <w:style w:type="paragraph" w:customStyle="1" w:styleId="DraftProposal">
    <w:name w:val="Draft Proposal"/>
    <w:basedOn w:val="a8"/>
    <w:next w:val="a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YI ZHENG</cp:lastModifiedBy>
  <cp:revision>4</cp:revision>
  <cp:lastPrinted>2002-04-23T07:10:00Z</cp:lastPrinted>
  <dcterms:created xsi:type="dcterms:W3CDTF">2024-10-17T15:06:00Z</dcterms:created>
  <dcterms:modified xsi:type="dcterms:W3CDTF">2024-10-18T00:35:00Z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