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F229B"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E1778E" w:rsidRPr="00E1778E">
        <w:rPr>
          <w:b/>
          <w:bCs/>
          <w:sz w:val="24"/>
          <w:szCs w:val="24"/>
        </w:rPr>
        <w:t>R1-</w:t>
      </w:r>
      <w:r w:rsidR="00B92C68" w:rsidRPr="00B92C68">
        <w:rPr>
          <w:b/>
          <w:bCs/>
          <w:sz w:val="24"/>
          <w:szCs w:val="24"/>
        </w:rPr>
        <w:t>2401831</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fldSimple w:instr=" DOCPROPERTY  StartDate  \* MERGEFORMAT ">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fldSimple>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B00B" w:rsidR="001E41F3" w:rsidRPr="00793123" w:rsidRDefault="00793123" w:rsidP="00547111">
            <w:pPr>
              <w:pStyle w:val="CRCoverPage"/>
              <w:spacing w:after="0"/>
              <w:rPr>
                <w:b/>
                <w:bCs/>
                <w:noProof/>
                <w:sz w:val="28"/>
                <w:szCs w:val="28"/>
              </w:rPr>
            </w:pPr>
            <w:r w:rsidRPr="00793123">
              <w:rPr>
                <w:b/>
                <w:bCs/>
                <w:noProof/>
                <w:sz w:val="28"/>
                <w:szCs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2F2B2" w:rsidR="001E41F3" w:rsidRPr="00B509BA" w:rsidRDefault="0016709A">
            <w:pPr>
              <w:pStyle w:val="CRCoverPage"/>
              <w:spacing w:after="0"/>
              <w:jc w:val="center"/>
              <w:rPr>
                <w:b/>
                <w:bCs/>
                <w:noProof/>
                <w:sz w:val="28"/>
                <w:szCs w:val="28"/>
              </w:rPr>
            </w:pPr>
            <w:r w:rsidRPr="00B509BA">
              <w:rPr>
                <w:b/>
                <w:bCs/>
                <w:sz w:val="28"/>
                <w:szCs w:val="28"/>
              </w:rPr>
              <w:t>1</w:t>
            </w:r>
            <w:r w:rsidR="006076B7">
              <w:rPr>
                <w:b/>
                <w:bCs/>
                <w:sz w:val="28"/>
                <w:szCs w:val="28"/>
              </w:rPr>
              <w:t>8</w:t>
            </w:r>
            <w:r w:rsidRPr="00B509BA">
              <w:rPr>
                <w:b/>
                <w:bCs/>
                <w:sz w:val="28"/>
                <w:szCs w:val="28"/>
              </w:rPr>
              <w:t>.</w:t>
            </w:r>
            <w:r w:rsidR="006076B7">
              <w:rPr>
                <w:b/>
                <w:bCs/>
                <w:sz w:val="28"/>
                <w:szCs w:val="28"/>
              </w:rPr>
              <w:t>1</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35B51" w14:paraId="40C383FE" w14:textId="77777777" w:rsidTr="00E92630">
              <w:tc>
                <w:tcPr>
                  <w:tcW w:w="7797" w:type="dxa"/>
                  <w:tcBorders>
                    <w:right w:val="single" w:sz="4" w:space="0" w:color="auto"/>
                  </w:tcBorders>
                  <w:shd w:val="pct30" w:color="FFFF00" w:fill="auto"/>
                </w:tcPr>
                <w:p w14:paraId="6361FA13" w14:textId="77777777" w:rsidR="00735B51" w:rsidRDefault="00735B51" w:rsidP="00735B51">
                  <w:pPr>
                    <w:pStyle w:val="CRCoverPage"/>
                    <w:spacing w:after="0"/>
                    <w:ind w:left="100"/>
                    <w:rPr>
                      <w:noProof/>
                    </w:rPr>
                  </w:pPr>
                  <w:r>
                    <w:t>Qualcomm, Samsung, ZTE, OPPO, CATT CICTCI, NTT DOCOMO Inc., Apple</w:t>
                  </w:r>
                </w:p>
              </w:tc>
            </w:tr>
          </w:tbl>
          <w:p w14:paraId="298AA482" w14:textId="7515E0E7"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427C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C47E7" w:rsidR="001E41F3" w:rsidRDefault="00AF46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4061C" w:rsidR="001E41F3" w:rsidRDefault="00B509BA">
            <w:pPr>
              <w:pStyle w:val="CRCoverPage"/>
              <w:spacing w:after="0"/>
              <w:ind w:left="100"/>
              <w:rPr>
                <w:noProof/>
              </w:rPr>
            </w:pPr>
            <w:r>
              <w:t>Rel-1</w:t>
            </w:r>
            <w:r w:rsidR="00F4348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7A88">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4040F7E3" w14:textId="77777777" w:rsidR="00842828" w:rsidRDefault="00842828" w:rsidP="00842828">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177294A9" w14:textId="77777777" w:rsidR="00842828" w:rsidRDefault="00842828" w:rsidP="00842828">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21BDDF07" w14:textId="77777777" w:rsidR="00842828" w:rsidRDefault="00842828" w:rsidP="00842828">
      <w:pPr>
        <w:spacing w:after="0"/>
        <w:rPr>
          <w:rFonts w:eastAsia="Malgun Gothic"/>
          <w:lang w:eastAsia="ko-KR"/>
        </w:rPr>
      </w:pPr>
      <w:proofErr w:type="gramStart"/>
      <w:r w:rsidRPr="0068348F">
        <w:t>w</w:t>
      </w:r>
      <w:r w:rsidRPr="0068348F">
        <w:rPr>
          <w:rFonts w:eastAsia="Malgun Gothic"/>
          <w:lang w:eastAsia="ko-KR"/>
        </w:rPr>
        <w:t>here</w:t>
      </w:r>
      <w:proofErr w:type="gramEnd"/>
    </w:p>
    <w:p w14:paraId="0C21DBE6" w14:textId="77777777" w:rsidR="00842828" w:rsidRDefault="00842828" w:rsidP="00842828">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09FDBD8E" w14:textId="77777777" w:rsidR="00842828" w:rsidRDefault="00842828" w:rsidP="00842828">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65DB07F" w14:textId="77777777" w:rsidR="00842828" w:rsidRDefault="00842828" w:rsidP="00842828">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3348F604" w14:textId="77777777" w:rsidR="00842828" w:rsidRDefault="00842828" w:rsidP="00842828">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1112D74A" w14:textId="77777777" w:rsidR="00842828" w:rsidRDefault="00842828" w:rsidP="00842828">
      <w:pPr>
        <w:pStyle w:val="B1"/>
        <w:rPr>
          <w:color w:val="000000"/>
        </w:rPr>
      </w:pPr>
      <w:r w:rsidRPr="0068348F">
        <w:t>-</w:t>
      </w:r>
      <w:r w:rsidRPr="0068348F">
        <w:tab/>
      </w:r>
      <w:r>
        <w:t xml:space="preserve">else </w:t>
      </w:r>
    </w:p>
    <w:p w14:paraId="1AD9F193" w14:textId="77777777" w:rsidR="00842828" w:rsidRDefault="00842828" w:rsidP="00842828">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36155704" w14:textId="77777777" w:rsidR="00842828" w:rsidRPr="00216EA2" w:rsidRDefault="00842828" w:rsidP="00842828">
      <w:pPr>
        <w:pStyle w:val="B2"/>
        <w:rPr>
          <w:lang w:eastAsia="zh-CN"/>
        </w:rPr>
      </w:pPr>
      <w:proofErr w:type="gramStart"/>
      <w:r>
        <w:rPr>
          <w:lang w:eastAsia="zh-CN"/>
        </w:rPr>
        <w:t>where</w:t>
      </w:r>
      <w:proofErr w:type="gramEnd"/>
    </w:p>
    <w:p w14:paraId="6BB7FA49" w14:textId="77777777" w:rsidR="00842828" w:rsidRDefault="00842828" w:rsidP="00842828">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sidRPr="0068348F">
        <w:t xml:space="preserve"> </w:t>
      </w:r>
      <w:r>
        <w:t xml:space="preserve">if </w:t>
      </w:r>
      <w:r>
        <w:rPr>
          <w:rFonts w:eastAsia="Malgun Gothic"/>
        </w:rPr>
        <w:t>using the parameter is supported by the UE and the parameter is</w:t>
      </w:r>
      <w:r w:rsidRPr="00EC6858">
        <w:t xml:space="preserve"> </w:t>
      </w:r>
      <w:r>
        <w:t>provided</w:t>
      </w:r>
      <w:r>
        <w:rPr>
          <w:rFonts w:eastAsia="Malgun Gothic"/>
        </w:rPr>
        <w:t xml:space="preserve">; else </w:t>
      </w:r>
      <w:r w:rsidRPr="00C05E7D">
        <w:rPr>
          <w:rFonts w:eastAsia="Malgun Gothic"/>
          <w:i/>
          <w:iCs/>
        </w:rPr>
        <w:t>dl-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p>
    <w:p w14:paraId="0C09A774" w14:textId="77777777" w:rsidR="00842828" w:rsidRPr="00DA2EAA" w:rsidRDefault="00842828" w:rsidP="00842828">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969B407" w14:textId="77777777" w:rsidR="00842828" w:rsidRPr="0066330F" w:rsidRDefault="00842828" w:rsidP="00842828">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72C54CD" w14:textId="77777777" w:rsidR="00842828" w:rsidRPr="005E3944" w:rsidRDefault="00842828" w:rsidP="00842828">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ABDF14D" w14:textId="77777777" w:rsidR="00842828" w:rsidRPr="0014760F" w:rsidRDefault="00842828" w:rsidP="00842828">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3DECCA0" w14:textId="77777777" w:rsidR="00842828" w:rsidRPr="00B916EC" w:rsidRDefault="00842828" w:rsidP="00842828">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w:t>
      </w:r>
      <w:proofErr w:type="gramStart"/>
      <w:r w:rsidRPr="0060479F">
        <w:rPr>
          <w:rFonts w:eastAsia="Malgun Gothic"/>
          <w:lang w:val="en-US"/>
        </w:rPr>
        <w:t>a number of</w:t>
      </w:r>
      <w:proofErr w:type="gramEnd"/>
      <w:r w:rsidRPr="0060479F">
        <w:rPr>
          <w:rFonts w:eastAsia="Malgun Gothic"/>
          <w:lang w:val="en-US"/>
        </w:rPr>
        <w:t xml:space="preserve">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383BCCCF"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r w:rsidR="00F4348F">
        <w:t xml:space="preserve"> </w:t>
      </w:r>
      <w:r w:rsidR="00F4348F" w:rsidRPr="007053C7">
        <w:rPr>
          <w:lang w:val="en-US"/>
        </w:rPr>
        <w:t>or is SCI format 2-C</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68ED6A1C" w14:textId="77777777" w:rsidR="00AC278A" w:rsidRDefault="00AC278A" w:rsidP="00AC278A">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770CB293" w14:textId="77777777" w:rsidR="00AC278A" w:rsidRDefault="00AC278A" w:rsidP="00AC278A">
      <w:pPr>
        <w:pStyle w:val="B1"/>
        <w:rPr>
          <w:color w:val="000000"/>
          <w:lang w:val="en-US"/>
        </w:rPr>
      </w:pPr>
      <w:r w:rsidRPr="0068348F">
        <w:t>-</w:t>
      </w:r>
      <w:r w:rsidRPr="0068348F">
        <w:tab/>
      </w:r>
      <w:r>
        <w:rPr>
          <w:lang w:val="en-US"/>
        </w:rPr>
        <w:t>else</w:t>
      </w:r>
    </w:p>
    <w:p w14:paraId="3D2B9BA7" w14:textId="77777777" w:rsidR="00AC278A" w:rsidRDefault="00AC278A" w:rsidP="00AC278A">
      <w:pPr>
        <w:pStyle w:val="B2"/>
      </w:pPr>
      <w:r>
        <w:t>-</w:t>
      </w:r>
      <w:r>
        <w:tab/>
      </w:r>
      <m:oMath>
        <m:sSub>
          <m:sSubPr>
            <m:ctrlPr>
              <w:rPr>
                <w:rFonts w:ascii="Cambria Math" w:hAnsi="Cambria Math"/>
              </w:rPr>
            </m:ctrlPr>
          </m:sSubPr>
          <m:e>
            <m:r>
              <w:rPr>
                <w:rFonts w:ascii="Cambria Math" w:hAnsi="Cambria Math"/>
              </w:rPr>
              <m:t>P</m:t>
            </m:r>
          </m:e>
          <m:sub>
            <w:proofErr w:type="gramStart"/>
            <m:r>
              <m:rPr>
                <m:nor/>
              </m:rPr>
              <m:t>PSSCH</m:t>
            </m:r>
            <m:r>
              <m:rPr>
                <m:nor/>
              </m:rPr>
              <w:rPr>
                <w:rFonts w:ascii="Cambria Math"/>
                <w:lang w:val="en-US"/>
              </w:rPr>
              <m:t>,SL</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4CFF1F06" w14:textId="77777777" w:rsidR="00AC278A" w:rsidRPr="00216EA2" w:rsidRDefault="00AC278A" w:rsidP="00AC278A">
      <w:pPr>
        <w:pStyle w:val="B2"/>
        <w:rPr>
          <w:lang w:eastAsia="zh-CN"/>
        </w:rPr>
      </w:pPr>
      <w:proofErr w:type="gramStart"/>
      <w:r>
        <w:rPr>
          <w:lang w:eastAsia="zh-CN"/>
        </w:rPr>
        <w:t>where</w:t>
      </w:r>
      <w:proofErr w:type="gramEnd"/>
    </w:p>
    <w:p w14:paraId="7255FC59" w14:textId="77777777" w:rsidR="00AC278A" w:rsidRDefault="00AC278A" w:rsidP="00AC278A">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Pr>
          <w:iCs/>
          <w:color w:val="000000"/>
          <w:lang w:val="en-US"/>
        </w:rPr>
        <w:t xml:space="preserve">, if </w:t>
      </w:r>
      <w:r>
        <w:rPr>
          <w:rFonts w:eastAsia="Malgun Gothic"/>
        </w:rPr>
        <w:t>using the parameter is supported by the UE and the parameter is</w:t>
      </w:r>
      <w:r w:rsidRPr="00EC6858">
        <w:rPr>
          <w:iCs/>
          <w:color w:val="000000"/>
          <w:lang w:val="en-US"/>
        </w:rPr>
        <w:t xml:space="preserve"> </w:t>
      </w:r>
      <w:r>
        <w:rPr>
          <w:iCs/>
          <w:color w:val="000000"/>
          <w:lang w:val="en-US"/>
        </w:rPr>
        <w:t>provided</w:t>
      </w:r>
      <w:r>
        <w:rPr>
          <w:rFonts w:eastAsia="Malgun Gothic"/>
          <w:iCs/>
          <w:color w:val="000000"/>
        </w:rPr>
        <w:t xml:space="preserve">; </w:t>
      </w:r>
      <w:r>
        <w:rPr>
          <w:rFonts w:eastAsia="Malgun Gothic"/>
        </w:rPr>
        <w:t xml:space="preserve">else </w:t>
      </w:r>
      <w:r w:rsidRPr="00C05E7D">
        <w:rPr>
          <w:rFonts w:eastAsia="Malgun Gothic"/>
          <w:i/>
          <w:iCs/>
        </w:rPr>
        <w:t>sl-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68348F">
        <w:t xml:space="preserve"> </w:t>
      </w:r>
    </w:p>
    <w:p w14:paraId="67BED3FF" w14:textId="77777777" w:rsidR="00AC278A" w:rsidRPr="00DA2EAA" w:rsidRDefault="00AC278A" w:rsidP="00AC278A">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ED7CC9C" w14:textId="77777777" w:rsidR="00AC278A" w:rsidRDefault="00AC278A" w:rsidP="00AC278A">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xml:space="preserve">, </w:t>
      </w:r>
      <w:proofErr w:type="gramStart"/>
      <w:r w:rsidRPr="00B916EC">
        <w:rPr>
          <w:rFonts w:eastAsia="MS Mincho"/>
        </w:rPr>
        <w:t>where</w:t>
      </w:r>
      <w:proofErr w:type="gramEnd"/>
    </w:p>
    <w:p w14:paraId="57D13085" w14:textId="77777777" w:rsidR="00AC278A" w:rsidRDefault="00AC278A" w:rsidP="00AC278A">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0F3F52D5" w14:textId="77777777" w:rsidR="00AC278A" w:rsidRPr="00F70C39" w:rsidRDefault="00AC278A" w:rsidP="00AC278A">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0B597A2B" w14:textId="77777777" w:rsidR="00AC278A" w:rsidRDefault="00AC278A" w:rsidP="00AC278A">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w:t>
      </w:r>
      <w:proofErr w:type="gramStart"/>
      <w:r w:rsidRPr="00D252D5">
        <w:rPr>
          <w:rFonts w:eastAsia="Malgun Gothic"/>
          <w:lang w:val="en-US"/>
        </w:rPr>
        <w:t>a number of</w:t>
      </w:r>
      <w:proofErr w:type="gramEnd"/>
      <w:r w:rsidRPr="00D252D5">
        <w:rPr>
          <w:rFonts w:eastAsia="Malgun Gothic"/>
          <w:lang w:val="en-US"/>
        </w:rPr>
        <w:t xml:space="preserve">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ED7A8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3B06" w14:textId="77777777" w:rsidR="00ED7A88" w:rsidRDefault="00ED7A88">
      <w:r>
        <w:separator/>
      </w:r>
    </w:p>
  </w:endnote>
  <w:endnote w:type="continuationSeparator" w:id="0">
    <w:p w14:paraId="29CB8871" w14:textId="77777777" w:rsidR="00ED7A88" w:rsidRDefault="00ED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3264" w14:textId="77777777" w:rsidR="00ED7A88" w:rsidRDefault="00ED7A88">
      <w:r>
        <w:separator/>
      </w:r>
    </w:p>
  </w:footnote>
  <w:footnote w:type="continuationSeparator" w:id="0">
    <w:p w14:paraId="27086027" w14:textId="77777777" w:rsidR="00ED7A88" w:rsidRDefault="00ED7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70265"/>
    <w:rsid w:val="00075602"/>
    <w:rsid w:val="000A6394"/>
    <w:rsid w:val="000B7FED"/>
    <w:rsid w:val="000C038A"/>
    <w:rsid w:val="000C6598"/>
    <w:rsid w:val="000D0476"/>
    <w:rsid w:val="000D44B3"/>
    <w:rsid w:val="000E2C6C"/>
    <w:rsid w:val="000E5B90"/>
    <w:rsid w:val="000F08CF"/>
    <w:rsid w:val="000F4C97"/>
    <w:rsid w:val="00131E82"/>
    <w:rsid w:val="001447F8"/>
    <w:rsid w:val="00145D43"/>
    <w:rsid w:val="0016709A"/>
    <w:rsid w:val="00171C51"/>
    <w:rsid w:val="00173588"/>
    <w:rsid w:val="00192C46"/>
    <w:rsid w:val="001A08B3"/>
    <w:rsid w:val="001A7B60"/>
    <w:rsid w:val="001B52F0"/>
    <w:rsid w:val="001B7A65"/>
    <w:rsid w:val="001D6937"/>
    <w:rsid w:val="001E41F3"/>
    <w:rsid w:val="001F1BC0"/>
    <w:rsid w:val="00202A85"/>
    <w:rsid w:val="002075FC"/>
    <w:rsid w:val="00227D0A"/>
    <w:rsid w:val="0025126B"/>
    <w:rsid w:val="0026004D"/>
    <w:rsid w:val="002640DD"/>
    <w:rsid w:val="00275D12"/>
    <w:rsid w:val="00284FEB"/>
    <w:rsid w:val="002860C4"/>
    <w:rsid w:val="002A6EC5"/>
    <w:rsid w:val="002B3948"/>
    <w:rsid w:val="002B5741"/>
    <w:rsid w:val="002B7F6E"/>
    <w:rsid w:val="002E1E9E"/>
    <w:rsid w:val="002E472E"/>
    <w:rsid w:val="002F32A0"/>
    <w:rsid w:val="00305409"/>
    <w:rsid w:val="00332DDA"/>
    <w:rsid w:val="00344C4C"/>
    <w:rsid w:val="00355A2A"/>
    <w:rsid w:val="003609EF"/>
    <w:rsid w:val="0036231A"/>
    <w:rsid w:val="00362864"/>
    <w:rsid w:val="00374DD4"/>
    <w:rsid w:val="0038341C"/>
    <w:rsid w:val="0039000A"/>
    <w:rsid w:val="003978A9"/>
    <w:rsid w:val="003E1A36"/>
    <w:rsid w:val="003F7260"/>
    <w:rsid w:val="00410371"/>
    <w:rsid w:val="0042045B"/>
    <w:rsid w:val="004242F1"/>
    <w:rsid w:val="004B17F3"/>
    <w:rsid w:val="004B75B7"/>
    <w:rsid w:val="004C3878"/>
    <w:rsid w:val="004D6385"/>
    <w:rsid w:val="004E54C1"/>
    <w:rsid w:val="00510CA7"/>
    <w:rsid w:val="0051580D"/>
    <w:rsid w:val="00527E14"/>
    <w:rsid w:val="005345E4"/>
    <w:rsid w:val="0054355D"/>
    <w:rsid w:val="00547111"/>
    <w:rsid w:val="00556BE8"/>
    <w:rsid w:val="005601CB"/>
    <w:rsid w:val="00564F8A"/>
    <w:rsid w:val="00592D74"/>
    <w:rsid w:val="005C6E1A"/>
    <w:rsid w:val="005E18BF"/>
    <w:rsid w:val="005E2C44"/>
    <w:rsid w:val="005F6E2F"/>
    <w:rsid w:val="006076B7"/>
    <w:rsid w:val="00615E91"/>
    <w:rsid w:val="00621188"/>
    <w:rsid w:val="006257ED"/>
    <w:rsid w:val="0063542A"/>
    <w:rsid w:val="00665C47"/>
    <w:rsid w:val="00687731"/>
    <w:rsid w:val="00691A7A"/>
    <w:rsid w:val="006934DB"/>
    <w:rsid w:val="00695808"/>
    <w:rsid w:val="006B46FB"/>
    <w:rsid w:val="006C053D"/>
    <w:rsid w:val="006C60BA"/>
    <w:rsid w:val="006E21FB"/>
    <w:rsid w:val="006E3A60"/>
    <w:rsid w:val="006E69CF"/>
    <w:rsid w:val="006E7384"/>
    <w:rsid w:val="0071579A"/>
    <w:rsid w:val="00735B51"/>
    <w:rsid w:val="00743320"/>
    <w:rsid w:val="00792342"/>
    <w:rsid w:val="00793123"/>
    <w:rsid w:val="007977A8"/>
    <w:rsid w:val="007B427C"/>
    <w:rsid w:val="007B512A"/>
    <w:rsid w:val="007C2097"/>
    <w:rsid w:val="007D0700"/>
    <w:rsid w:val="007D6A07"/>
    <w:rsid w:val="007E21AE"/>
    <w:rsid w:val="007F7259"/>
    <w:rsid w:val="007F7CEF"/>
    <w:rsid w:val="008040A8"/>
    <w:rsid w:val="008137A4"/>
    <w:rsid w:val="00814FC0"/>
    <w:rsid w:val="008215E0"/>
    <w:rsid w:val="00822C8B"/>
    <w:rsid w:val="008279FA"/>
    <w:rsid w:val="00842828"/>
    <w:rsid w:val="008626E7"/>
    <w:rsid w:val="00870462"/>
    <w:rsid w:val="00870EE7"/>
    <w:rsid w:val="00884011"/>
    <w:rsid w:val="008863B9"/>
    <w:rsid w:val="00895062"/>
    <w:rsid w:val="008955EA"/>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278A"/>
    <w:rsid w:val="00AC5820"/>
    <w:rsid w:val="00AD1CD8"/>
    <w:rsid w:val="00AF469A"/>
    <w:rsid w:val="00B06385"/>
    <w:rsid w:val="00B258BB"/>
    <w:rsid w:val="00B35638"/>
    <w:rsid w:val="00B509BA"/>
    <w:rsid w:val="00B56A37"/>
    <w:rsid w:val="00B612D4"/>
    <w:rsid w:val="00B67B97"/>
    <w:rsid w:val="00B836F0"/>
    <w:rsid w:val="00B92C68"/>
    <w:rsid w:val="00B968C8"/>
    <w:rsid w:val="00BA3EC5"/>
    <w:rsid w:val="00BA51D9"/>
    <w:rsid w:val="00BB5DFC"/>
    <w:rsid w:val="00BD279D"/>
    <w:rsid w:val="00BD5868"/>
    <w:rsid w:val="00BD603F"/>
    <w:rsid w:val="00BD6BB8"/>
    <w:rsid w:val="00C66BA2"/>
    <w:rsid w:val="00C74CD7"/>
    <w:rsid w:val="00C95985"/>
    <w:rsid w:val="00CA367C"/>
    <w:rsid w:val="00CA5D6C"/>
    <w:rsid w:val="00CC5026"/>
    <w:rsid w:val="00CC555C"/>
    <w:rsid w:val="00CC68D0"/>
    <w:rsid w:val="00CD462F"/>
    <w:rsid w:val="00D03F9A"/>
    <w:rsid w:val="00D06D51"/>
    <w:rsid w:val="00D23D17"/>
    <w:rsid w:val="00D24991"/>
    <w:rsid w:val="00D26CA8"/>
    <w:rsid w:val="00D27058"/>
    <w:rsid w:val="00D42A81"/>
    <w:rsid w:val="00D45EDA"/>
    <w:rsid w:val="00D462B7"/>
    <w:rsid w:val="00D50255"/>
    <w:rsid w:val="00D5068E"/>
    <w:rsid w:val="00D5791C"/>
    <w:rsid w:val="00D66520"/>
    <w:rsid w:val="00D71CB7"/>
    <w:rsid w:val="00D9076F"/>
    <w:rsid w:val="00DA2FD2"/>
    <w:rsid w:val="00DB386C"/>
    <w:rsid w:val="00DB5A4C"/>
    <w:rsid w:val="00DD6F47"/>
    <w:rsid w:val="00DE34CF"/>
    <w:rsid w:val="00E13F3D"/>
    <w:rsid w:val="00E1778E"/>
    <w:rsid w:val="00E3101B"/>
    <w:rsid w:val="00E34898"/>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4348F"/>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5.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3</Pages>
  <Words>746</Words>
  <Characters>4732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Giovanni Chisci-2</cp:lastModifiedBy>
  <cp:revision>70</cp:revision>
  <cp:lastPrinted>1900-01-01T08:00:00Z</cp:lastPrinted>
  <dcterms:created xsi:type="dcterms:W3CDTF">2023-09-29T04:10:00Z</dcterms:created>
  <dcterms:modified xsi:type="dcterms:W3CDTF">2024-03-01T07:18:00Z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