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4A7D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1C3184" w:rsidRPr="001C3184">
        <w:rPr>
          <w:b/>
          <w:bCs/>
          <w:sz w:val="24"/>
          <w:szCs w:val="24"/>
        </w:rPr>
        <w:t>R1-2401829</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fldSimple w:instr=" DOCPROPERTY  StartDate  \* MERGEFORMAT ">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fldSimple>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A6DA1" w:rsidR="001E41F3" w:rsidRPr="001C3184" w:rsidRDefault="001C3184" w:rsidP="00547111">
            <w:pPr>
              <w:pStyle w:val="CRCoverPage"/>
              <w:spacing w:after="0"/>
              <w:rPr>
                <w:b/>
                <w:bCs/>
                <w:noProof/>
                <w:sz w:val="28"/>
                <w:szCs w:val="28"/>
              </w:rPr>
            </w:pPr>
            <w:r w:rsidRPr="001C3184">
              <w:rPr>
                <w:rFonts w:cs="Arial"/>
                <w:b/>
                <w:bCs/>
                <w:color w:val="000000"/>
                <w:sz w:val="28"/>
                <w:szCs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84E75"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1F1BC0">
              <w:rPr>
                <w:b/>
                <w:bCs/>
                <w:sz w:val="28"/>
                <w:szCs w:val="28"/>
              </w:rPr>
              <w:t>1</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4F0FA" w:rsidR="001E41F3" w:rsidRDefault="00B509BA">
            <w:pPr>
              <w:pStyle w:val="CRCoverPage"/>
              <w:spacing w:after="0"/>
              <w:ind w:left="100"/>
              <w:rPr>
                <w:noProof/>
              </w:rPr>
            </w:pPr>
            <w:r>
              <w:t>Qualcomm</w:t>
            </w:r>
            <w:r w:rsidR="006F21B8">
              <w:t>,</w:t>
            </w:r>
            <w:r w:rsidR="00EA1C3E">
              <w:t xml:space="preserve"> Samsung</w:t>
            </w:r>
            <w:r w:rsidR="006F21B8">
              <w:t>,</w:t>
            </w:r>
            <w:r w:rsidR="00BC7108">
              <w:t xml:space="preserve"> ZTE</w:t>
            </w:r>
            <w:r w:rsidR="006F21B8">
              <w:t>,</w:t>
            </w:r>
            <w:r w:rsidR="00BC7108">
              <w:t xml:space="preserve"> OPPO</w:t>
            </w:r>
            <w:r w:rsidR="006F21B8">
              <w:t>,</w:t>
            </w:r>
            <w:r w:rsidR="00B25E7D">
              <w:t xml:space="preserve"> CATT CICTCI</w:t>
            </w:r>
            <w:r w:rsidR="00E708D6">
              <w:t>,</w:t>
            </w:r>
            <w:r w:rsidR="00324E76">
              <w:t xml:space="preserve"> NTT</w:t>
            </w:r>
            <w:r w:rsidR="00CA4A6C">
              <w:t xml:space="preserve"> </w:t>
            </w:r>
            <w:r w:rsidR="00BF5359">
              <w:t>DOCOMO</w:t>
            </w:r>
            <w:r w:rsidR="00CA4A6C">
              <w:t xml:space="preserve"> Inc.</w:t>
            </w:r>
            <w:r w:rsidR="00333FC5">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427C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5216">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09C25DB1" w14:textId="77777777" w:rsidR="000E2C6C" w:rsidRDefault="000E2C6C" w:rsidP="000E2C6C">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910960" w14:textId="77777777" w:rsidR="000E2C6C" w:rsidRDefault="000E2C6C" w:rsidP="000E2C6C">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57215295" w14:textId="77777777" w:rsidR="000E2C6C" w:rsidRDefault="000E2C6C" w:rsidP="000E2C6C">
      <w:pPr>
        <w:spacing w:after="0"/>
        <w:rPr>
          <w:rFonts w:eastAsia="Malgun Gothic"/>
          <w:lang w:eastAsia="ko-KR"/>
        </w:rPr>
      </w:pPr>
      <w:r w:rsidRPr="0068348F">
        <w:t>w</w:t>
      </w:r>
      <w:r w:rsidRPr="0068348F">
        <w:rPr>
          <w:rFonts w:eastAsia="Malgun Gothic"/>
          <w:lang w:eastAsia="ko-KR"/>
        </w:rPr>
        <w:t>here</w:t>
      </w:r>
    </w:p>
    <w:p w14:paraId="346A0C80"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36E5ECB"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1C3778DA" w14:textId="77777777" w:rsidR="000E2C6C" w:rsidRDefault="000E2C6C" w:rsidP="000E2C6C">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723F447"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595EFA4B" w14:textId="77777777" w:rsidR="000E2C6C" w:rsidRDefault="000E2C6C" w:rsidP="000E2C6C">
      <w:pPr>
        <w:pStyle w:val="B1"/>
        <w:rPr>
          <w:color w:val="000000"/>
        </w:rPr>
      </w:pPr>
      <w:r w:rsidRPr="0068348F">
        <w:t>-</w:t>
      </w:r>
      <w:r w:rsidRPr="0068348F">
        <w:tab/>
      </w:r>
      <w:r>
        <w:t xml:space="preserve">else </w:t>
      </w:r>
    </w:p>
    <w:p w14:paraId="2BB4F96C"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8D16678" w14:textId="77777777" w:rsidR="000E2C6C" w:rsidRPr="00216EA2" w:rsidRDefault="000E2C6C" w:rsidP="000E2C6C">
      <w:pPr>
        <w:pStyle w:val="B2"/>
        <w:rPr>
          <w:lang w:eastAsia="zh-CN"/>
        </w:rPr>
      </w:pPr>
      <w:r>
        <w:rPr>
          <w:lang w:eastAsia="zh-CN"/>
        </w:rPr>
        <w:t>where</w:t>
      </w:r>
    </w:p>
    <w:p w14:paraId="7454F94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AED453B"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85DA3F" w14:textId="77777777" w:rsidR="000E2C6C" w:rsidRPr="0066330F" w:rsidRDefault="000E2C6C" w:rsidP="000E2C6C">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9129FCA" w14:textId="77777777" w:rsidR="000E2C6C" w:rsidRPr="005E3944" w:rsidRDefault="000E2C6C" w:rsidP="000E2C6C">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A8900CB" w14:textId="77777777" w:rsidR="000E2C6C" w:rsidRPr="0014760F" w:rsidRDefault="000E2C6C" w:rsidP="000E2C6C">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4F0419D" w14:textId="77777777" w:rsidR="000E2C6C" w:rsidRPr="00B916EC" w:rsidRDefault="000E2C6C" w:rsidP="000E2C6C">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10D7E8CA"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4E310171"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49112CC9" w14:textId="77777777" w:rsidR="000E2C6C" w:rsidRDefault="000E2C6C" w:rsidP="000E2C6C">
      <w:pPr>
        <w:pStyle w:val="B1"/>
        <w:rPr>
          <w:color w:val="000000"/>
          <w:lang w:val="en-US"/>
        </w:rPr>
      </w:pPr>
      <w:r w:rsidRPr="0068348F">
        <w:t>-</w:t>
      </w:r>
      <w:r w:rsidRPr="0068348F">
        <w:tab/>
      </w:r>
      <w:r>
        <w:rPr>
          <w:lang w:val="en-US"/>
        </w:rPr>
        <w:t>else</w:t>
      </w:r>
    </w:p>
    <w:p w14:paraId="32EFEF3D"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72287D1C" w14:textId="27D14DBD" w:rsidR="00075602" w:rsidRPr="00216EA2" w:rsidRDefault="00075602" w:rsidP="000E2C6C">
      <w:pPr>
        <w:pStyle w:val="B2"/>
        <w:rPr>
          <w:lang w:eastAsia="zh-CN"/>
        </w:rPr>
      </w:pPr>
      <w:r>
        <w:rPr>
          <w:lang w:eastAsia="zh-CN"/>
        </w:rPr>
        <w:t>W</w:t>
      </w:r>
      <w:r w:rsidR="000E2C6C">
        <w:rPr>
          <w:lang w:eastAsia="zh-CN"/>
        </w:rPr>
        <w:t>here</w:t>
      </w:r>
    </w:p>
    <w:p w14:paraId="298533C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762164B0"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7A20A1A1" w14:textId="77777777" w:rsidR="000E2C6C" w:rsidRDefault="000E2C6C" w:rsidP="000E2C6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0E59AB1" w14:textId="77777777" w:rsidR="000E2C6C" w:rsidRDefault="000E2C6C" w:rsidP="000E2C6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136C6639" w14:textId="7BAD8952" w:rsidR="000E2C6C" w:rsidRPr="000E5B90" w:rsidRDefault="000E2C6C" w:rsidP="000E2C6C">
      <w:pPr>
        <w:pStyle w:val="B4"/>
        <w:rPr>
          <w:rFonts w:eastAsia="MS Mincho"/>
          <w:iCs/>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409A5E17" w14:textId="77777777" w:rsidR="000E2C6C" w:rsidRDefault="000E2C6C" w:rsidP="000E2C6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06521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F63C0" w14:textId="77777777" w:rsidR="00065216" w:rsidRDefault="00065216">
      <w:r>
        <w:separator/>
      </w:r>
    </w:p>
  </w:endnote>
  <w:endnote w:type="continuationSeparator" w:id="0">
    <w:p w14:paraId="7DB5E874" w14:textId="77777777" w:rsidR="00065216" w:rsidRDefault="0006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6A35" w14:textId="77777777" w:rsidR="00065216" w:rsidRDefault="00065216">
      <w:r>
        <w:separator/>
      </w:r>
    </w:p>
  </w:footnote>
  <w:footnote w:type="continuationSeparator" w:id="0">
    <w:p w14:paraId="730D9119" w14:textId="77777777" w:rsidR="00065216" w:rsidRDefault="0006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65216"/>
    <w:rsid w:val="00070265"/>
    <w:rsid w:val="00075602"/>
    <w:rsid w:val="000A6394"/>
    <w:rsid w:val="000B7FED"/>
    <w:rsid w:val="000C038A"/>
    <w:rsid w:val="000C6598"/>
    <w:rsid w:val="000D0476"/>
    <w:rsid w:val="000D44B3"/>
    <w:rsid w:val="000E2C6C"/>
    <w:rsid w:val="000E5B90"/>
    <w:rsid w:val="000F4C97"/>
    <w:rsid w:val="001447F8"/>
    <w:rsid w:val="00145D43"/>
    <w:rsid w:val="0016709A"/>
    <w:rsid w:val="00171C51"/>
    <w:rsid w:val="00173588"/>
    <w:rsid w:val="00192C46"/>
    <w:rsid w:val="001A08B3"/>
    <w:rsid w:val="001A7B60"/>
    <w:rsid w:val="001B52F0"/>
    <w:rsid w:val="001B7A65"/>
    <w:rsid w:val="001C3184"/>
    <w:rsid w:val="001D6937"/>
    <w:rsid w:val="001E41F3"/>
    <w:rsid w:val="001F1BC0"/>
    <w:rsid w:val="00202A85"/>
    <w:rsid w:val="00227D0A"/>
    <w:rsid w:val="0025126B"/>
    <w:rsid w:val="0026004D"/>
    <w:rsid w:val="002640DD"/>
    <w:rsid w:val="00275D12"/>
    <w:rsid w:val="00284FEB"/>
    <w:rsid w:val="002860C4"/>
    <w:rsid w:val="002A6EC5"/>
    <w:rsid w:val="002B3948"/>
    <w:rsid w:val="002B5741"/>
    <w:rsid w:val="002B7F6E"/>
    <w:rsid w:val="002E1E9E"/>
    <w:rsid w:val="002E472E"/>
    <w:rsid w:val="002F32A0"/>
    <w:rsid w:val="00305409"/>
    <w:rsid w:val="00324E76"/>
    <w:rsid w:val="00332DDA"/>
    <w:rsid w:val="00333FC5"/>
    <w:rsid w:val="00344C4C"/>
    <w:rsid w:val="00355A2A"/>
    <w:rsid w:val="003609EF"/>
    <w:rsid w:val="0036231A"/>
    <w:rsid w:val="00362864"/>
    <w:rsid w:val="00374DD4"/>
    <w:rsid w:val="0038341C"/>
    <w:rsid w:val="0039000A"/>
    <w:rsid w:val="003978A9"/>
    <w:rsid w:val="003E1A36"/>
    <w:rsid w:val="003F7260"/>
    <w:rsid w:val="00410371"/>
    <w:rsid w:val="0042045B"/>
    <w:rsid w:val="004242F1"/>
    <w:rsid w:val="004B17F3"/>
    <w:rsid w:val="004B75B7"/>
    <w:rsid w:val="004C3878"/>
    <w:rsid w:val="004D6385"/>
    <w:rsid w:val="004E54C1"/>
    <w:rsid w:val="0051580D"/>
    <w:rsid w:val="00527E14"/>
    <w:rsid w:val="005345E4"/>
    <w:rsid w:val="0054355D"/>
    <w:rsid w:val="00547111"/>
    <w:rsid w:val="00556BE8"/>
    <w:rsid w:val="005601CB"/>
    <w:rsid w:val="00564F8A"/>
    <w:rsid w:val="00592D74"/>
    <w:rsid w:val="005C6E1A"/>
    <w:rsid w:val="005E18BF"/>
    <w:rsid w:val="005E2C44"/>
    <w:rsid w:val="005F6E2F"/>
    <w:rsid w:val="00621188"/>
    <w:rsid w:val="006257ED"/>
    <w:rsid w:val="0063542A"/>
    <w:rsid w:val="00665C47"/>
    <w:rsid w:val="00691A7A"/>
    <w:rsid w:val="006934DB"/>
    <w:rsid w:val="00695808"/>
    <w:rsid w:val="006B46FB"/>
    <w:rsid w:val="006C053D"/>
    <w:rsid w:val="006C60BA"/>
    <w:rsid w:val="006E21FB"/>
    <w:rsid w:val="006E3A60"/>
    <w:rsid w:val="006E69CF"/>
    <w:rsid w:val="006E7384"/>
    <w:rsid w:val="006F21B8"/>
    <w:rsid w:val="0071579A"/>
    <w:rsid w:val="00743320"/>
    <w:rsid w:val="00792342"/>
    <w:rsid w:val="007977A8"/>
    <w:rsid w:val="007B427C"/>
    <w:rsid w:val="007B512A"/>
    <w:rsid w:val="007C2097"/>
    <w:rsid w:val="007D6A07"/>
    <w:rsid w:val="007E21AE"/>
    <w:rsid w:val="007F7259"/>
    <w:rsid w:val="007F7CEF"/>
    <w:rsid w:val="008040A8"/>
    <w:rsid w:val="008137A4"/>
    <w:rsid w:val="00814FC0"/>
    <w:rsid w:val="008215E0"/>
    <w:rsid w:val="00822C8B"/>
    <w:rsid w:val="008279FA"/>
    <w:rsid w:val="008626E7"/>
    <w:rsid w:val="00870462"/>
    <w:rsid w:val="00870EE7"/>
    <w:rsid w:val="00884011"/>
    <w:rsid w:val="008863B9"/>
    <w:rsid w:val="00895062"/>
    <w:rsid w:val="008955EA"/>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5820"/>
    <w:rsid w:val="00AD1CD8"/>
    <w:rsid w:val="00B06385"/>
    <w:rsid w:val="00B256D4"/>
    <w:rsid w:val="00B258BB"/>
    <w:rsid w:val="00B25E7D"/>
    <w:rsid w:val="00B35638"/>
    <w:rsid w:val="00B509BA"/>
    <w:rsid w:val="00B56A37"/>
    <w:rsid w:val="00B612D4"/>
    <w:rsid w:val="00B67B97"/>
    <w:rsid w:val="00B836F0"/>
    <w:rsid w:val="00B968C8"/>
    <w:rsid w:val="00BA3EC5"/>
    <w:rsid w:val="00BA51D9"/>
    <w:rsid w:val="00BB5DFC"/>
    <w:rsid w:val="00BC7108"/>
    <w:rsid w:val="00BD279D"/>
    <w:rsid w:val="00BD5868"/>
    <w:rsid w:val="00BD603F"/>
    <w:rsid w:val="00BD6BB8"/>
    <w:rsid w:val="00BF5359"/>
    <w:rsid w:val="00C66BA2"/>
    <w:rsid w:val="00C95985"/>
    <w:rsid w:val="00CA367C"/>
    <w:rsid w:val="00CA4A6C"/>
    <w:rsid w:val="00CC5026"/>
    <w:rsid w:val="00CC555C"/>
    <w:rsid w:val="00CC68D0"/>
    <w:rsid w:val="00CD462F"/>
    <w:rsid w:val="00D03F9A"/>
    <w:rsid w:val="00D06D51"/>
    <w:rsid w:val="00D23D17"/>
    <w:rsid w:val="00D24991"/>
    <w:rsid w:val="00D26CA8"/>
    <w:rsid w:val="00D42A81"/>
    <w:rsid w:val="00D45EDA"/>
    <w:rsid w:val="00D462B7"/>
    <w:rsid w:val="00D50255"/>
    <w:rsid w:val="00D5068E"/>
    <w:rsid w:val="00D66520"/>
    <w:rsid w:val="00D71CB7"/>
    <w:rsid w:val="00D9076F"/>
    <w:rsid w:val="00DA2FD2"/>
    <w:rsid w:val="00DB386C"/>
    <w:rsid w:val="00DB5A4C"/>
    <w:rsid w:val="00DD6F47"/>
    <w:rsid w:val="00DE34CF"/>
    <w:rsid w:val="00E13F3D"/>
    <w:rsid w:val="00E1778E"/>
    <w:rsid w:val="00E3101B"/>
    <w:rsid w:val="00E34898"/>
    <w:rsid w:val="00E708D6"/>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5.xml><?xml version="1.0" encoding="utf-8"?>
<ds:datastoreItem xmlns:ds="http://schemas.openxmlformats.org/officeDocument/2006/customXml" ds:itemID="{3AD612F3-A6E9-456E-BDF8-2983000F3FF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3</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Giovanni Chisci-2</cp:lastModifiedBy>
  <cp:revision>60</cp:revision>
  <cp:lastPrinted>1900-01-01T08:00:00Z</cp:lastPrinted>
  <dcterms:created xsi:type="dcterms:W3CDTF">2023-09-29T04:10:00Z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