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33A7DC62" w:rsidR="00773F15" w:rsidRPr="00B1177A" w:rsidRDefault="00773F15" w:rsidP="00773F15">
      <w:pPr>
        <w:pStyle w:val="3GPPHeader"/>
        <w:spacing w:after="0"/>
        <w:rPr>
          <w:sz w:val="32"/>
          <w:szCs w:val="32"/>
          <w:lang w:val="de-DE" w:eastAsia="ko-KR"/>
        </w:rPr>
      </w:pPr>
      <w:r w:rsidRPr="00DD698D">
        <w:rPr>
          <w:lang w:val="de-DE"/>
        </w:rPr>
        <w:t>3GPP TSG-RAN WG</w:t>
      </w:r>
      <w:r>
        <w:rPr>
          <w:lang w:val="de-DE"/>
        </w:rPr>
        <w:t>1</w:t>
      </w:r>
      <w:r w:rsidRPr="00DD698D">
        <w:rPr>
          <w:lang w:val="de-DE"/>
        </w:rPr>
        <w:t xml:space="preserve"> #</w:t>
      </w:r>
      <w:r>
        <w:rPr>
          <w:lang w:val="de-DE"/>
        </w:rPr>
        <w:t>11</w:t>
      </w:r>
      <w:r w:rsidR="00277BE8">
        <w:rPr>
          <w:lang w:val="de-DE"/>
        </w:rPr>
        <w:t>6</w:t>
      </w:r>
      <w:r w:rsidRPr="00DD698D">
        <w:rPr>
          <w:lang w:val="de-DE"/>
        </w:rPr>
        <w:tab/>
      </w:r>
      <w:r w:rsidRPr="00CC2159">
        <w:rPr>
          <w:szCs w:val="24"/>
          <w:lang w:val="de-DE"/>
        </w:rPr>
        <w:t>R1-2</w:t>
      </w:r>
      <w:r w:rsidR="00277BE8" w:rsidRPr="00CC2159">
        <w:rPr>
          <w:szCs w:val="24"/>
          <w:lang w:val="de-DE"/>
        </w:rPr>
        <w:t>4</w:t>
      </w:r>
      <w:r w:rsidR="002A5335" w:rsidRPr="00CC2159">
        <w:rPr>
          <w:szCs w:val="24"/>
          <w:lang w:val="de-DE"/>
        </w:rPr>
        <w:t>00908</w:t>
      </w:r>
    </w:p>
    <w:p w14:paraId="5A63E400" w14:textId="0C800FED" w:rsidR="00773F15" w:rsidRPr="00E918EB" w:rsidRDefault="00277BE8" w:rsidP="00773F15">
      <w:pPr>
        <w:pStyle w:val="3GPPHeader"/>
        <w:rPr>
          <w:lang w:val="en-US"/>
        </w:rPr>
      </w:pPr>
      <w:r>
        <w:rPr>
          <w:lang w:val="en-US"/>
        </w:rPr>
        <w:t>Athens</w:t>
      </w:r>
      <w:r w:rsidR="00355657" w:rsidRPr="0078105D">
        <w:rPr>
          <w:lang w:val="en-US"/>
        </w:rPr>
        <w:t xml:space="preserve">, </w:t>
      </w:r>
      <w:r>
        <w:rPr>
          <w:lang w:val="en-US"/>
        </w:rPr>
        <w:t>Greece</w:t>
      </w:r>
      <w:r w:rsidR="00355657" w:rsidRPr="0078105D">
        <w:rPr>
          <w:lang w:val="en-US"/>
        </w:rPr>
        <w:t xml:space="preserve">, </w:t>
      </w:r>
      <w:r>
        <w:rPr>
          <w:lang w:val="en-US"/>
        </w:rPr>
        <w:t>February</w:t>
      </w:r>
      <w:r w:rsidR="00355657" w:rsidRPr="0078105D">
        <w:rPr>
          <w:lang w:val="en-US"/>
        </w:rPr>
        <w:t xml:space="preserve"> 2</w:t>
      </w:r>
      <w:r>
        <w:rPr>
          <w:lang w:val="en-US"/>
        </w:rPr>
        <w:t>6</w:t>
      </w:r>
      <w:r w:rsidRPr="00277BE8">
        <w:rPr>
          <w:vertAlign w:val="superscript"/>
          <w:lang w:val="en-US"/>
        </w:rPr>
        <w:t>th</w:t>
      </w:r>
      <w:r>
        <w:rPr>
          <w:lang w:val="en-US"/>
        </w:rPr>
        <w:t xml:space="preserve"> </w:t>
      </w:r>
      <w:r w:rsidR="00355657" w:rsidRPr="0078105D">
        <w:rPr>
          <w:lang w:val="en-US"/>
        </w:rPr>
        <w:t xml:space="preserve">– </w:t>
      </w:r>
      <w:r>
        <w:rPr>
          <w:lang w:val="en-US"/>
        </w:rPr>
        <w:t>March</w:t>
      </w:r>
      <w:r w:rsidR="00355657" w:rsidRPr="0078105D">
        <w:rPr>
          <w:lang w:val="en-US"/>
        </w:rPr>
        <w:t xml:space="preserve"> </w:t>
      </w:r>
      <w:r>
        <w:rPr>
          <w:lang w:val="en-US"/>
        </w:rPr>
        <w:t>1</w:t>
      </w:r>
      <w:r w:rsidRPr="00277BE8">
        <w:rPr>
          <w:vertAlign w:val="superscript"/>
          <w:lang w:val="en-US"/>
        </w:rPr>
        <w:t>st</w:t>
      </w:r>
      <w:r w:rsidR="00355657" w:rsidRPr="0078105D">
        <w:rPr>
          <w:lang w:val="en-US"/>
        </w:rPr>
        <w:t>, 202</w:t>
      </w:r>
      <w:r>
        <w:rPr>
          <w:lang w:val="en-US"/>
        </w:rPr>
        <w:t>4</w:t>
      </w:r>
    </w:p>
    <w:p w14:paraId="452EB362" w14:textId="501BE57A" w:rsidR="00773F15" w:rsidRPr="00CC2159" w:rsidRDefault="00773F15" w:rsidP="00773F15">
      <w:pPr>
        <w:pStyle w:val="CRCoverPage"/>
        <w:tabs>
          <w:tab w:val="left" w:pos="1980"/>
        </w:tabs>
        <w:jc w:val="both"/>
        <w:rPr>
          <w:rFonts w:ascii="Times New Roman" w:hAnsi="Times New Roman"/>
          <w:b/>
          <w:bCs/>
          <w:sz w:val="24"/>
          <w:lang w:val="en-US" w:eastAsia="ja-JP"/>
        </w:rPr>
      </w:pPr>
      <w:r w:rsidRPr="00A363A8">
        <w:rPr>
          <w:rFonts w:ascii="Times New Roman" w:hAnsi="Times New Roman"/>
          <w:b/>
          <w:bCs/>
          <w:sz w:val="24"/>
          <w:lang w:val="en-US"/>
        </w:rPr>
        <w:t>Agenda Item:</w:t>
      </w:r>
      <w:r w:rsidRPr="00A363A8">
        <w:rPr>
          <w:rFonts w:ascii="Times New Roman" w:hAnsi="Times New Roman"/>
          <w:b/>
          <w:bCs/>
          <w:sz w:val="24"/>
          <w:lang w:val="en-US"/>
        </w:rPr>
        <w:tab/>
      </w:r>
      <w:r w:rsidRPr="00CC2159">
        <w:rPr>
          <w:rFonts w:ascii="Times New Roman" w:hAnsi="Times New Roman"/>
          <w:b/>
          <w:bCs/>
          <w:sz w:val="24"/>
          <w:lang w:val="en-US"/>
        </w:rPr>
        <w:t>9.</w:t>
      </w:r>
      <w:r w:rsidR="00AE3D08" w:rsidRPr="00CC2159">
        <w:rPr>
          <w:rFonts w:ascii="Times New Roman" w:hAnsi="Times New Roman"/>
          <w:b/>
          <w:bCs/>
          <w:sz w:val="24"/>
          <w:lang w:val="en-US"/>
        </w:rPr>
        <w:t>1.3.</w:t>
      </w:r>
      <w:r w:rsidR="001B36DE" w:rsidRPr="00CC2159">
        <w:rPr>
          <w:rFonts w:ascii="Times New Roman" w:hAnsi="Times New Roman"/>
          <w:b/>
          <w:bCs/>
          <w:sz w:val="24"/>
          <w:lang w:val="en-US"/>
        </w:rPr>
        <w:t>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396AAD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bookmarkStart w:id="0" w:name="_Hlk110512927"/>
      <w:r w:rsidR="00AE3D08" w:rsidRPr="00CC2159">
        <w:rPr>
          <w:b/>
          <w:bCs/>
          <w:sz w:val="24"/>
          <w:lang w:val="en-US"/>
        </w:rPr>
        <w:t>Discussion on</w:t>
      </w:r>
      <w:r w:rsidRPr="00CC2159">
        <w:rPr>
          <w:b/>
          <w:bCs/>
          <w:sz w:val="24"/>
          <w:lang w:val="en-US"/>
        </w:rPr>
        <w:t xml:space="preserve"> </w:t>
      </w:r>
      <w:r w:rsidR="00315E7F" w:rsidRPr="00CC2159">
        <w:rPr>
          <w:b/>
          <w:bCs/>
          <w:sz w:val="24"/>
          <w:lang w:val="en-US"/>
        </w:rPr>
        <w:t>AI/ML</w:t>
      </w:r>
      <w:r w:rsidR="00326D33" w:rsidRPr="00CC2159">
        <w:rPr>
          <w:b/>
          <w:bCs/>
          <w:sz w:val="24"/>
          <w:lang w:val="en-US"/>
        </w:rPr>
        <w:t xml:space="preserve">-based </w:t>
      </w:r>
      <w:r w:rsidRPr="00CC2159">
        <w:rPr>
          <w:b/>
          <w:bCs/>
          <w:sz w:val="24"/>
          <w:lang w:val="en-US"/>
        </w:rPr>
        <w:t xml:space="preserve">CSI </w:t>
      </w:r>
      <w:bookmarkEnd w:id="0"/>
      <w:r w:rsidR="00AE3D08" w:rsidRPr="00CC2159">
        <w:rPr>
          <w:b/>
          <w:bCs/>
          <w:sz w:val="24"/>
          <w:lang w:val="en-US"/>
        </w:rPr>
        <w:t>prediction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3847A2" w:rsidRDefault="00773F15" w:rsidP="00773F15">
      <w:pPr>
        <w:pStyle w:val="Heading1"/>
        <w:rPr>
          <w:sz w:val="32"/>
          <w:lang w:val="en-US"/>
        </w:rPr>
      </w:pPr>
      <w:r w:rsidRPr="003847A2">
        <w:rPr>
          <w:sz w:val="32"/>
          <w:lang w:val="en-US"/>
        </w:rPr>
        <w:t>Introduction</w:t>
      </w:r>
    </w:p>
    <w:p w14:paraId="34E2A76A" w14:textId="08EE19C0" w:rsidR="0004320C" w:rsidRPr="0004320C" w:rsidRDefault="00C933C8" w:rsidP="0004320C">
      <w:pPr>
        <w:rPr>
          <w:szCs w:val="22"/>
          <w:lang w:val="en-US"/>
        </w:rPr>
      </w:pPr>
      <w:r>
        <w:rPr>
          <w:szCs w:val="22"/>
          <w:lang w:val="en-US"/>
        </w:rPr>
        <w:t xml:space="preserve">In </w:t>
      </w:r>
      <w:r w:rsidR="0004320C" w:rsidRPr="0004320C">
        <w:rPr>
          <w:szCs w:val="22"/>
          <w:lang w:val="en-US"/>
        </w:rPr>
        <w:t>RAN #102</w:t>
      </w:r>
      <w:r>
        <w:rPr>
          <w:szCs w:val="22"/>
          <w:lang w:val="en-US"/>
        </w:rPr>
        <w:t xml:space="preserve">, </w:t>
      </w:r>
      <w:r w:rsidR="00621EA8">
        <w:rPr>
          <w:szCs w:val="22"/>
          <w:lang w:val="en-US"/>
        </w:rPr>
        <w:t xml:space="preserve">normative work on </w:t>
      </w:r>
      <w:r w:rsidR="0004320C" w:rsidRPr="0004320C">
        <w:rPr>
          <w:szCs w:val="22"/>
          <w:lang w:val="en-US"/>
        </w:rPr>
        <w:t>AI/ML for NR Air Interface</w:t>
      </w:r>
      <w:r w:rsidR="00621EA8">
        <w:rPr>
          <w:szCs w:val="22"/>
          <w:lang w:val="en-US"/>
        </w:rPr>
        <w:t xml:space="preserve"> has been approved with some additional studies which has not been finalized during the study phase</w:t>
      </w:r>
      <w:r w:rsidR="0004320C">
        <w:rPr>
          <w:szCs w:val="22"/>
          <w:lang w:val="en-US"/>
        </w:rPr>
        <w:t xml:space="preserve"> </w:t>
      </w:r>
      <w:r w:rsidR="0004320C">
        <w:rPr>
          <w:szCs w:val="22"/>
          <w:lang w:val="en-US"/>
        </w:rPr>
        <w:fldChar w:fldCharType="begin"/>
      </w:r>
      <w:r w:rsidR="0004320C">
        <w:rPr>
          <w:szCs w:val="22"/>
          <w:lang w:val="en-US"/>
        </w:rPr>
        <w:instrText xml:space="preserve"> REF _Ref416167577 \r \h </w:instrText>
      </w:r>
      <w:r w:rsidR="0004320C">
        <w:rPr>
          <w:szCs w:val="22"/>
          <w:lang w:val="en-US"/>
        </w:rPr>
      </w:r>
      <w:r w:rsidR="0004320C">
        <w:rPr>
          <w:szCs w:val="22"/>
          <w:lang w:val="en-US"/>
        </w:rPr>
        <w:fldChar w:fldCharType="separate"/>
      </w:r>
      <w:r w:rsidR="00E905DB">
        <w:rPr>
          <w:szCs w:val="22"/>
          <w:lang w:val="en-US"/>
        </w:rPr>
        <w:t>[1]</w:t>
      </w:r>
      <w:r w:rsidR="0004320C">
        <w:rPr>
          <w:szCs w:val="22"/>
          <w:lang w:val="en-US"/>
        </w:rPr>
        <w:fldChar w:fldCharType="end"/>
      </w:r>
      <w:r w:rsidR="00621EA8">
        <w:rPr>
          <w:szCs w:val="22"/>
          <w:lang w:val="en-US"/>
        </w:rPr>
        <w:t xml:space="preserve">. The normative work is based on </w:t>
      </w:r>
      <w:r w:rsidR="0004320C" w:rsidRPr="0004320C">
        <w:rPr>
          <w:szCs w:val="22"/>
          <w:lang w:val="en-US"/>
        </w:rPr>
        <w:t xml:space="preserve">the previous Rel-18 studies in </w:t>
      </w:r>
      <w:proofErr w:type="spellStart"/>
      <w:r w:rsidR="0004320C" w:rsidRPr="0004320C">
        <w:rPr>
          <w:szCs w:val="22"/>
          <w:lang w:val="en-US"/>
        </w:rPr>
        <w:t>FS_NR_AIML_Air</w:t>
      </w:r>
      <w:proofErr w:type="spellEnd"/>
      <w:r w:rsidR="0004320C">
        <w:rPr>
          <w:szCs w:val="22"/>
          <w:lang w:val="en-US"/>
        </w:rPr>
        <w:t xml:space="preserve"> </w:t>
      </w:r>
      <w:r w:rsidR="0004320C">
        <w:rPr>
          <w:szCs w:val="22"/>
          <w:lang w:val="en-US"/>
        </w:rPr>
        <w:fldChar w:fldCharType="begin"/>
      </w:r>
      <w:r w:rsidR="0004320C">
        <w:rPr>
          <w:szCs w:val="22"/>
          <w:lang w:val="en-US"/>
        </w:rPr>
        <w:instrText xml:space="preserve"> REF _Ref158642138 \r \h </w:instrText>
      </w:r>
      <w:r w:rsidR="0004320C">
        <w:rPr>
          <w:szCs w:val="22"/>
          <w:lang w:val="en-US"/>
        </w:rPr>
      </w:r>
      <w:r w:rsidR="0004320C">
        <w:rPr>
          <w:szCs w:val="22"/>
          <w:lang w:val="en-US"/>
        </w:rPr>
        <w:fldChar w:fldCharType="separate"/>
      </w:r>
      <w:r w:rsidR="00E905DB">
        <w:rPr>
          <w:szCs w:val="22"/>
          <w:lang w:val="en-US"/>
        </w:rPr>
        <w:t>[2]</w:t>
      </w:r>
      <w:r w:rsidR="0004320C">
        <w:rPr>
          <w:szCs w:val="22"/>
          <w:lang w:val="en-US"/>
        </w:rPr>
        <w:fldChar w:fldCharType="end"/>
      </w:r>
      <w:r w:rsidR="0004320C" w:rsidRPr="0004320C">
        <w:rPr>
          <w:szCs w:val="22"/>
          <w:lang w:val="en-US"/>
        </w:rPr>
        <w:t>.</w:t>
      </w:r>
    </w:p>
    <w:p w14:paraId="6BF03123" w14:textId="1E39D978" w:rsidR="0004320C" w:rsidRDefault="0004320C" w:rsidP="0004320C">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sidR="008D3B5B">
        <w:rPr>
          <w:szCs w:val="22"/>
          <w:lang w:val="en-US"/>
        </w:rPr>
        <w:t>TR</w:t>
      </w:r>
      <w:r w:rsidR="00800515">
        <w:rPr>
          <w:szCs w:val="22"/>
          <w:lang w:val="en-US"/>
        </w:rPr>
        <w:t xml:space="preserve"> 38.843</w:t>
      </w:r>
      <w:r w:rsidRPr="0004320C">
        <w:rPr>
          <w:szCs w:val="22"/>
          <w:lang w:val="en-US"/>
        </w:rPr>
        <w:t xml:space="preserve"> </w:t>
      </w:r>
      <w:r w:rsidR="008D3B5B">
        <w:rPr>
          <w:szCs w:val="22"/>
          <w:lang w:val="en-US"/>
        </w:rPr>
        <w:fldChar w:fldCharType="begin"/>
      </w:r>
      <w:r w:rsidR="008D3B5B">
        <w:rPr>
          <w:szCs w:val="22"/>
          <w:lang w:val="en-US"/>
        </w:rPr>
        <w:instrText xml:space="preserve"> REF _Ref158642161 \r \h </w:instrText>
      </w:r>
      <w:r w:rsidR="008D3B5B">
        <w:rPr>
          <w:szCs w:val="22"/>
          <w:lang w:val="en-US"/>
        </w:rPr>
      </w:r>
      <w:r w:rsidR="008D3B5B">
        <w:rPr>
          <w:szCs w:val="22"/>
          <w:lang w:val="en-US"/>
        </w:rPr>
        <w:fldChar w:fldCharType="separate"/>
      </w:r>
      <w:r w:rsidR="00E905DB">
        <w:rPr>
          <w:szCs w:val="22"/>
          <w:lang w:val="en-US"/>
        </w:rPr>
        <w:t>[3]</w:t>
      </w:r>
      <w:r w:rsidR="008D3B5B">
        <w:rPr>
          <w:szCs w:val="22"/>
          <w:lang w:val="en-US"/>
        </w:rPr>
        <w:fldChar w:fldCharType="end"/>
      </w:r>
      <w:r w:rsidRPr="0004320C">
        <w:rPr>
          <w:szCs w:val="22"/>
          <w:lang w:val="en-US"/>
        </w:rPr>
        <w:t>.</w:t>
      </w:r>
    </w:p>
    <w:p w14:paraId="010E6F3A" w14:textId="5F22266B" w:rsidR="004936D0" w:rsidRDefault="004936D0" w:rsidP="004936D0">
      <w:r>
        <w:t>With reference to CSI prediction, the study objectives listed in the Rel-19 WID are shown below</w:t>
      </w:r>
      <w:r w:rsidR="00137E9B">
        <w:t xml:space="preserve"> </w:t>
      </w:r>
      <w:r w:rsidR="00137E9B">
        <w:rPr>
          <w:szCs w:val="22"/>
          <w:lang w:val="en-US"/>
        </w:rPr>
        <w:fldChar w:fldCharType="begin"/>
      </w:r>
      <w:r w:rsidR="00137E9B">
        <w:rPr>
          <w:szCs w:val="22"/>
          <w:lang w:val="en-US"/>
        </w:rPr>
        <w:instrText xml:space="preserve"> REF _Ref416167577 \r \h </w:instrText>
      </w:r>
      <w:r w:rsidR="00137E9B">
        <w:rPr>
          <w:szCs w:val="22"/>
          <w:lang w:val="en-US"/>
        </w:rPr>
      </w:r>
      <w:r w:rsidR="00137E9B">
        <w:rPr>
          <w:szCs w:val="22"/>
          <w:lang w:val="en-US"/>
        </w:rPr>
        <w:fldChar w:fldCharType="separate"/>
      </w:r>
      <w:r w:rsidR="00E905DB">
        <w:rPr>
          <w:szCs w:val="22"/>
          <w:lang w:val="en-US"/>
        </w:rPr>
        <w:t>[1]</w:t>
      </w:r>
      <w:r w:rsidR="00137E9B">
        <w:rPr>
          <w:szCs w:val="22"/>
          <w:lang w:val="en-US"/>
        </w:rPr>
        <w:fldChar w:fldCharType="end"/>
      </w:r>
      <w:r>
        <w:t>.</w:t>
      </w:r>
    </w:p>
    <w:tbl>
      <w:tblPr>
        <w:tblStyle w:val="TableGrid"/>
        <w:tblW w:w="0" w:type="auto"/>
        <w:tblLook w:val="04A0" w:firstRow="1" w:lastRow="0" w:firstColumn="1" w:lastColumn="0" w:noHBand="0" w:noVBand="1"/>
      </w:tblPr>
      <w:tblGrid>
        <w:gridCol w:w="9629"/>
      </w:tblGrid>
      <w:tr w:rsidR="00CF350D" w14:paraId="58AA65CE" w14:textId="77777777" w:rsidTr="000769D3">
        <w:tc>
          <w:tcPr>
            <w:tcW w:w="9629" w:type="dxa"/>
            <w:shd w:val="clear" w:color="auto" w:fill="auto"/>
          </w:tcPr>
          <w:p w14:paraId="350190A1" w14:textId="77777777" w:rsidR="00CA4FEB" w:rsidRPr="00CA4FEB" w:rsidRDefault="00CA4FEB" w:rsidP="00CA4FEB">
            <w:pPr>
              <w:spacing w:after="0"/>
              <w:jc w:val="left"/>
              <w:rPr>
                <w:rFonts w:eastAsia="Malgun Gothic"/>
                <w:bCs/>
                <w:i/>
                <w:iCs/>
                <w:szCs w:val="22"/>
                <w:lang w:eastAsia="en-GB"/>
              </w:rPr>
            </w:pPr>
            <w:bookmarkStart w:id="1" w:name="_Hlk153820190"/>
            <w:r w:rsidRPr="00CA4FEB">
              <w:rPr>
                <w:rFonts w:eastAsia="Malgun Gothic"/>
                <w:bCs/>
                <w:i/>
                <w:iCs/>
                <w:szCs w:val="22"/>
                <w:lang w:eastAsia="en-GB"/>
              </w:rPr>
              <w:t>Study objectives with corresponding checkpoints in RAN#105 (Sept ’24):</w:t>
            </w:r>
          </w:p>
          <w:p w14:paraId="18163EA4" w14:textId="77777777" w:rsidR="00CA4FEB" w:rsidRPr="00CA4FEB" w:rsidRDefault="00CA4FEB" w:rsidP="00CA4FEB">
            <w:pPr>
              <w:numPr>
                <w:ilvl w:val="0"/>
                <w:numId w:val="26"/>
              </w:numPr>
              <w:spacing w:after="0"/>
              <w:jc w:val="left"/>
              <w:rPr>
                <w:rFonts w:eastAsia="Malgun Gothic"/>
                <w:bCs/>
                <w:i/>
                <w:iCs/>
                <w:szCs w:val="22"/>
                <w:lang w:eastAsia="en-GB"/>
              </w:rPr>
            </w:pPr>
            <w:r w:rsidRPr="00CA4FEB">
              <w:rPr>
                <w:rFonts w:eastAsia="Malgun Gothic"/>
                <w:bCs/>
                <w:i/>
                <w:iCs/>
                <w:szCs w:val="22"/>
                <w:lang w:eastAsia="en-GB"/>
              </w:rPr>
              <w:t xml:space="preserve">CSI feedback enhancement [RAN1]: </w:t>
            </w:r>
          </w:p>
          <w:p w14:paraId="435BAF5E" w14:textId="72A4E7DB" w:rsidR="00CA4FEB" w:rsidRPr="00CA4FEB" w:rsidRDefault="000769D3" w:rsidP="00CA4FEB">
            <w:pPr>
              <w:spacing w:after="0"/>
              <w:ind w:left="1440"/>
              <w:jc w:val="left"/>
              <w:rPr>
                <w:rFonts w:eastAsia="Malgun Gothic"/>
                <w:bCs/>
                <w:i/>
                <w:iCs/>
                <w:szCs w:val="22"/>
                <w:lang w:eastAsia="en-GB"/>
              </w:rPr>
            </w:pPr>
            <w:r w:rsidRPr="002C35B0">
              <w:rPr>
                <w:rFonts w:eastAsia="Malgun Gothic"/>
                <w:bCs/>
                <w:i/>
                <w:iCs/>
                <w:szCs w:val="22"/>
                <w:lang w:eastAsia="en-GB"/>
              </w:rPr>
              <w:t>….</w:t>
            </w:r>
          </w:p>
          <w:p w14:paraId="62C91EAB" w14:textId="430EAE3B" w:rsidR="00CF350D" w:rsidRPr="002C35B0" w:rsidRDefault="00CA4FEB" w:rsidP="00773F15">
            <w:pPr>
              <w:numPr>
                <w:ilvl w:val="1"/>
                <w:numId w:val="26"/>
              </w:numPr>
              <w:spacing w:after="0"/>
              <w:jc w:val="left"/>
              <w:rPr>
                <w:rFonts w:eastAsia="Malgun Gothic"/>
                <w:bCs/>
                <w:i/>
                <w:iCs/>
                <w:szCs w:val="22"/>
                <w:lang w:eastAsia="en-GB"/>
              </w:rPr>
            </w:pPr>
            <w:r w:rsidRPr="00CA4FEB">
              <w:rPr>
                <w:rFonts w:eastAsia="Malgun Gothic"/>
                <w:bCs/>
                <w:i/>
                <w:iCs/>
                <w:szCs w:val="22"/>
                <w:lang w:eastAsia="en-GB"/>
              </w:rPr>
              <w:t xml:space="preserve">For CSI prediction (one-sided model), further study performance gain over Rel-18 non-AI/ML based approach and associated complexity, while addressing </w:t>
            </w:r>
            <w:bookmarkStart w:id="2" w:name="_Hlk152950038"/>
            <w:r w:rsidRPr="00CA4FEB">
              <w:rPr>
                <w:rFonts w:eastAsia="Malgun Gothic"/>
                <w:bCs/>
                <w:i/>
                <w:iCs/>
                <w:szCs w:val="22"/>
                <w:lang w:eastAsia="en-GB"/>
              </w:rPr>
              <w:t>other aspects requiring further study/conclusion as captured in the conclusions section of the TR 38.843</w:t>
            </w:r>
            <w:bookmarkEnd w:id="2"/>
            <w:r w:rsidRPr="00CA4FEB">
              <w:rPr>
                <w:rFonts w:eastAsia="Malgun Gothic"/>
                <w:bCs/>
                <w:i/>
                <w:iCs/>
                <w:szCs w:val="22"/>
                <w:lang w:eastAsia="en-GB"/>
              </w:rPr>
              <w:t xml:space="preserve"> (e.g., cell/site specific model could be considered to improve performance gain). </w:t>
            </w:r>
            <w:bookmarkEnd w:id="1"/>
          </w:p>
        </w:tc>
      </w:tr>
    </w:tbl>
    <w:p w14:paraId="4812F031" w14:textId="77777777" w:rsidR="0004320C" w:rsidRDefault="0004320C" w:rsidP="00773F15">
      <w:pPr>
        <w:rPr>
          <w:szCs w:val="22"/>
        </w:rPr>
      </w:pPr>
    </w:p>
    <w:p w14:paraId="5482AEAF" w14:textId="5FEB68AB" w:rsidR="007F128D" w:rsidRPr="00D9485E" w:rsidRDefault="00284A01" w:rsidP="00F814E7">
      <w:pPr>
        <w:rPr>
          <w:szCs w:val="22"/>
          <w:lang w:val="en-US"/>
        </w:rPr>
      </w:pPr>
      <w:r>
        <w:rPr>
          <w:szCs w:val="22"/>
          <w:lang w:val="en-US"/>
        </w:rPr>
        <w:t>This contribution</w:t>
      </w:r>
      <w:r w:rsidR="00621EA8">
        <w:rPr>
          <w:szCs w:val="22"/>
          <w:lang w:val="en-US"/>
        </w:rPr>
        <w:t xml:space="preserve"> further</w:t>
      </w:r>
      <w:r>
        <w:rPr>
          <w:szCs w:val="22"/>
          <w:lang w:val="en-US"/>
        </w:rPr>
        <w:t xml:space="preserve"> discusses aspects of CSI </w:t>
      </w:r>
      <w:r w:rsidR="00E7140D">
        <w:rPr>
          <w:szCs w:val="22"/>
          <w:lang w:val="en-US"/>
        </w:rPr>
        <w:t>prediction accuracy</w:t>
      </w:r>
      <w:r w:rsidR="00462510">
        <w:rPr>
          <w:szCs w:val="22"/>
          <w:lang w:val="en-US"/>
        </w:rPr>
        <w:t>, model complexity</w:t>
      </w:r>
      <w:r w:rsidR="00B77313">
        <w:rPr>
          <w:szCs w:val="22"/>
          <w:lang w:val="en-US"/>
        </w:rPr>
        <w:t>, and LCM aspects related to model monitoring</w:t>
      </w:r>
      <w:r w:rsidR="00462510">
        <w:rPr>
          <w:szCs w:val="22"/>
          <w:lang w:val="en-US"/>
        </w:rPr>
        <w:t>.</w:t>
      </w:r>
      <w:r w:rsidR="00B77313">
        <w:rPr>
          <w:szCs w:val="22"/>
          <w:lang w:val="en-US"/>
        </w:rPr>
        <w:t xml:space="preserve"> </w:t>
      </w:r>
      <w:r w:rsidR="008E3CBF">
        <w:rPr>
          <w:szCs w:val="22"/>
          <w:lang w:val="en-US"/>
        </w:rPr>
        <w:t xml:space="preserve">Additionally, we provide a set of </w:t>
      </w:r>
      <w:r w:rsidR="00E37BDC" w:rsidRPr="00D9485E">
        <w:rPr>
          <w:lang w:val="en-US"/>
        </w:rPr>
        <w:t>evaluation results for CSI prediction</w:t>
      </w:r>
      <w:r w:rsidR="00E37BDC">
        <w:rPr>
          <w:lang w:val="en-US"/>
        </w:rPr>
        <w:t>.</w:t>
      </w:r>
    </w:p>
    <w:p w14:paraId="38E544A5" w14:textId="557284C1" w:rsidR="00773F15" w:rsidRPr="0066795B" w:rsidRDefault="00D95765" w:rsidP="00773F15">
      <w:pPr>
        <w:pStyle w:val="Heading1"/>
        <w:pBdr>
          <w:top w:val="single" w:sz="12" w:space="5" w:color="auto"/>
        </w:pBdr>
        <w:spacing w:after="120"/>
        <w:rPr>
          <w:sz w:val="32"/>
          <w:lang w:val="en-US"/>
        </w:rPr>
      </w:pPr>
      <w:r w:rsidRPr="0066795B">
        <w:rPr>
          <w:sz w:val="32"/>
          <w:lang w:val="en-US"/>
        </w:rPr>
        <w:t xml:space="preserve">Considerations on AI/ML-based </w:t>
      </w:r>
      <w:r w:rsidR="00773F15" w:rsidRPr="0066795B">
        <w:rPr>
          <w:sz w:val="32"/>
          <w:lang w:val="en-US"/>
        </w:rPr>
        <w:t xml:space="preserve">CSI </w:t>
      </w:r>
      <w:r w:rsidR="00A4508E" w:rsidRPr="0066795B">
        <w:rPr>
          <w:sz w:val="32"/>
          <w:lang w:val="en-US"/>
        </w:rPr>
        <w:t xml:space="preserve">Prediction </w:t>
      </w:r>
    </w:p>
    <w:p w14:paraId="0EB7B8F4" w14:textId="564EF409" w:rsidR="002F7905" w:rsidRPr="008A686E" w:rsidRDefault="00C139DB" w:rsidP="000E27F1">
      <w:pPr>
        <w:pStyle w:val="Heading2"/>
        <w:rPr>
          <w:sz w:val="28"/>
          <w:szCs w:val="28"/>
          <w:lang w:val="en-US"/>
        </w:rPr>
      </w:pPr>
      <w:r w:rsidRPr="008A686E">
        <w:rPr>
          <w:sz w:val="28"/>
          <w:szCs w:val="28"/>
          <w:lang w:val="en-US"/>
        </w:rPr>
        <w:t>F</w:t>
      </w:r>
      <w:r w:rsidR="005A02CA" w:rsidRPr="008A686E">
        <w:rPr>
          <w:sz w:val="28"/>
          <w:szCs w:val="28"/>
          <w:lang w:val="en-US"/>
        </w:rPr>
        <w:t xml:space="preserve">actors impacting the </w:t>
      </w:r>
      <w:r w:rsidR="00BD2F50" w:rsidRPr="008A686E">
        <w:rPr>
          <w:sz w:val="28"/>
          <w:szCs w:val="28"/>
          <w:lang w:val="en-US"/>
        </w:rPr>
        <w:t xml:space="preserve">CSI prediction </w:t>
      </w:r>
      <w:proofErr w:type="gramStart"/>
      <w:r w:rsidR="00BD2F50" w:rsidRPr="008A686E">
        <w:rPr>
          <w:sz w:val="28"/>
          <w:szCs w:val="28"/>
          <w:lang w:val="en-US"/>
        </w:rPr>
        <w:t>performance</w:t>
      </w:r>
      <w:proofErr w:type="gramEnd"/>
    </w:p>
    <w:p w14:paraId="0D008E0D" w14:textId="18DE1010" w:rsidR="00151A72" w:rsidRDefault="00151A72" w:rsidP="00151A72">
      <w:pPr>
        <w:rPr>
          <w:lang w:val="en-US"/>
        </w:rPr>
      </w:pPr>
      <w:r>
        <w:rPr>
          <w:lang w:val="en-US"/>
        </w:rPr>
        <w:t xml:space="preserve">In Rel-18 SI, CSI prediction performance has been measured by the intermediate KPIs </w:t>
      </w:r>
      <w:r w:rsidR="00830A3D">
        <w:rPr>
          <w:lang w:val="en-US"/>
        </w:rPr>
        <w:t>(</w:t>
      </w:r>
      <w:r>
        <w:rPr>
          <w:lang w:val="en-US"/>
        </w:rPr>
        <w:t>SGCS and/or NMSE</w:t>
      </w:r>
      <w:r w:rsidR="00830A3D">
        <w:rPr>
          <w:lang w:val="en-US"/>
        </w:rPr>
        <w:t>)</w:t>
      </w:r>
      <w:r>
        <w:rPr>
          <w:lang w:val="en-US"/>
        </w:rPr>
        <w:t xml:space="preserve"> and the end-to-end KPIs </w:t>
      </w:r>
      <w:r w:rsidR="00830A3D">
        <w:rPr>
          <w:lang w:val="en-US"/>
        </w:rPr>
        <w:t>(</w:t>
      </w:r>
      <w:r>
        <w:rPr>
          <w:lang w:val="en-US"/>
        </w:rPr>
        <w:t>mean UPT and/or 5% UPT</w:t>
      </w:r>
      <w:r w:rsidR="00830A3D">
        <w:rPr>
          <w:lang w:val="en-US"/>
        </w:rPr>
        <w:t>)</w:t>
      </w:r>
      <w:r>
        <w:rPr>
          <w:lang w:val="en-US"/>
        </w:rPr>
        <w:t xml:space="preserve">. </w:t>
      </w:r>
      <w:r w:rsidRPr="00EF149D">
        <w:rPr>
          <w:lang w:val="en-US"/>
        </w:rPr>
        <w:t>CSI prediction accuracy can</w:t>
      </w:r>
      <w:r>
        <w:rPr>
          <w:lang w:val="en-US"/>
        </w:rPr>
        <w:t xml:space="preserve"> also</w:t>
      </w:r>
      <w:r w:rsidRPr="00EF149D">
        <w:rPr>
          <w:lang w:val="en-US"/>
        </w:rPr>
        <w:t xml:space="preserve"> be measured and reported by the UE</w:t>
      </w:r>
      <w:r>
        <w:rPr>
          <w:lang w:val="en-US"/>
        </w:rPr>
        <w:t>, as an intermediate KPI,</w:t>
      </w:r>
      <w:r w:rsidRPr="00EF149D">
        <w:rPr>
          <w:lang w:val="en-US"/>
        </w:rPr>
        <w:t xml:space="preserve"> </w:t>
      </w:r>
      <w:r>
        <w:rPr>
          <w:lang w:val="en-US"/>
        </w:rPr>
        <w:t>for efficient</w:t>
      </w:r>
      <w:r w:rsidRPr="00EF149D">
        <w:rPr>
          <w:lang w:val="en-US"/>
        </w:rPr>
        <w:t xml:space="preserve"> model monitoring and operation.</w:t>
      </w:r>
      <w:r>
        <w:rPr>
          <w:lang w:val="en-US"/>
        </w:rPr>
        <w:t xml:space="preserve"> </w:t>
      </w:r>
      <w:r w:rsidRPr="00D95F8A">
        <w:rPr>
          <w:lang w:val="en-US"/>
        </w:rPr>
        <w:t xml:space="preserve">Each predicted CSI report may be accompanied with a prediction accuracy computed based on historical predictions and measurements. </w:t>
      </w:r>
      <w:r w:rsidR="00712163">
        <w:rPr>
          <w:lang w:val="en-US"/>
        </w:rPr>
        <w:t>Such a report can be used to enable adaptive CSI-RS allocation. For example, f</w:t>
      </w:r>
      <w:r>
        <w:rPr>
          <w:lang w:val="en-US"/>
        </w:rPr>
        <w:t>ollowing the report, t</w:t>
      </w:r>
      <w:r w:rsidRPr="00D95F8A">
        <w:rPr>
          <w:lang w:val="en-US"/>
        </w:rPr>
        <w:t xml:space="preserve">he UE may receive </w:t>
      </w:r>
      <w:r>
        <w:rPr>
          <w:lang w:val="en-US"/>
        </w:rPr>
        <w:t xml:space="preserve">updated </w:t>
      </w:r>
      <w:r w:rsidRPr="00D95F8A">
        <w:rPr>
          <w:lang w:val="en-US"/>
        </w:rPr>
        <w:t xml:space="preserve">CSI-RS configuration based on the reported prediction accuracy. The UE </w:t>
      </w:r>
      <w:r w:rsidR="00712163">
        <w:rPr>
          <w:lang w:val="en-US"/>
        </w:rPr>
        <w:t>could</w:t>
      </w:r>
      <w:r w:rsidR="00712163" w:rsidRPr="00D95F8A">
        <w:rPr>
          <w:lang w:val="en-US"/>
        </w:rPr>
        <w:t xml:space="preserve"> </w:t>
      </w:r>
      <w:r w:rsidRPr="00D95F8A">
        <w:rPr>
          <w:lang w:val="en-US"/>
        </w:rPr>
        <w:t>also request changes in CSI-RS configuration depending on the historical prediction accuracy.</w:t>
      </w:r>
      <w:r>
        <w:rPr>
          <w:lang w:val="en-US"/>
        </w:rPr>
        <w:t xml:space="preserve"> Reporting the CSI prediction accuracy </w:t>
      </w:r>
      <w:r w:rsidR="00712163">
        <w:rPr>
          <w:lang w:val="en-US"/>
        </w:rPr>
        <w:t xml:space="preserve">can </w:t>
      </w:r>
      <w:r>
        <w:rPr>
          <w:lang w:val="en-US"/>
        </w:rPr>
        <w:t xml:space="preserve">improve the resource allocation and end-to-end KPIs. </w:t>
      </w:r>
    </w:p>
    <w:p w14:paraId="20907C6E" w14:textId="1C70ECD4" w:rsidR="00260692" w:rsidRPr="00F1145A" w:rsidRDefault="00260692" w:rsidP="00260692">
      <w:pPr>
        <w:rPr>
          <w:b/>
          <w:bCs/>
          <w:lang w:val="en-US"/>
        </w:rPr>
      </w:pPr>
      <w:r w:rsidRPr="00F1145A">
        <w:rPr>
          <w:b/>
          <w:bCs/>
          <w:u w:val="single"/>
          <w:lang w:val="en-US"/>
        </w:rPr>
        <w:t xml:space="preserve">Proposal </w:t>
      </w:r>
      <w:r w:rsidR="00E302FC">
        <w:rPr>
          <w:b/>
          <w:bCs/>
          <w:u w:val="single"/>
          <w:lang w:val="en-US"/>
        </w:rPr>
        <w:t>1</w:t>
      </w:r>
      <w:r w:rsidRPr="00F1145A">
        <w:rPr>
          <w:b/>
          <w:bCs/>
          <w:u w:val="single"/>
          <w:lang w:val="en-US"/>
        </w:rPr>
        <w:t>:</w:t>
      </w:r>
      <w:r w:rsidRPr="00F1145A">
        <w:rPr>
          <w:b/>
          <w:bCs/>
          <w:lang w:val="en-US"/>
        </w:rPr>
        <w:t xml:space="preserve"> Study enhancements to report the prediction accuracy for the UE-sided CSI prediction model.</w:t>
      </w:r>
    </w:p>
    <w:p w14:paraId="52D52AE2" w14:textId="77777777" w:rsidR="0066795B" w:rsidRDefault="0066795B" w:rsidP="0066795B">
      <w:pPr>
        <w:rPr>
          <w:lang w:val="en-US"/>
        </w:rPr>
      </w:pPr>
      <w:r>
        <w:rPr>
          <w:lang w:val="en-US"/>
        </w:rPr>
        <w:t xml:space="preserve">In Rel-18 SI, the results have shown that the CSI prediction performance depends on channel conditions. Some evaluations in Rel-18 SI have focused on the impact of the two window lengths, </w:t>
      </w:r>
      <w:proofErr w:type="gramStart"/>
      <w:r>
        <w:rPr>
          <w:lang w:val="en-US"/>
        </w:rPr>
        <w:t>observation</w:t>
      </w:r>
      <w:proofErr w:type="gramEnd"/>
      <w:r>
        <w:rPr>
          <w:lang w:val="en-US"/>
        </w:rPr>
        <w:t xml:space="preserve"> and prediction windows, under different channel conditions. Most results have shown that an increase in the observation window results in an increase in SGCS for the predicted CSI. Mixed results were observed for the prediction window, where some companies have shown positive gain with increasing windows while some others have shown the opposite. The results have shown that channel conditions, such as Doppler and coherence time, </w:t>
      </w:r>
      <w:r w:rsidRPr="0011619F">
        <w:rPr>
          <w:lang w:val="en-US"/>
        </w:rPr>
        <w:t>may impact the performance of CSI prediction if the two windows do not align well with th</w:t>
      </w:r>
      <w:r>
        <w:rPr>
          <w:lang w:val="en-US"/>
        </w:rPr>
        <w:t xml:space="preserve">ese conditions. </w:t>
      </w:r>
    </w:p>
    <w:p w14:paraId="5FB5EBE3" w14:textId="5EF90988" w:rsidR="0066795B" w:rsidRDefault="0066795B" w:rsidP="0066795B">
      <w:pPr>
        <w:rPr>
          <w:highlight w:val="cyan"/>
          <w:lang w:val="en-US"/>
        </w:rPr>
      </w:pPr>
      <w:r w:rsidRPr="004E6E49">
        <w:rPr>
          <w:b/>
          <w:bCs/>
          <w:u w:val="single"/>
          <w:lang w:val="en-US"/>
        </w:rPr>
        <w:lastRenderedPageBreak/>
        <w:t xml:space="preserve">Proposal </w:t>
      </w:r>
      <w:r w:rsidR="00E302FC">
        <w:rPr>
          <w:b/>
          <w:bCs/>
          <w:u w:val="single"/>
          <w:lang w:val="en-US"/>
        </w:rPr>
        <w:t>2</w:t>
      </w:r>
      <w:r w:rsidRPr="004E6E49">
        <w:rPr>
          <w:b/>
          <w:bCs/>
          <w:u w:val="single"/>
          <w:lang w:val="en-US"/>
        </w:rPr>
        <w:t>:</w:t>
      </w:r>
      <w:r w:rsidRPr="004E6E49">
        <w:rPr>
          <w:b/>
          <w:bCs/>
          <w:lang w:val="en-US"/>
        </w:rPr>
        <w:t xml:space="preserve"> Study </w:t>
      </w:r>
      <w:r w:rsidRPr="003B2656">
        <w:rPr>
          <w:b/>
          <w:bCs/>
          <w:lang w:val="en-US"/>
        </w:rPr>
        <w:t>enhancements to support variable window length for CSI prediction</w:t>
      </w:r>
      <w:r>
        <w:rPr>
          <w:b/>
          <w:bCs/>
          <w:lang w:val="en-US"/>
        </w:rPr>
        <w:t xml:space="preserve"> at inference time</w:t>
      </w:r>
      <w:r w:rsidRPr="004E6E49">
        <w:rPr>
          <w:b/>
          <w:bCs/>
          <w:lang w:val="en-US"/>
        </w:rPr>
        <w:t>.</w:t>
      </w:r>
    </w:p>
    <w:p w14:paraId="534CD65E" w14:textId="156FE7F3" w:rsidR="00151A72" w:rsidRDefault="00151A72" w:rsidP="00151A72">
      <w:pPr>
        <w:rPr>
          <w:lang w:val="en-US"/>
        </w:rPr>
      </w:pPr>
      <w:r w:rsidRPr="0066795B">
        <w:rPr>
          <w:lang w:val="en-US"/>
        </w:rPr>
        <w:t>Data collection</w:t>
      </w:r>
      <w:r w:rsidRPr="00A6314D">
        <w:rPr>
          <w:lang w:val="en-US"/>
        </w:rPr>
        <w:t xml:space="preserve"> for </w:t>
      </w:r>
      <w:r w:rsidR="007403DA">
        <w:rPr>
          <w:lang w:val="en-US"/>
        </w:rPr>
        <w:t xml:space="preserve">UE-sided </w:t>
      </w:r>
      <w:r w:rsidRPr="00A6314D">
        <w:rPr>
          <w:lang w:val="en-US"/>
        </w:rPr>
        <w:t xml:space="preserve">CSI prediction </w:t>
      </w:r>
      <w:r>
        <w:rPr>
          <w:lang w:val="en-US"/>
        </w:rPr>
        <w:t>is required</w:t>
      </w:r>
      <w:r w:rsidRPr="00A6314D">
        <w:rPr>
          <w:lang w:val="en-US"/>
        </w:rPr>
        <w:t xml:space="preserve"> for </w:t>
      </w:r>
      <w:r>
        <w:rPr>
          <w:lang w:val="en-US"/>
        </w:rPr>
        <w:t xml:space="preserve">both </w:t>
      </w:r>
      <w:r w:rsidRPr="00A6314D">
        <w:rPr>
          <w:lang w:val="en-US"/>
        </w:rPr>
        <w:t>training and monitoring purposes</w:t>
      </w:r>
      <w:r>
        <w:rPr>
          <w:lang w:val="en-US"/>
        </w:rPr>
        <w:t>. The collected data</w:t>
      </w:r>
      <w:r w:rsidR="000367CE">
        <w:rPr>
          <w:lang w:val="en-US"/>
        </w:rPr>
        <w:t xml:space="preserve"> </w:t>
      </w:r>
      <w:r w:rsidR="00712163">
        <w:rPr>
          <w:lang w:val="en-US"/>
        </w:rPr>
        <w:t>timeline</w:t>
      </w:r>
      <w:r>
        <w:rPr>
          <w:lang w:val="en-US"/>
        </w:rPr>
        <w:t xml:space="preserve"> for CSI prediction </w:t>
      </w:r>
      <w:r w:rsidR="00712163">
        <w:rPr>
          <w:lang w:val="en-US"/>
        </w:rPr>
        <w:t xml:space="preserve">can </w:t>
      </w:r>
      <w:r>
        <w:rPr>
          <w:lang w:val="en-US"/>
        </w:rPr>
        <w:t>consist of</w:t>
      </w:r>
      <w:r w:rsidRPr="00A6314D">
        <w:rPr>
          <w:lang w:val="en-US"/>
        </w:rPr>
        <w:t xml:space="preserve"> </w:t>
      </w:r>
      <w:proofErr w:type="gramStart"/>
      <w:r w:rsidRPr="00A6314D">
        <w:rPr>
          <w:lang w:val="en-US"/>
        </w:rPr>
        <w:t>two</w:t>
      </w:r>
      <w:r>
        <w:rPr>
          <w:lang w:val="en-US"/>
        </w:rPr>
        <w:t xml:space="preserve"> </w:t>
      </w:r>
      <w:r w:rsidRPr="00A6314D">
        <w:rPr>
          <w:lang w:val="en-US"/>
        </w:rPr>
        <w:t>time</w:t>
      </w:r>
      <w:proofErr w:type="gramEnd"/>
      <w:r w:rsidRPr="00A6314D">
        <w:rPr>
          <w:lang w:val="en-US"/>
        </w:rPr>
        <w:t xml:space="preserve"> windows, one for historical CSI input</w:t>
      </w:r>
      <w:r>
        <w:rPr>
          <w:lang w:val="en-US"/>
        </w:rPr>
        <w:t xml:space="preserve"> (i.e., observation window)</w:t>
      </w:r>
      <w:r w:rsidRPr="00A6314D">
        <w:rPr>
          <w:lang w:val="en-US"/>
        </w:rPr>
        <w:t xml:space="preserve">, </w:t>
      </w:r>
      <w:r>
        <w:rPr>
          <w:lang w:val="en-US"/>
        </w:rPr>
        <w:t xml:space="preserve">and </w:t>
      </w:r>
      <w:r w:rsidRPr="00A6314D">
        <w:rPr>
          <w:lang w:val="en-US"/>
        </w:rPr>
        <w:t>the other for the prediction</w:t>
      </w:r>
      <w:r>
        <w:rPr>
          <w:lang w:val="en-US"/>
        </w:rPr>
        <w:t xml:space="preserve"> (i.e., prediction window)</w:t>
      </w:r>
      <w:r w:rsidRPr="00A6314D">
        <w:rPr>
          <w:lang w:val="en-US"/>
        </w:rPr>
        <w:t xml:space="preserve">. </w:t>
      </w:r>
      <w:r w:rsidR="005874FE">
        <w:rPr>
          <w:lang w:val="en-US"/>
        </w:rPr>
        <w:t>The</w:t>
      </w:r>
      <w:r>
        <w:rPr>
          <w:lang w:val="en-US"/>
        </w:rPr>
        <w:t xml:space="preserve"> sizes </w:t>
      </w:r>
      <w:r w:rsidR="005874FE">
        <w:rPr>
          <w:lang w:val="en-US"/>
        </w:rPr>
        <w:t>of the</w:t>
      </w:r>
      <w:r>
        <w:rPr>
          <w:lang w:val="en-US"/>
        </w:rPr>
        <w:t xml:space="preserve"> observation and prediction windows are important factors in the design, training, and operation of CSI prediction models. For each combination of </w:t>
      </w:r>
      <w:r w:rsidR="00712163">
        <w:rPr>
          <w:lang w:val="en-US"/>
        </w:rPr>
        <w:t xml:space="preserve">window </w:t>
      </w:r>
      <w:r>
        <w:rPr>
          <w:lang w:val="en-US"/>
        </w:rPr>
        <w:t>length</w:t>
      </w:r>
      <w:r w:rsidR="00712163">
        <w:rPr>
          <w:lang w:val="en-US"/>
        </w:rPr>
        <w:t>s</w:t>
      </w:r>
      <w:r>
        <w:rPr>
          <w:lang w:val="en-US"/>
        </w:rPr>
        <w:t>, d</w:t>
      </w:r>
      <w:r w:rsidRPr="00A6314D">
        <w:rPr>
          <w:lang w:val="en-US"/>
        </w:rPr>
        <w:t xml:space="preserve">ifferent </w:t>
      </w:r>
      <w:r>
        <w:rPr>
          <w:lang w:val="en-US"/>
        </w:rPr>
        <w:t xml:space="preserve">prediction </w:t>
      </w:r>
      <w:r w:rsidRPr="00A6314D">
        <w:rPr>
          <w:lang w:val="en-US"/>
        </w:rPr>
        <w:t xml:space="preserve">models </w:t>
      </w:r>
      <w:r w:rsidR="009F6652">
        <w:rPr>
          <w:lang w:val="en-US"/>
        </w:rPr>
        <w:t xml:space="preserve">may </w:t>
      </w:r>
      <w:r w:rsidRPr="00A6314D">
        <w:rPr>
          <w:lang w:val="en-US"/>
        </w:rPr>
        <w:t>need to be trained</w:t>
      </w:r>
      <w:r>
        <w:rPr>
          <w:lang w:val="en-US"/>
        </w:rPr>
        <w:t xml:space="preserve"> and operated</w:t>
      </w:r>
      <w:r w:rsidRPr="00A6314D">
        <w:rPr>
          <w:lang w:val="en-US"/>
        </w:rPr>
        <w:t xml:space="preserve">. </w:t>
      </w:r>
      <w:r w:rsidR="003D63A6">
        <w:rPr>
          <w:lang w:val="en-US"/>
        </w:rPr>
        <w:t>For monitoring purposes</w:t>
      </w:r>
      <w:r w:rsidRPr="00A6314D">
        <w:rPr>
          <w:lang w:val="en-US"/>
        </w:rPr>
        <w:t xml:space="preserve">, </w:t>
      </w:r>
      <w:r>
        <w:rPr>
          <w:lang w:val="en-US"/>
        </w:rPr>
        <w:t xml:space="preserve">the </w:t>
      </w:r>
      <w:r w:rsidR="003D63A6">
        <w:rPr>
          <w:lang w:val="en-US"/>
        </w:rPr>
        <w:t xml:space="preserve">CSI prediction </w:t>
      </w:r>
      <w:r>
        <w:rPr>
          <w:lang w:val="en-US"/>
        </w:rPr>
        <w:t xml:space="preserve">data </w:t>
      </w:r>
      <w:r w:rsidR="00110667">
        <w:rPr>
          <w:lang w:val="en-US"/>
        </w:rPr>
        <w:t>collection depends</w:t>
      </w:r>
      <w:r>
        <w:rPr>
          <w:lang w:val="en-US"/>
        </w:rPr>
        <w:t xml:space="preserve"> on the length of two windows. </w:t>
      </w:r>
      <w:r w:rsidR="009A0DED" w:rsidRPr="009A0DED">
        <w:rPr>
          <w:lang w:val="en-US"/>
        </w:rPr>
        <w:t>The window durations impact the CSI-RS configuration (i.e., CSI-RS need to be transmitted at least during the first window</w:t>
      </w:r>
      <w:r w:rsidR="009F6652">
        <w:rPr>
          <w:lang w:val="en-US"/>
        </w:rPr>
        <w:t>, potentially with higher granularity, while the CSI-RS needs to be available in the observation window for the UE to measure the actual channel</w:t>
      </w:r>
      <w:r w:rsidR="009A0DED" w:rsidRPr="009A0DED">
        <w:rPr>
          <w:lang w:val="en-US"/>
        </w:rPr>
        <w:t>)</w:t>
      </w:r>
      <w:r w:rsidR="009F6652">
        <w:rPr>
          <w:lang w:val="en-US"/>
        </w:rPr>
        <w:t>. Likewise, the window durations impact the</w:t>
      </w:r>
      <w:r w:rsidR="009A0DED" w:rsidRPr="009A0DED">
        <w:rPr>
          <w:lang w:val="en-US"/>
        </w:rPr>
        <w:t xml:space="preserve"> CSI reporting configuration (i.e., the sizes of the windows impact the timing and size of CSI reports). </w:t>
      </w:r>
      <w:r w:rsidR="009A0DED">
        <w:rPr>
          <w:lang w:val="en-US"/>
        </w:rPr>
        <w:t>Thus, c</w:t>
      </w:r>
      <w:r w:rsidRPr="00A6314D">
        <w:rPr>
          <w:lang w:val="en-US"/>
        </w:rPr>
        <w:t>onfigurable CSI reporting may be needed depending on the window lengths</w:t>
      </w:r>
      <w:r>
        <w:rPr>
          <w:lang w:val="en-US"/>
        </w:rPr>
        <w:t xml:space="preserve"> to support data collection for training and monitoring</w:t>
      </w:r>
      <w:r w:rsidRPr="00A6314D">
        <w:rPr>
          <w:lang w:val="en-US"/>
        </w:rPr>
        <w:t>.</w:t>
      </w:r>
    </w:p>
    <w:p w14:paraId="0E50A172" w14:textId="17855B8F" w:rsidR="00BF7497" w:rsidRPr="00BF7497" w:rsidRDefault="00BF7497" w:rsidP="00151A72">
      <w:pPr>
        <w:rPr>
          <w:szCs w:val="22"/>
          <w:lang w:val="en-US"/>
        </w:rPr>
      </w:pPr>
      <w:r w:rsidRPr="0077547D">
        <w:rPr>
          <w:szCs w:val="22"/>
          <w:lang w:val="en-US"/>
        </w:rPr>
        <w:t xml:space="preserve">The window durations can be controlled by the gNB. However, their configurations depend on UE feedback. TDCP </w:t>
      </w:r>
      <w:r>
        <w:rPr>
          <w:szCs w:val="22"/>
          <w:lang w:val="en-US"/>
        </w:rPr>
        <w:t>was</w:t>
      </w:r>
      <w:r w:rsidRPr="0077547D">
        <w:rPr>
          <w:szCs w:val="22"/>
          <w:lang w:val="en-US"/>
        </w:rPr>
        <w:t xml:space="preserve"> specified in Rel-18 and can be used by the gNB to determine appropriate window size. Additional UE feedback, for example based on AI/ML prediction performance under specific channel conditions, should be studied.</w:t>
      </w:r>
    </w:p>
    <w:p w14:paraId="0BF6BA9F" w14:textId="0DFFEA0C" w:rsidR="00260692" w:rsidRDefault="00260692" w:rsidP="00260692">
      <w:pPr>
        <w:rPr>
          <w:b/>
          <w:bCs/>
          <w:lang w:val="en-US"/>
        </w:rPr>
      </w:pPr>
      <w:r w:rsidRPr="004E6E49">
        <w:rPr>
          <w:b/>
          <w:bCs/>
          <w:u w:val="single"/>
          <w:lang w:val="en-US"/>
        </w:rPr>
        <w:t xml:space="preserve">Proposal </w:t>
      </w:r>
      <w:r w:rsidR="00E302FC">
        <w:rPr>
          <w:b/>
          <w:bCs/>
          <w:u w:val="single"/>
          <w:lang w:val="en-US"/>
        </w:rPr>
        <w:t>3</w:t>
      </w:r>
      <w:r w:rsidRPr="004E6E49">
        <w:rPr>
          <w:b/>
          <w:bCs/>
          <w:u w:val="single"/>
          <w:lang w:val="en-US"/>
        </w:rPr>
        <w:t>:</w:t>
      </w:r>
      <w:r w:rsidRPr="004E6E49">
        <w:rPr>
          <w:b/>
          <w:bCs/>
          <w:lang w:val="en-US"/>
        </w:rPr>
        <w:t xml:space="preserve"> Study CSI</w:t>
      </w:r>
      <w:r w:rsidR="009F6652">
        <w:rPr>
          <w:b/>
          <w:bCs/>
          <w:lang w:val="en-US"/>
        </w:rPr>
        <w:t>-RS</w:t>
      </w:r>
      <w:r w:rsidRPr="004E6E49">
        <w:rPr>
          <w:b/>
          <w:bCs/>
          <w:lang w:val="en-US"/>
        </w:rPr>
        <w:t xml:space="preserve"> </w:t>
      </w:r>
      <w:r w:rsidR="009F6652">
        <w:rPr>
          <w:b/>
          <w:bCs/>
          <w:lang w:val="en-US"/>
        </w:rPr>
        <w:t>configuration</w:t>
      </w:r>
      <w:r w:rsidR="009F6652" w:rsidRPr="004E6E49">
        <w:rPr>
          <w:b/>
          <w:bCs/>
          <w:lang w:val="en-US"/>
        </w:rPr>
        <w:t xml:space="preserve"> </w:t>
      </w:r>
      <w:r w:rsidRPr="004E6E49">
        <w:rPr>
          <w:b/>
          <w:bCs/>
          <w:lang w:val="en-US"/>
        </w:rPr>
        <w:t xml:space="preserve">enhancements </w:t>
      </w:r>
      <w:r w:rsidR="003D63A6">
        <w:rPr>
          <w:b/>
          <w:bCs/>
          <w:lang w:val="en-US"/>
        </w:rPr>
        <w:t xml:space="preserve">based </w:t>
      </w:r>
      <w:r w:rsidRPr="004E6E49">
        <w:rPr>
          <w:b/>
          <w:bCs/>
          <w:lang w:val="en-US"/>
        </w:rPr>
        <w:t xml:space="preserve">on variable </w:t>
      </w:r>
      <w:r w:rsidR="004A3350">
        <w:rPr>
          <w:b/>
          <w:bCs/>
          <w:lang w:val="en-US"/>
        </w:rPr>
        <w:t xml:space="preserve">observation and prediction </w:t>
      </w:r>
      <w:r w:rsidRPr="004E6E49">
        <w:rPr>
          <w:b/>
          <w:bCs/>
          <w:lang w:val="en-US"/>
        </w:rPr>
        <w:t xml:space="preserve">window sizes for data collection </w:t>
      </w:r>
      <w:r w:rsidR="009F6652">
        <w:rPr>
          <w:b/>
          <w:bCs/>
          <w:lang w:val="en-US"/>
        </w:rPr>
        <w:t xml:space="preserve">for training </w:t>
      </w:r>
      <w:r w:rsidRPr="004E6E49">
        <w:rPr>
          <w:b/>
          <w:bCs/>
          <w:lang w:val="en-US"/>
        </w:rPr>
        <w:t>and monitoring</w:t>
      </w:r>
      <w:r w:rsidR="00B40CD1">
        <w:rPr>
          <w:b/>
          <w:bCs/>
          <w:lang w:val="en-US"/>
        </w:rPr>
        <w:t xml:space="preserve"> </w:t>
      </w:r>
      <w:r w:rsidR="009F6652">
        <w:rPr>
          <w:b/>
          <w:bCs/>
          <w:lang w:val="en-US"/>
        </w:rPr>
        <w:t xml:space="preserve">of UE-side </w:t>
      </w:r>
      <w:r w:rsidR="00B40CD1">
        <w:rPr>
          <w:b/>
          <w:bCs/>
          <w:lang w:val="en-US"/>
        </w:rPr>
        <w:t>CSI prediction</w:t>
      </w:r>
      <w:r w:rsidR="009F6652">
        <w:rPr>
          <w:b/>
          <w:bCs/>
          <w:lang w:val="en-US"/>
        </w:rPr>
        <w:t xml:space="preserve"> models</w:t>
      </w:r>
      <w:r w:rsidRPr="004E6E49">
        <w:rPr>
          <w:b/>
          <w:bCs/>
          <w:lang w:val="en-US"/>
        </w:rPr>
        <w:t>.</w:t>
      </w:r>
    </w:p>
    <w:p w14:paraId="78DB73E4" w14:textId="1A3DDD71" w:rsidR="009F6652" w:rsidRPr="004E6E49" w:rsidRDefault="009F6652" w:rsidP="009F6652">
      <w:pPr>
        <w:rPr>
          <w:b/>
          <w:bCs/>
          <w:lang w:val="en-US"/>
        </w:rPr>
      </w:pPr>
      <w:r w:rsidRPr="004E6E49">
        <w:rPr>
          <w:b/>
          <w:bCs/>
          <w:u w:val="single"/>
          <w:lang w:val="en-US"/>
        </w:rPr>
        <w:t xml:space="preserve">Proposal </w:t>
      </w:r>
      <w:r w:rsidR="00E302FC">
        <w:rPr>
          <w:b/>
          <w:bCs/>
          <w:u w:val="single"/>
          <w:lang w:val="en-US"/>
        </w:rPr>
        <w:t>4</w:t>
      </w:r>
      <w:r w:rsidRPr="004E6E49">
        <w:rPr>
          <w:b/>
          <w:bCs/>
          <w:u w:val="single"/>
          <w:lang w:val="en-US"/>
        </w:rPr>
        <w:t>:</w:t>
      </w:r>
      <w:r w:rsidRPr="004E6E49">
        <w:rPr>
          <w:b/>
          <w:bCs/>
          <w:lang w:val="en-US"/>
        </w:rPr>
        <w:t xml:space="preserve"> Study CSI reporting enhancements </w:t>
      </w:r>
      <w:r>
        <w:rPr>
          <w:b/>
          <w:bCs/>
          <w:lang w:val="en-US"/>
        </w:rPr>
        <w:t xml:space="preserve">based </w:t>
      </w:r>
      <w:r w:rsidRPr="004E6E49">
        <w:rPr>
          <w:b/>
          <w:bCs/>
          <w:lang w:val="en-US"/>
        </w:rPr>
        <w:t xml:space="preserve">on variable </w:t>
      </w:r>
      <w:r>
        <w:rPr>
          <w:b/>
          <w:bCs/>
          <w:lang w:val="en-US"/>
        </w:rPr>
        <w:t xml:space="preserve">observation and prediction </w:t>
      </w:r>
      <w:r w:rsidRPr="004E6E49">
        <w:rPr>
          <w:b/>
          <w:bCs/>
          <w:lang w:val="en-US"/>
        </w:rPr>
        <w:t xml:space="preserve">window sizes for data collection </w:t>
      </w:r>
      <w:r>
        <w:rPr>
          <w:b/>
          <w:bCs/>
          <w:lang w:val="en-US"/>
        </w:rPr>
        <w:t xml:space="preserve">for training </w:t>
      </w:r>
      <w:r w:rsidRPr="004E6E49">
        <w:rPr>
          <w:b/>
          <w:bCs/>
          <w:lang w:val="en-US"/>
        </w:rPr>
        <w:t>and monitoring</w:t>
      </w:r>
      <w:r>
        <w:rPr>
          <w:b/>
          <w:bCs/>
          <w:lang w:val="en-US"/>
        </w:rPr>
        <w:t xml:space="preserve"> of UE-side CSI prediction models</w:t>
      </w:r>
      <w:r w:rsidRPr="004E6E49">
        <w:rPr>
          <w:b/>
          <w:bCs/>
          <w:lang w:val="en-US"/>
        </w:rPr>
        <w:t>.</w:t>
      </w:r>
    </w:p>
    <w:p w14:paraId="60DB91EE" w14:textId="77777777" w:rsidR="007A352C" w:rsidRDefault="007A352C" w:rsidP="00945C6F">
      <w:pPr>
        <w:rPr>
          <w:lang w:val="en-US"/>
        </w:rPr>
      </w:pPr>
    </w:p>
    <w:p w14:paraId="07DC9701" w14:textId="06F00FD7" w:rsidR="005A02CA" w:rsidRPr="008A686E" w:rsidRDefault="00C139DB" w:rsidP="0014119E">
      <w:pPr>
        <w:pStyle w:val="Heading2"/>
        <w:rPr>
          <w:sz w:val="28"/>
          <w:szCs w:val="28"/>
          <w:lang w:val="en-US"/>
        </w:rPr>
      </w:pPr>
      <w:r w:rsidRPr="008A686E">
        <w:rPr>
          <w:sz w:val="28"/>
          <w:szCs w:val="28"/>
          <w:lang w:val="en-US"/>
        </w:rPr>
        <w:t>M</w:t>
      </w:r>
      <w:r w:rsidR="00F27189" w:rsidRPr="008A686E">
        <w:rPr>
          <w:sz w:val="28"/>
          <w:szCs w:val="28"/>
          <w:lang w:val="en-US"/>
        </w:rPr>
        <w:t>odel monitoring for UE</w:t>
      </w:r>
      <w:r w:rsidR="001B2951" w:rsidRPr="008A686E">
        <w:rPr>
          <w:sz w:val="28"/>
          <w:szCs w:val="28"/>
          <w:lang w:val="en-US"/>
        </w:rPr>
        <w:t xml:space="preserve">-side </w:t>
      </w:r>
      <w:r w:rsidR="0014119E" w:rsidRPr="008A686E">
        <w:rPr>
          <w:sz w:val="28"/>
          <w:szCs w:val="28"/>
          <w:lang w:val="en-US"/>
        </w:rPr>
        <w:t>AI/</w:t>
      </w:r>
      <w:r w:rsidR="001B2951" w:rsidRPr="008A686E">
        <w:rPr>
          <w:sz w:val="28"/>
          <w:szCs w:val="28"/>
          <w:lang w:val="en-US"/>
        </w:rPr>
        <w:t xml:space="preserve">ML </w:t>
      </w:r>
      <w:r w:rsidR="00F27189" w:rsidRPr="008A686E">
        <w:rPr>
          <w:sz w:val="28"/>
          <w:szCs w:val="28"/>
          <w:lang w:val="en-US"/>
        </w:rPr>
        <w:t>CSI pre</w:t>
      </w:r>
      <w:r w:rsidR="00F80643" w:rsidRPr="008A686E">
        <w:rPr>
          <w:sz w:val="28"/>
          <w:szCs w:val="28"/>
          <w:lang w:val="en-US"/>
        </w:rPr>
        <w:t>diction</w:t>
      </w:r>
    </w:p>
    <w:p w14:paraId="64DEAA8D" w14:textId="7DBC6213" w:rsidR="00484D71" w:rsidRPr="00D84B70" w:rsidRDefault="00484D71" w:rsidP="00484D71">
      <w:pPr>
        <w:rPr>
          <w:szCs w:val="22"/>
        </w:rPr>
      </w:pPr>
      <w:r w:rsidRPr="00D84B70">
        <w:rPr>
          <w:szCs w:val="22"/>
        </w:rPr>
        <w:t>The findings of the evaluation part of th</w:t>
      </w:r>
      <w:r w:rsidR="00E56BAB">
        <w:rPr>
          <w:szCs w:val="22"/>
        </w:rPr>
        <w:t>e Rel-18</w:t>
      </w:r>
      <w:r w:rsidRPr="00D84B70">
        <w:rPr>
          <w:szCs w:val="22"/>
        </w:rPr>
        <w:t xml:space="preserve"> SI have shown that the intermediate KPIs (such as SGCS and/or NMSE) may not be the best indicators of the overall end-to-end performance. For example, for CSI prediction, a lower SGCS value may not result in a significant throughput loss; moreover, a lower SGCS value may not necessarily indicate poor performance of the model</w:t>
      </w:r>
      <w:r w:rsidR="003D63A6">
        <w:rPr>
          <w:szCs w:val="22"/>
        </w:rPr>
        <w:t>.</w:t>
      </w:r>
      <w:r w:rsidRPr="00D84B70">
        <w:rPr>
          <w:szCs w:val="22"/>
        </w:rPr>
        <w:t xml:space="preserve"> </w:t>
      </w:r>
      <w:r w:rsidR="003D63A6">
        <w:rPr>
          <w:szCs w:val="22"/>
        </w:rPr>
        <w:t>F</w:t>
      </w:r>
      <w:r w:rsidRPr="00D84B70">
        <w:rPr>
          <w:szCs w:val="22"/>
        </w:rPr>
        <w:t>or example</w:t>
      </w:r>
      <w:r w:rsidR="00110667">
        <w:rPr>
          <w:szCs w:val="22"/>
        </w:rPr>
        <w:t>,</w:t>
      </w:r>
      <w:r w:rsidRPr="00D84B70">
        <w:rPr>
          <w:szCs w:val="22"/>
        </w:rPr>
        <w:t xml:space="preserve"> when the prediction window size is larger than the coherence time of the channel</w:t>
      </w:r>
      <w:r w:rsidR="003D63A6">
        <w:rPr>
          <w:szCs w:val="22"/>
        </w:rPr>
        <w:t>, poor performance is due to incorrect prediction configuration rather than generalized poor model performance</w:t>
      </w:r>
      <w:r w:rsidRPr="00D84B70">
        <w:rPr>
          <w:szCs w:val="22"/>
        </w:rPr>
        <w:t>. Inaccurate indicators of the model performance may result in increased overhead for model switching, activation/deactivation, or model parameter configuration. To avoid such overhead, it is important to study metrics for monitoring the UE-side CSI prediction model that are more indicative of the end-to-end performance.</w:t>
      </w:r>
    </w:p>
    <w:p w14:paraId="4D41CF58" w14:textId="07A62972" w:rsidR="00484D71" w:rsidRPr="00D84B70" w:rsidRDefault="00484D71" w:rsidP="00484D71">
      <w:pPr>
        <w:rPr>
          <w:b/>
          <w:bCs/>
          <w:szCs w:val="22"/>
        </w:rPr>
      </w:pPr>
      <w:r w:rsidRPr="00D84B70">
        <w:rPr>
          <w:b/>
          <w:bCs/>
          <w:szCs w:val="22"/>
          <w:u w:val="single"/>
        </w:rPr>
        <w:t xml:space="preserve">Proposal </w:t>
      </w:r>
      <w:r w:rsidR="00E302FC">
        <w:rPr>
          <w:b/>
          <w:bCs/>
          <w:szCs w:val="22"/>
          <w:u w:val="single"/>
        </w:rPr>
        <w:t>5</w:t>
      </w:r>
      <w:r w:rsidRPr="00D84B70">
        <w:rPr>
          <w:b/>
          <w:bCs/>
          <w:szCs w:val="22"/>
          <w:u w:val="single"/>
        </w:rPr>
        <w:t>:</w:t>
      </w:r>
      <w:r w:rsidRPr="00D84B70">
        <w:rPr>
          <w:b/>
          <w:bCs/>
          <w:szCs w:val="22"/>
        </w:rPr>
        <w:t xml:space="preserve"> </w:t>
      </w:r>
      <w:r w:rsidRPr="00D84B70">
        <w:rPr>
          <w:b/>
          <w:bCs/>
          <w:szCs w:val="22"/>
        </w:rPr>
        <w:tab/>
        <w:t>Study metrics for monitoring the UE-side CSI prediction model that are more indicative of end-to-end performance.</w:t>
      </w:r>
    </w:p>
    <w:p w14:paraId="5143EB15" w14:textId="77777777" w:rsidR="00D37411" w:rsidRDefault="00D37411" w:rsidP="00945C6F">
      <w:pPr>
        <w:rPr>
          <w:szCs w:val="22"/>
          <w:highlight w:val="yellow"/>
        </w:rPr>
      </w:pPr>
    </w:p>
    <w:p w14:paraId="3823D689" w14:textId="77777777" w:rsidR="001476F1" w:rsidRDefault="001476F1" w:rsidP="001476F1">
      <w:r>
        <w:t xml:space="preserve">UE-side performance monitoring based on data distribution may help improve the model performance, where metrics related to the distribution of input data, determined by the UE, could be reported in addition to the intermediate KPI metric. For example, the UE may be configured to perform out-of-distribution detection for the input data, or to provide out-of-distribution metrics. While these metrics may not directly reflect the end-to-end system performance, when used in conjunction with intermediate KPIs and end-to-end metric, they can help improve the model monitoring performance.   </w:t>
      </w:r>
    </w:p>
    <w:p w14:paraId="51EA0A54" w14:textId="286B52F9" w:rsidR="001476F1" w:rsidRDefault="001476F1" w:rsidP="001476F1">
      <w:pPr>
        <w:rPr>
          <w:lang w:val="en-US"/>
        </w:rPr>
      </w:pPr>
      <w:r w:rsidRPr="003C1EAD">
        <w:rPr>
          <w:b/>
          <w:bCs/>
          <w:szCs w:val="22"/>
          <w:u w:val="single"/>
          <w:lang w:val="en-US"/>
        </w:rPr>
        <w:t xml:space="preserve">Proposal </w:t>
      </w:r>
      <w:r w:rsidR="00E302FC">
        <w:rPr>
          <w:b/>
          <w:bCs/>
          <w:szCs w:val="22"/>
          <w:u w:val="single"/>
          <w:lang w:val="en-US"/>
        </w:rPr>
        <w:t>6</w:t>
      </w:r>
      <w:r w:rsidRPr="003C1EAD">
        <w:rPr>
          <w:b/>
          <w:bCs/>
          <w:szCs w:val="22"/>
          <w:u w:val="single"/>
          <w:lang w:val="en-US"/>
        </w:rPr>
        <w:t>:</w:t>
      </w:r>
      <w:r w:rsidRPr="003C1EAD">
        <w:rPr>
          <w:b/>
          <w:bCs/>
          <w:szCs w:val="22"/>
          <w:lang w:val="en-US"/>
        </w:rPr>
        <w:tab/>
      </w:r>
      <w:r>
        <w:rPr>
          <w:b/>
          <w:bCs/>
          <w:szCs w:val="22"/>
          <w:lang w:val="en-US"/>
        </w:rPr>
        <w:t>Study the benefits of using out-of-distribution metrics</w:t>
      </w:r>
      <w:r w:rsidRPr="003C1EAD">
        <w:rPr>
          <w:b/>
          <w:bCs/>
          <w:szCs w:val="22"/>
          <w:lang w:val="en-US"/>
        </w:rPr>
        <w:t xml:space="preserve"> </w:t>
      </w:r>
      <w:r>
        <w:rPr>
          <w:b/>
          <w:bCs/>
          <w:szCs w:val="22"/>
          <w:lang w:val="en-US"/>
        </w:rPr>
        <w:t>f</w:t>
      </w:r>
      <w:r w:rsidRPr="003C1EAD">
        <w:rPr>
          <w:b/>
          <w:bCs/>
          <w:szCs w:val="22"/>
          <w:lang w:val="en-US"/>
        </w:rPr>
        <w:t>or</w:t>
      </w:r>
      <w:r>
        <w:rPr>
          <w:b/>
          <w:bCs/>
          <w:szCs w:val="22"/>
          <w:lang w:val="en-US"/>
        </w:rPr>
        <w:t xml:space="preserve"> UE-side model monitoring. </w:t>
      </w:r>
    </w:p>
    <w:p w14:paraId="67CB32DE" w14:textId="77777777" w:rsidR="00D37411" w:rsidRPr="0077547D" w:rsidRDefault="00D37411" w:rsidP="00945C6F">
      <w:pPr>
        <w:rPr>
          <w:szCs w:val="22"/>
          <w:lang w:val="en-US"/>
        </w:rPr>
      </w:pPr>
    </w:p>
    <w:p w14:paraId="39B3D1B3" w14:textId="441BD7CA" w:rsidR="00F80643" w:rsidRPr="008A686E" w:rsidRDefault="00C139DB" w:rsidP="00D37411">
      <w:pPr>
        <w:pStyle w:val="Heading2"/>
        <w:rPr>
          <w:sz w:val="28"/>
          <w:szCs w:val="28"/>
          <w:lang w:val="en-US"/>
        </w:rPr>
      </w:pPr>
      <w:r w:rsidRPr="008A686E">
        <w:rPr>
          <w:sz w:val="28"/>
          <w:szCs w:val="28"/>
          <w:lang w:val="en-US"/>
        </w:rPr>
        <w:t>F</w:t>
      </w:r>
      <w:r w:rsidR="007C0373" w:rsidRPr="008A686E">
        <w:rPr>
          <w:sz w:val="28"/>
          <w:szCs w:val="28"/>
          <w:lang w:val="en-US"/>
        </w:rPr>
        <w:t xml:space="preserve">actors impacting the complexity and </w:t>
      </w:r>
      <w:proofErr w:type="gramStart"/>
      <w:r w:rsidR="007C0373" w:rsidRPr="008A686E">
        <w:rPr>
          <w:sz w:val="28"/>
          <w:szCs w:val="28"/>
          <w:lang w:val="en-US"/>
        </w:rPr>
        <w:t>overhead</w:t>
      </w:r>
      <w:proofErr w:type="gramEnd"/>
    </w:p>
    <w:p w14:paraId="4AE712BE" w14:textId="04233AA5" w:rsidR="0051646D" w:rsidRDefault="0051646D" w:rsidP="0051646D">
      <w:pPr>
        <w:rPr>
          <w:lang w:val="en-US"/>
        </w:rPr>
      </w:pPr>
      <w:r>
        <w:rPr>
          <w:lang w:val="en-US"/>
        </w:rPr>
        <w:t xml:space="preserve">For CSI prediction, the generalization evaluations in Rel-18 SI were mostly limited to UE speeds. Majority of the results have shown moderate or </w:t>
      </w:r>
      <w:r w:rsidRPr="000E0DEB">
        <w:rPr>
          <w:lang w:val="en-US"/>
        </w:rPr>
        <w:t xml:space="preserve">significant SGCS degradation when a </w:t>
      </w:r>
      <w:r>
        <w:rPr>
          <w:lang w:val="en-US"/>
        </w:rPr>
        <w:t xml:space="preserve">CSI prediction </w:t>
      </w:r>
      <w:r w:rsidRPr="000E0DEB">
        <w:rPr>
          <w:lang w:val="en-US"/>
        </w:rPr>
        <w:t xml:space="preserve">model </w:t>
      </w:r>
      <w:r>
        <w:rPr>
          <w:lang w:val="en-US"/>
        </w:rPr>
        <w:t>was</w:t>
      </w:r>
      <w:r w:rsidRPr="000E0DEB">
        <w:rPr>
          <w:lang w:val="en-US"/>
        </w:rPr>
        <w:t xml:space="preserve"> tested with a speed different than the speed used for the model training.</w:t>
      </w:r>
      <w:r>
        <w:rPr>
          <w:lang w:val="en-US"/>
        </w:rPr>
        <w:t xml:space="preserve"> </w:t>
      </w:r>
      <w:r w:rsidRPr="00DD272C">
        <w:rPr>
          <w:lang w:val="en-US"/>
        </w:rPr>
        <w:t xml:space="preserve">Similarly, </w:t>
      </w:r>
      <w:r>
        <w:rPr>
          <w:lang w:val="en-US"/>
        </w:rPr>
        <w:t xml:space="preserve">results by some companies have </w:t>
      </w:r>
      <w:r>
        <w:rPr>
          <w:lang w:val="en-US"/>
        </w:rPr>
        <w:lastRenderedPageBreak/>
        <w:t xml:space="preserve">shown that </w:t>
      </w:r>
      <w:r w:rsidRPr="00DD272C">
        <w:rPr>
          <w:lang w:val="en-US"/>
        </w:rPr>
        <w:t xml:space="preserve">the </w:t>
      </w:r>
      <w:r>
        <w:rPr>
          <w:lang w:val="en-US"/>
        </w:rPr>
        <w:t xml:space="preserve">end-to-end </w:t>
      </w:r>
      <w:r w:rsidRPr="00DD272C">
        <w:rPr>
          <w:lang w:val="en-US"/>
        </w:rPr>
        <w:t>UPT performance may not generalize between different speeds.</w:t>
      </w:r>
      <w:r>
        <w:rPr>
          <w:lang w:val="en-US"/>
        </w:rPr>
        <w:t xml:space="preserve"> </w:t>
      </w:r>
      <w:r w:rsidR="003D63A6">
        <w:rPr>
          <w:lang w:val="en-US"/>
        </w:rPr>
        <w:t xml:space="preserve">The </w:t>
      </w:r>
      <w:r>
        <w:rPr>
          <w:lang w:val="en-US"/>
        </w:rPr>
        <w:t xml:space="preserve">CSI compression sub-use case has covered a wider range of generalization aspects compared to CSI prediction, including deployment scenarios, UE distributions, carrier frequencies, etc. </w:t>
      </w:r>
      <w:r w:rsidRPr="000E4291">
        <w:rPr>
          <w:lang w:val="en-US"/>
        </w:rPr>
        <w:t xml:space="preserve">To overcome </w:t>
      </w:r>
      <w:r>
        <w:rPr>
          <w:lang w:val="en-US"/>
        </w:rPr>
        <w:t>the</w:t>
      </w:r>
      <w:r w:rsidRPr="000E4291">
        <w:rPr>
          <w:lang w:val="en-US"/>
        </w:rPr>
        <w:t xml:space="preserve"> issue</w:t>
      </w:r>
      <w:r>
        <w:rPr>
          <w:lang w:val="en-US"/>
        </w:rPr>
        <w:t>s related to generalization</w:t>
      </w:r>
      <w:r w:rsidRPr="000E4291">
        <w:rPr>
          <w:lang w:val="en-US"/>
        </w:rPr>
        <w:t>,</w:t>
      </w:r>
      <w:r>
        <w:rPr>
          <w:lang w:val="en-US"/>
        </w:rPr>
        <w:t xml:space="preserve"> for example,</w:t>
      </w:r>
      <w:r w:rsidRPr="000E4291">
        <w:rPr>
          <w:lang w:val="en-US"/>
        </w:rPr>
        <w:t xml:space="preserve"> different models can be used for different speeds</w:t>
      </w:r>
      <w:r>
        <w:rPr>
          <w:lang w:val="en-US"/>
        </w:rPr>
        <w:t xml:space="preserve">, </w:t>
      </w:r>
      <w:r w:rsidRPr="000E4291">
        <w:rPr>
          <w:lang w:val="en-US"/>
        </w:rPr>
        <w:t>channel conditions</w:t>
      </w:r>
      <w:r>
        <w:rPr>
          <w:lang w:val="en-US"/>
        </w:rPr>
        <w:t>, etc</w:t>
      </w:r>
      <w:r w:rsidRPr="000E4291">
        <w:rPr>
          <w:lang w:val="en-US"/>
        </w:rPr>
        <w:t xml:space="preserve">. However, this may bring in operational complexity and overhead where frequent model switching may be required. </w:t>
      </w:r>
      <w:r>
        <w:rPr>
          <w:lang w:val="en-US"/>
        </w:rPr>
        <w:t>As an alternative, t</w:t>
      </w:r>
      <w:r w:rsidRPr="000E4291">
        <w:rPr>
          <w:lang w:val="en-US"/>
        </w:rPr>
        <w:t>echniques such as</w:t>
      </w:r>
      <w:r>
        <w:rPr>
          <w:lang w:val="en-US"/>
        </w:rPr>
        <w:t xml:space="preserve"> </w:t>
      </w:r>
      <w:r w:rsidRPr="000E4291">
        <w:rPr>
          <w:lang w:val="en-US"/>
        </w:rPr>
        <w:t>pre/post-processing</w:t>
      </w:r>
      <w:r>
        <w:rPr>
          <w:lang w:val="en-US"/>
        </w:rPr>
        <w:t xml:space="preserve">, </w:t>
      </w:r>
      <w:r w:rsidRPr="000E4291">
        <w:rPr>
          <w:lang w:val="en-US"/>
        </w:rPr>
        <w:t>adaptive quantization</w:t>
      </w:r>
      <w:r>
        <w:rPr>
          <w:lang w:val="en-US"/>
        </w:rPr>
        <w:t>, and</w:t>
      </w:r>
      <w:r w:rsidRPr="000E4291">
        <w:rPr>
          <w:lang w:val="en-US"/>
        </w:rPr>
        <w:t xml:space="preserve"> training with mixed dataset</w:t>
      </w:r>
      <w:r>
        <w:rPr>
          <w:lang w:val="en-US"/>
        </w:rPr>
        <w:t>s</w:t>
      </w:r>
      <w:r w:rsidRPr="000E4291">
        <w:rPr>
          <w:lang w:val="en-US"/>
        </w:rPr>
        <w:t xml:space="preserve"> can be used to overcome frequent model switching. </w:t>
      </w:r>
      <w:r>
        <w:rPr>
          <w:lang w:val="en-US"/>
        </w:rPr>
        <w:t xml:space="preserve"> </w:t>
      </w:r>
      <w:r w:rsidRPr="00DD272C">
        <w:rPr>
          <w:lang w:val="en-US"/>
        </w:rPr>
        <w:t xml:space="preserve"> </w:t>
      </w:r>
      <w:r w:rsidRPr="000E0DEB">
        <w:rPr>
          <w:lang w:val="en-US"/>
        </w:rPr>
        <w:t xml:space="preserve"> </w:t>
      </w:r>
      <w:r>
        <w:rPr>
          <w:lang w:val="en-US"/>
        </w:rPr>
        <w:t xml:space="preserve"> </w:t>
      </w:r>
    </w:p>
    <w:p w14:paraId="6DE77A14" w14:textId="105E6732" w:rsidR="00260692" w:rsidRPr="008A0122" w:rsidRDefault="00260692" w:rsidP="00260692">
      <w:pPr>
        <w:rPr>
          <w:b/>
          <w:bCs/>
          <w:lang w:val="en-US"/>
        </w:rPr>
      </w:pPr>
      <w:r w:rsidRPr="008A0122">
        <w:rPr>
          <w:b/>
          <w:bCs/>
          <w:u w:val="single"/>
          <w:lang w:val="en-US"/>
        </w:rPr>
        <w:t xml:space="preserve">Observation </w:t>
      </w:r>
      <w:r w:rsidR="00E302FC">
        <w:rPr>
          <w:b/>
          <w:bCs/>
          <w:u w:val="single"/>
          <w:lang w:val="en-US"/>
        </w:rPr>
        <w:t>1</w:t>
      </w:r>
      <w:r w:rsidRPr="008A0122">
        <w:rPr>
          <w:b/>
          <w:bCs/>
          <w:u w:val="single"/>
          <w:lang w:val="en-US"/>
        </w:rPr>
        <w:t>:</w:t>
      </w:r>
      <w:r w:rsidRPr="008A0122">
        <w:rPr>
          <w:b/>
          <w:bCs/>
          <w:lang w:val="en-US"/>
        </w:rPr>
        <w:t xml:space="preserve"> Studies on the generalization aspects for CSI prediction in Rel-18 SI were limited compared to CSI compression. </w:t>
      </w:r>
    </w:p>
    <w:p w14:paraId="6443470D" w14:textId="56A0291A" w:rsidR="00260692" w:rsidRPr="008A0122" w:rsidRDefault="00260692" w:rsidP="00260692">
      <w:pPr>
        <w:rPr>
          <w:b/>
          <w:bCs/>
          <w:lang w:val="en-US"/>
        </w:rPr>
      </w:pPr>
      <w:r w:rsidRPr="008A0122">
        <w:rPr>
          <w:b/>
          <w:bCs/>
          <w:u w:val="single"/>
          <w:lang w:val="en-US"/>
        </w:rPr>
        <w:t xml:space="preserve">Proposal </w:t>
      </w:r>
      <w:r w:rsidR="00E302FC">
        <w:rPr>
          <w:b/>
          <w:bCs/>
          <w:u w:val="single"/>
          <w:lang w:val="en-US"/>
        </w:rPr>
        <w:t>7</w:t>
      </w:r>
      <w:r w:rsidRPr="008A0122">
        <w:rPr>
          <w:b/>
          <w:bCs/>
          <w:u w:val="single"/>
          <w:lang w:val="en-US"/>
        </w:rPr>
        <w:t>:</w:t>
      </w:r>
      <w:r w:rsidRPr="008A0122">
        <w:rPr>
          <w:b/>
          <w:bCs/>
          <w:lang w:val="en-US"/>
        </w:rPr>
        <w:t xml:space="preserve"> Study a wider range of generalization aspects for CSI prediction.</w:t>
      </w:r>
    </w:p>
    <w:p w14:paraId="0409AC3F" w14:textId="46D12794" w:rsidR="00260692" w:rsidRDefault="00260692" w:rsidP="00260692">
      <w:pPr>
        <w:rPr>
          <w:b/>
          <w:bCs/>
          <w:lang w:val="en-US"/>
        </w:rPr>
      </w:pPr>
      <w:r w:rsidRPr="008A0122">
        <w:rPr>
          <w:b/>
          <w:bCs/>
          <w:u w:val="single"/>
          <w:lang w:val="en-US"/>
        </w:rPr>
        <w:t xml:space="preserve">Proposal </w:t>
      </w:r>
      <w:r w:rsidR="00E302FC">
        <w:rPr>
          <w:b/>
          <w:bCs/>
          <w:u w:val="single"/>
          <w:lang w:val="en-US"/>
        </w:rPr>
        <w:t>8</w:t>
      </w:r>
      <w:r w:rsidRPr="008A0122">
        <w:rPr>
          <w:b/>
          <w:bCs/>
          <w:u w:val="single"/>
          <w:lang w:val="en-US"/>
        </w:rPr>
        <w:t>:</w:t>
      </w:r>
      <w:r w:rsidRPr="008A0122">
        <w:rPr>
          <w:b/>
          <w:bCs/>
          <w:lang w:val="en-US"/>
        </w:rPr>
        <w:t xml:space="preserve"> Study improved model generalization techniques to reduce the need for frequent model switching.</w:t>
      </w:r>
    </w:p>
    <w:p w14:paraId="2E59F17B" w14:textId="0A7B2E3B" w:rsidR="003C1945" w:rsidRPr="00F0009E" w:rsidRDefault="00DB482C" w:rsidP="003C1945">
      <w:pPr>
        <w:rPr>
          <w:szCs w:val="22"/>
          <w:lang w:val="en-US"/>
        </w:rPr>
      </w:pPr>
      <w:r w:rsidRPr="00DB482C">
        <w:rPr>
          <w:szCs w:val="22"/>
          <w:lang w:val="en-US"/>
        </w:rPr>
        <w:t xml:space="preserve">In </w:t>
      </w:r>
      <w:r w:rsidR="00F0009E">
        <w:rPr>
          <w:szCs w:val="22"/>
          <w:lang w:val="en-US"/>
        </w:rPr>
        <w:t xml:space="preserve">some </w:t>
      </w:r>
      <w:r w:rsidRPr="00DB482C">
        <w:rPr>
          <w:szCs w:val="22"/>
          <w:lang w:val="en-US"/>
        </w:rPr>
        <w:t>scenarios</w:t>
      </w:r>
      <w:r w:rsidR="00F0009E">
        <w:rPr>
          <w:szCs w:val="22"/>
          <w:lang w:val="en-US"/>
        </w:rPr>
        <w:t>, if</w:t>
      </w:r>
      <w:r w:rsidRPr="00DB482C">
        <w:rPr>
          <w:szCs w:val="22"/>
          <w:lang w:val="en-US"/>
        </w:rPr>
        <w:t xml:space="preserve"> </w:t>
      </w:r>
      <w:r w:rsidR="00F0009E">
        <w:rPr>
          <w:szCs w:val="22"/>
          <w:lang w:val="en-US"/>
        </w:rPr>
        <w:t>the performance of the active and possibly the inactive UE-side prediction models does not meet configured performance thresholds</w:t>
      </w:r>
      <w:r w:rsidRPr="00DB482C">
        <w:rPr>
          <w:szCs w:val="22"/>
          <w:lang w:val="en-US"/>
        </w:rPr>
        <w:t>,</w:t>
      </w:r>
      <w:r w:rsidR="00F0009E">
        <w:rPr>
          <w:szCs w:val="22"/>
          <w:lang w:val="en-US"/>
        </w:rPr>
        <w:t xml:space="preserve"> fallback to legacy CSI reporting may be needed.</w:t>
      </w:r>
      <w:r w:rsidRPr="00DB482C">
        <w:rPr>
          <w:szCs w:val="22"/>
          <w:lang w:val="en-US"/>
        </w:rPr>
        <w:t xml:space="preserve"> </w:t>
      </w:r>
      <w:r w:rsidR="003C1945" w:rsidRPr="00DB482C">
        <w:rPr>
          <w:szCs w:val="22"/>
        </w:rPr>
        <w:t xml:space="preserve">Considering the CSI prediction reporting scheme is already specified in Rel-18 MIMO, and the configuration between legacy CSI reporting mode and CSI prediction mode is supported, a fallback mechanism which may be commonly used for both AI/ML based CSI prediction scheme and non-AI/ML based CSI prediction scheme </w:t>
      </w:r>
      <w:r w:rsidR="00774573">
        <w:rPr>
          <w:szCs w:val="22"/>
        </w:rPr>
        <w:t>can</w:t>
      </w:r>
      <w:r w:rsidR="00774573" w:rsidRPr="00DB482C">
        <w:rPr>
          <w:szCs w:val="22"/>
        </w:rPr>
        <w:t xml:space="preserve"> </w:t>
      </w:r>
      <w:r w:rsidR="003C1945" w:rsidRPr="00DB482C">
        <w:rPr>
          <w:szCs w:val="22"/>
        </w:rPr>
        <w:t>be studied. For example, a UE may report CSI prediction accuracy level (e.g., confidence level of CSI prediction) and gNB may determine fallback decision based on the UE feedback of the CSI prediction accuracy level.</w:t>
      </w:r>
    </w:p>
    <w:p w14:paraId="480087F8" w14:textId="1008023A" w:rsidR="00F80643" w:rsidRDefault="003C1945" w:rsidP="00945C6F">
      <w:pPr>
        <w:rPr>
          <w:lang w:val="en-US"/>
        </w:rPr>
      </w:pPr>
      <w:r w:rsidRPr="00DB482C">
        <w:rPr>
          <w:b/>
          <w:bCs/>
          <w:szCs w:val="22"/>
          <w:u w:val="single"/>
        </w:rPr>
        <w:t xml:space="preserve">Proposal </w:t>
      </w:r>
      <w:r w:rsidR="00E302FC">
        <w:rPr>
          <w:b/>
          <w:bCs/>
          <w:szCs w:val="22"/>
          <w:u w:val="single"/>
        </w:rPr>
        <w:t>9</w:t>
      </w:r>
      <w:r w:rsidRPr="00DB482C">
        <w:rPr>
          <w:b/>
          <w:bCs/>
          <w:szCs w:val="22"/>
          <w:u w:val="single"/>
        </w:rPr>
        <w:t>:</w:t>
      </w:r>
      <w:r w:rsidRPr="00DB482C">
        <w:rPr>
          <w:b/>
          <w:bCs/>
          <w:szCs w:val="22"/>
        </w:rPr>
        <w:t xml:space="preserve"> </w:t>
      </w:r>
      <w:r w:rsidRPr="00DB482C">
        <w:rPr>
          <w:b/>
          <w:bCs/>
          <w:szCs w:val="22"/>
        </w:rPr>
        <w:tab/>
        <w:t>Study a fallback mechanism which can be applicable for both AI/ML based CSI prediction and non-AI/ML based CSI prediction.</w:t>
      </w:r>
    </w:p>
    <w:p w14:paraId="26F9C4AE" w14:textId="407366B5" w:rsidR="00773F15" w:rsidRPr="00E302FC" w:rsidRDefault="00BA4D13" w:rsidP="00773F15">
      <w:pPr>
        <w:pStyle w:val="Heading1"/>
        <w:rPr>
          <w:lang w:val="en-US"/>
        </w:rPr>
      </w:pPr>
      <w:r w:rsidRPr="00E302FC">
        <w:rPr>
          <w:lang w:val="en-US"/>
        </w:rPr>
        <w:t>Performance evaluation</w:t>
      </w:r>
    </w:p>
    <w:p w14:paraId="36B13144" w14:textId="112553A4" w:rsidR="0023327C" w:rsidRPr="008A686E" w:rsidRDefault="00216EE7" w:rsidP="0023327C">
      <w:pPr>
        <w:pStyle w:val="Heading2"/>
        <w:rPr>
          <w:sz w:val="28"/>
          <w:szCs w:val="28"/>
          <w:lang w:val="en-US"/>
        </w:rPr>
      </w:pPr>
      <w:r w:rsidRPr="008A686E">
        <w:rPr>
          <w:sz w:val="28"/>
          <w:szCs w:val="28"/>
          <w:lang w:val="en-US"/>
        </w:rPr>
        <w:t xml:space="preserve">AI/ML Model considerations </w:t>
      </w:r>
    </w:p>
    <w:p w14:paraId="45038D7F" w14:textId="49322469" w:rsidR="00216EE7" w:rsidRPr="008A686E" w:rsidRDefault="0069503D" w:rsidP="0069503D">
      <w:pPr>
        <w:pStyle w:val="Heading3"/>
        <w:rPr>
          <w:sz w:val="24"/>
          <w:szCs w:val="24"/>
          <w:lang w:val="en-US"/>
        </w:rPr>
      </w:pPr>
      <w:r w:rsidRPr="008A686E">
        <w:rPr>
          <w:sz w:val="24"/>
          <w:szCs w:val="24"/>
          <w:lang w:val="en-US"/>
        </w:rPr>
        <w:t>Model architecture</w:t>
      </w:r>
      <w:r w:rsidR="005265E3" w:rsidRPr="008A686E">
        <w:rPr>
          <w:sz w:val="24"/>
          <w:szCs w:val="24"/>
          <w:lang w:val="en-US"/>
        </w:rPr>
        <w:t xml:space="preserve"> </w:t>
      </w:r>
    </w:p>
    <w:p w14:paraId="10EE86D9" w14:textId="1453746D" w:rsidR="000A44FE" w:rsidRDefault="000A44FE" w:rsidP="00976238">
      <w:r>
        <w:t>The AI/ML model adopted for CSI prediction has a LSTM backbone with 3 LSTM layers and 1 fully connected layer</w:t>
      </w:r>
      <w:r w:rsidR="00161003">
        <w:t>, with a total of 707 k parameters</w:t>
      </w:r>
      <w:r>
        <w:t>. Additionally, there is a weighted bypass that connects the input to the output. The input to the model is a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oMath>
      <w:r>
        <w:t>)MIMO channel associated with a single sub-band and thus the prediction for each sub-band is performed independently. SGCS is used as the loss function for the training.</w:t>
      </w:r>
    </w:p>
    <w:p w14:paraId="170AC9CC" w14:textId="77777777" w:rsidR="00C47E53" w:rsidRDefault="00C47E53" w:rsidP="00976238">
      <w:pPr>
        <w:rPr>
          <w:szCs w:val="22"/>
        </w:rPr>
      </w:pPr>
    </w:p>
    <w:p w14:paraId="55AE3D60" w14:textId="0E6DDA26" w:rsidR="0069503D" w:rsidRPr="008A686E" w:rsidRDefault="0069503D" w:rsidP="0069503D">
      <w:pPr>
        <w:pStyle w:val="Heading3"/>
        <w:rPr>
          <w:sz w:val="24"/>
          <w:szCs w:val="24"/>
          <w:lang w:val="en-US"/>
        </w:rPr>
      </w:pPr>
      <w:r w:rsidRPr="008A686E">
        <w:rPr>
          <w:sz w:val="24"/>
          <w:szCs w:val="24"/>
          <w:lang w:val="en-US"/>
        </w:rPr>
        <w:t>Dataset for model training</w:t>
      </w:r>
      <w:r w:rsidR="009044DE" w:rsidRPr="008A686E">
        <w:rPr>
          <w:sz w:val="24"/>
          <w:szCs w:val="24"/>
          <w:lang w:val="en-US"/>
        </w:rPr>
        <w:t xml:space="preserve"> </w:t>
      </w:r>
    </w:p>
    <w:p w14:paraId="083CE593" w14:textId="77777777" w:rsidR="008842AE" w:rsidRDefault="008842AE" w:rsidP="008842AE">
      <w:pPr>
        <w:rPr>
          <w:rFonts w:eastAsiaTheme="minorEastAsia"/>
        </w:rPr>
      </w:pPr>
      <w:r>
        <w:t xml:space="preserve">In the context of CSI prediction, let </w:t>
      </w:r>
      <m:oMath>
        <m:r>
          <w:rPr>
            <w:rFonts w:ascii="Cambria Math" w:hAnsi="Cambria Math"/>
          </w:rPr>
          <m:t>L</m:t>
        </m:r>
      </m:oMath>
      <w:r>
        <w:rPr>
          <w:rFonts w:eastAsiaTheme="minorEastAsia"/>
        </w:rPr>
        <w:t xml:space="preserve"> denote the number of historical CSI to be fed to the CSI predictor (either the AI/ML model or the baselines), and let </w:t>
      </w:r>
      <m:oMath>
        <m:r>
          <w:rPr>
            <w:rFonts w:ascii="Cambria Math" w:eastAsiaTheme="minorEastAsia" w:hAnsi="Cambria Math"/>
          </w:rPr>
          <m:t>N</m:t>
        </m:r>
      </m:oMath>
      <w:r>
        <w:rPr>
          <w:rFonts w:eastAsiaTheme="minorEastAsia"/>
        </w:rPr>
        <w:t xml:space="preserve"> denote the time slot index of the future CSI to be predicted. In the construction of the dataset,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channel samples are generated, where each two consecutive channel samples are 1 ms a part. The size of channel sample 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denote the number of receive antenna ports, the number of transmit antenna ports, the number of sub-bands, and the number of UEs, respectively. The time samples of each channel element in the 4D tensor are then grouped together to create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oMath>
      <w:r>
        <w:rPr>
          <w:rFonts w:eastAsiaTheme="minorEastAsia"/>
        </w:rPr>
        <w:t xml:space="preserve"> sequences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each. Afterwards, for each channel coefficient,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L+N</m:t>
            </m:r>
          </m:e>
        </m:d>
        <m:r>
          <w:rPr>
            <w:rFonts w:ascii="Cambria Math" w:eastAsiaTheme="minorEastAsia" w:hAnsi="Cambria Math"/>
          </w:rPr>
          <m:t>+1</m:t>
        </m:r>
      </m:oMath>
      <w:r>
        <w:rPr>
          <w:rFonts w:eastAsiaTheme="minorEastAsia"/>
        </w:rPr>
        <w:t xml:space="preserve"> pair of sequences are constructed from its initial sequence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time samples. Specifically, for all </w:t>
      </w:r>
      <m:oMath>
        <m:r>
          <w:rPr>
            <w:rFonts w:ascii="Cambria Math" w:eastAsiaTheme="minorEastAsia" w:hAnsi="Cambria Math"/>
          </w:rPr>
          <m:t xml:space="preserve">i ∈ </m:t>
        </m:r>
        <m:d>
          <m:dPr>
            <m:begChr m:val="["/>
            <m:endChr m:val="]"/>
            <m:ctrlPr>
              <w:rPr>
                <w:rFonts w:ascii="Cambria Math" w:eastAsiaTheme="minorEastAsia" w:hAnsi="Cambria Math"/>
                <w:i/>
              </w:rPr>
            </m:ctrlPr>
          </m:dPr>
          <m:e>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e>
        </m:d>
      </m:oMath>
      <w:r>
        <w:rPr>
          <w:rFonts w:eastAsiaTheme="minorEastAsia"/>
        </w:rPr>
        <w:t>: the two sequences are defined as follows:</w:t>
      </w:r>
    </w:p>
    <w:p w14:paraId="233FEFDA" w14:textId="77777777"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first sequence contains the time samples of the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+L</m:t>
        </m:r>
      </m:oMath>
      <w:r w:rsidRPr="00532199">
        <w:rPr>
          <w:rFonts w:ascii="Times New Roman" w:eastAsiaTheme="minorEastAsia" w:hAnsi="Times New Roman"/>
        </w:rPr>
        <w:t>, which is the sequence of features (or sequence of historical CSI) that will be fed to the CSI predictor,</w:t>
      </w:r>
    </w:p>
    <w:p w14:paraId="66E1418E" w14:textId="77777777"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lastRenderedPageBreak/>
        <w:t xml:space="preserve">The second sequence contains the time samples of the same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+L+1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+N+1</m:t>
        </m:r>
      </m:oMath>
      <w:r w:rsidRPr="00532199">
        <w:rPr>
          <w:rFonts w:ascii="Times New Roman" w:eastAsiaTheme="minorEastAsia" w:hAnsi="Times New Roman"/>
        </w:rPr>
        <w:t>, which represents the sequence of labels (or sequence of future CSI) to be predicted by the CSI predictor.</w:t>
      </w:r>
    </w:p>
    <w:p w14:paraId="6A9CC9BD" w14:textId="77777777" w:rsidR="008842AE" w:rsidRDefault="008842AE" w:rsidP="008842AE">
      <w:pPr>
        <w:rPr>
          <w:rFonts w:eastAsiaTheme="minorEastAsia"/>
        </w:rPr>
      </w:pPr>
      <w:r>
        <w:rPr>
          <w:rFonts w:eastAsiaTheme="minorEastAsia"/>
        </w:rPr>
        <w:t xml:space="preserve">Finally, the dataset consists of the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distinct sequences of features, where each sequence has </w:t>
      </w:r>
      <m:oMath>
        <m:r>
          <w:rPr>
            <w:rFonts w:ascii="Cambria Math" w:eastAsiaTheme="minorEastAsia" w:hAnsi="Cambria Math"/>
          </w:rPr>
          <m:t>L</m:t>
        </m:r>
      </m:oMath>
      <w:r>
        <w:rPr>
          <w:rFonts w:eastAsiaTheme="minorEastAsia"/>
        </w:rPr>
        <w:t xml:space="preserve"> features, and their associated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sequences of labels, where each sequence has </w:t>
      </w:r>
      <m:oMath>
        <m:r>
          <w:rPr>
            <w:rFonts w:ascii="Cambria Math" w:eastAsiaTheme="minorEastAsia" w:hAnsi="Cambria Math"/>
          </w:rPr>
          <m:t>N</m:t>
        </m:r>
      </m:oMath>
      <w:r>
        <w:rPr>
          <w:rFonts w:eastAsiaTheme="minorEastAsia"/>
        </w:rPr>
        <w:t xml:space="preserve"> labels.</w:t>
      </w:r>
    </w:p>
    <w:p w14:paraId="29A8876D" w14:textId="77777777" w:rsidR="00976238" w:rsidRDefault="00976238" w:rsidP="00976238"/>
    <w:p w14:paraId="18821CEB" w14:textId="72370E50" w:rsidR="00E702E9" w:rsidRPr="008A686E" w:rsidRDefault="00E702E9" w:rsidP="00216EE7">
      <w:pPr>
        <w:pStyle w:val="Heading2"/>
        <w:rPr>
          <w:sz w:val="28"/>
          <w:szCs w:val="28"/>
          <w:lang w:val="en-US"/>
        </w:rPr>
      </w:pPr>
      <w:r w:rsidRPr="008A686E">
        <w:rPr>
          <w:sz w:val="28"/>
          <w:szCs w:val="28"/>
          <w:lang w:val="en-US"/>
        </w:rPr>
        <w:t>CSI prediction baseline</w:t>
      </w:r>
    </w:p>
    <w:p w14:paraId="33D8F171" w14:textId="0417BC67" w:rsidR="00216EE7" w:rsidRPr="008A686E" w:rsidRDefault="00E702E9" w:rsidP="00E702E9">
      <w:pPr>
        <w:pStyle w:val="Heading3"/>
        <w:rPr>
          <w:sz w:val="24"/>
          <w:szCs w:val="24"/>
          <w:lang w:val="en-US"/>
        </w:rPr>
      </w:pPr>
      <w:r w:rsidRPr="008A686E">
        <w:rPr>
          <w:sz w:val="24"/>
          <w:szCs w:val="24"/>
          <w:lang w:val="en-US"/>
        </w:rPr>
        <w:t>Kalman filter</w:t>
      </w:r>
      <w:r w:rsidR="00F75278" w:rsidRPr="008A686E">
        <w:rPr>
          <w:sz w:val="24"/>
          <w:szCs w:val="24"/>
          <w:lang w:val="en-US"/>
        </w:rPr>
        <w:t xml:space="preserve"> architecture for CSI prediction</w:t>
      </w:r>
      <w:r w:rsidRPr="008A686E">
        <w:rPr>
          <w:sz w:val="24"/>
          <w:szCs w:val="24"/>
          <w:lang w:val="en-US"/>
        </w:rPr>
        <w:t xml:space="preserve"> </w:t>
      </w:r>
    </w:p>
    <w:p w14:paraId="568FD40B" w14:textId="27A059DA" w:rsidR="006A74F8" w:rsidRDefault="006A74F8" w:rsidP="006A74F8">
      <w:r>
        <w:t>T</w:t>
      </w:r>
      <w:r w:rsidRPr="0056387F">
        <w:t>he Kalman filter is an algorithm for doing inference in discrete linear dynamic systems</w:t>
      </w:r>
      <w:r>
        <w:t xml:space="preserve"> in which </w:t>
      </w:r>
      <w:r w:rsidRPr="0056387F">
        <w:t>the state space of the latent variables is discrete and where all latent and observed variables have a Gaussian distribution</w:t>
      </w:r>
      <w:r>
        <w:t xml:space="preserve">. In the context of CSI prediction, the CSI evolution over time can be </w:t>
      </w:r>
      <w:r w:rsidR="003D56CD">
        <w:t>modelled</w:t>
      </w:r>
      <w:r>
        <w:t xml:space="preserve"> as </w:t>
      </w:r>
      <w:r w:rsidRPr="00AC1A6B">
        <w:t xml:space="preserve">a </w:t>
      </w:r>
      <w:r>
        <w:t xml:space="preserve">noisy </w:t>
      </w:r>
      <w:r w:rsidRPr="00AC1A6B">
        <w:t>dynamic system</w:t>
      </w:r>
      <w:r>
        <w:t>, and therefore, the Kalman filter can be</w:t>
      </w:r>
      <w:r w:rsidRPr="00AC1A6B">
        <w:t xml:space="preserve"> used to predict the future </w:t>
      </w:r>
      <w:r>
        <w:t>CSI</w:t>
      </w:r>
      <w:r w:rsidRPr="00AC1A6B">
        <w:t>.</w:t>
      </w:r>
      <w:r>
        <w:t xml:space="preserve"> Specifically,</w:t>
      </w:r>
      <w:r w:rsidRPr="00AC1A6B">
        <w:t xml:space="preserve"> </w:t>
      </w:r>
      <w:r>
        <w:t>t</w:t>
      </w:r>
      <w:r w:rsidRPr="00AC1A6B">
        <w:t xml:space="preserve">he Kalman Filter is a two-stage algorithm that assumes there is a smooth trend-line within the data that represents the true value of the </w:t>
      </w:r>
      <w:r>
        <w:t>CSI</w:t>
      </w:r>
      <w:r w:rsidRPr="00AC1A6B">
        <w:t xml:space="preserve"> before being disturbed by noise. In the first stage, a few </w:t>
      </w:r>
      <w:r>
        <w:t>historical</w:t>
      </w:r>
      <w:r w:rsidRPr="00AC1A6B">
        <w:t xml:space="preserve"> </w:t>
      </w:r>
      <w:r>
        <w:t xml:space="preserve">CSI </w:t>
      </w:r>
      <w:r w:rsidRPr="00AC1A6B">
        <w:t>values are fit to a model</w:t>
      </w:r>
      <w:r>
        <w:t xml:space="preserve">, which are then </w:t>
      </w:r>
      <w:r w:rsidRPr="00AC1A6B">
        <w:t xml:space="preserve">extrapolated to the next time value to generate a </w:t>
      </w:r>
      <w:r>
        <w:t xml:space="preserve">CSI </w:t>
      </w:r>
      <w:r w:rsidRPr="00AC1A6B">
        <w:t xml:space="preserve">prediction </w:t>
      </w:r>
      <w:r>
        <w:t>along with</w:t>
      </w:r>
      <w:r w:rsidRPr="00AC1A6B">
        <w:t xml:space="preserve"> its error variance. In the </w:t>
      </w:r>
      <w:r>
        <w:t>second</w:t>
      </w:r>
      <w:r w:rsidRPr="00AC1A6B">
        <w:t xml:space="preserve"> stage, the corresponding </w:t>
      </w:r>
      <w:r>
        <w:t>CSI measurement</w:t>
      </w:r>
      <w:r w:rsidRPr="00AC1A6B">
        <w:t xml:space="preserve"> is read, and a new </w:t>
      </w:r>
      <w:r>
        <w:t xml:space="preserve">CSI </w:t>
      </w:r>
      <w:r w:rsidRPr="00AC1A6B">
        <w:t xml:space="preserve">trend value is computed as a weighted average of the </w:t>
      </w:r>
      <w:r>
        <w:t>predicted CSI</w:t>
      </w:r>
      <w:r w:rsidRPr="00AC1A6B">
        <w:t xml:space="preserve"> and </w:t>
      </w:r>
      <w:r>
        <w:t>the measured CSI</w:t>
      </w:r>
      <w:r w:rsidRPr="00AC1A6B">
        <w:t xml:space="preserve">. The </w:t>
      </w:r>
      <w:r>
        <w:t>weights are</w:t>
      </w:r>
      <w:r w:rsidRPr="00AC1A6B">
        <w:t xml:space="preserve"> based on the relative amounts of noise in the data and predictions. The filter then repeats this cycle of prediction and correction as each new </w:t>
      </w:r>
      <w:r>
        <w:t>CSI</w:t>
      </w:r>
      <w:r w:rsidRPr="00AC1A6B">
        <w:t xml:space="preserve"> value is observed.</w:t>
      </w:r>
    </w:p>
    <w:p w14:paraId="66C68748" w14:textId="63848B3C" w:rsidR="006A74F8" w:rsidRDefault="006A74F8" w:rsidP="006A74F8">
      <w:pPr>
        <w:rPr>
          <w:rFonts w:eastAsiaTheme="minorEastAsia"/>
        </w:rPr>
      </w:pPr>
      <w:r>
        <w:rPr>
          <w:rFonts w:eastAsiaTheme="minorEastAsia"/>
        </w:rPr>
        <w:t xml:space="preserve">Moreover, let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denote the true (or corrected) CSI state at time </w:t>
      </w:r>
      <m:oMath>
        <m:r>
          <w:rPr>
            <w:rFonts w:ascii="Cambria Math" w:eastAsiaTheme="minorEastAsia" w:hAnsi="Cambria Math"/>
          </w:rPr>
          <m:t>k</m:t>
        </m:r>
      </m:oMath>
      <w:r>
        <w:rPr>
          <w:rFonts w:eastAsiaTheme="minorEastAsia"/>
        </w:rPr>
        <w:t xml:space="preserve">, which includes the historical CSI from </w:t>
      </w:r>
      <m:oMath>
        <m:r>
          <w:rPr>
            <w:rFonts w:ascii="Cambria Math" w:eastAsiaTheme="minorEastAsia" w:hAnsi="Cambria Math"/>
          </w:rPr>
          <m:t>k-L+1</m:t>
        </m:r>
      </m:oMath>
      <w:r>
        <w:rPr>
          <w:rFonts w:eastAsiaTheme="minorEastAsia"/>
        </w:rPr>
        <w:t xml:space="preserve"> to </w:t>
      </w:r>
      <m:oMath>
        <m:r>
          <w:rPr>
            <w:rFonts w:ascii="Cambria Math" w:eastAsiaTheme="minorEastAsia" w:hAnsi="Cambria Math"/>
          </w:rPr>
          <m:t>k</m:t>
        </m:r>
      </m:oMath>
      <w:r>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estimated (or observed) CSI state at time </w:t>
      </w:r>
      <m:oMath>
        <m:r>
          <w:rPr>
            <w:rFonts w:ascii="Cambria Math" w:eastAsiaTheme="minorEastAsia" w:hAnsi="Cambria Math"/>
          </w:rPr>
          <m:t>k+N</m:t>
        </m:r>
      </m:oMath>
      <w:r>
        <w:rPr>
          <w:rFonts w:eastAsiaTheme="minorEastAsia"/>
        </w:rPr>
        <w:t xml:space="preserve">, and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predicted CSI state of time </w:t>
      </w:r>
      <m:oMath>
        <m:r>
          <w:rPr>
            <w:rFonts w:ascii="Cambria Math" w:eastAsiaTheme="minorEastAsia" w:hAnsi="Cambria Math"/>
          </w:rPr>
          <m:t>k+N</m:t>
        </m:r>
      </m:oMath>
      <w:r>
        <w:rPr>
          <w:rFonts w:eastAsiaTheme="minorEastAsia"/>
        </w:rPr>
        <w:t xml:space="preserve">. The goal of the Kalman Filter is to predict the CSI state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of time </w:t>
      </w:r>
      <m:oMath>
        <m:r>
          <w:rPr>
            <w:rFonts w:ascii="Cambria Math" w:eastAsiaTheme="minorEastAsia" w:hAnsi="Cambria Math"/>
          </w:rPr>
          <m:t>k+N</m:t>
        </m:r>
      </m:oMath>
      <w:r>
        <w:rPr>
          <w:rFonts w:eastAsiaTheme="minorEastAsia"/>
        </w:rPr>
        <w:t xml:space="preserve"> at time </w:t>
      </w:r>
      <m:oMath>
        <m:r>
          <w:rPr>
            <w:rFonts w:ascii="Cambria Math" w:eastAsiaTheme="minorEastAsia" w:hAnsi="Cambria Math"/>
          </w:rPr>
          <m:t>k</m:t>
        </m:r>
      </m:oMath>
      <w:r>
        <w:rPr>
          <w:rFonts w:eastAsiaTheme="minorEastAsia"/>
        </w:rPr>
        <w:t xml:space="preserve">, using the true CSI state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at time </w:t>
      </w:r>
      <m:oMath>
        <m:r>
          <w:rPr>
            <w:rFonts w:ascii="Cambria Math" w:eastAsiaTheme="minorEastAsia" w:hAnsi="Cambria Math"/>
          </w:rPr>
          <m:t>k</m:t>
        </m:r>
      </m:oMath>
      <w:r>
        <w:rPr>
          <w:rFonts w:eastAsiaTheme="minorEastAsia"/>
        </w:rPr>
        <w:t xml:space="preserve">, and then correct this prediction using the estimated CSI state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at time </w:t>
      </w:r>
      <m:oMath>
        <m:r>
          <w:rPr>
            <w:rFonts w:ascii="Cambria Math" w:eastAsiaTheme="minorEastAsia" w:hAnsi="Cambria Math"/>
          </w:rPr>
          <m:t>k+N</m:t>
        </m:r>
      </m:oMath>
      <w:r>
        <w:rPr>
          <w:rFonts w:eastAsiaTheme="minorEastAsia"/>
        </w:rPr>
        <w:t>.</w:t>
      </w:r>
    </w:p>
    <w:p w14:paraId="6940B476" w14:textId="77777777" w:rsidR="006A74F8" w:rsidRDefault="006A74F8" w:rsidP="006A74F8">
      <w:r>
        <w:rPr>
          <w:rFonts w:eastAsiaTheme="minorEastAsia"/>
        </w:rPr>
        <w:t xml:space="preserve">In this case, </w:t>
      </w:r>
      <w:r>
        <w:t>t</w:t>
      </w:r>
      <w:r w:rsidRPr="0056387F">
        <w:t xml:space="preserve">he Kalman </w:t>
      </w:r>
      <w:r>
        <w:t>F</w:t>
      </w:r>
      <w:r w:rsidRPr="0056387F">
        <w:t xml:space="preserve">ilter assumes that the </w:t>
      </w:r>
      <w:r>
        <w:t>CSI</w:t>
      </w:r>
      <w:r w:rsidRPr="0056387F">
        <w:t xml:space="preserve"> </w:t>
      </w:r>
      <w:r>
        <w:t xml:space="preserve">state </w:t>
      </w:r>
      <w:r w:rsidRPr="0056387F">
        <w:t xml:space="preserve">at time </w:t>
      </w:r>
      <m:oMath>
        <m:r>
          <w:rPr>
            <w:rFonts w:ascii="Cambria Math" w:hAnsi="Cambria Math"/>
          </w:rPr>
          <m:t>k+N</m:t>
        </m:r>
      </m:oMath>
      <w:r>
        <w:rPr>
          <w:rFonts w:eastAsiaTheme="minorEastAsia"/>
        </w:rPr>
        <w:t xml:space="preserve"> </w:t>
      </w:r>
      <w:r w:rsidRPr="0056387F">
        <w:t>evolves from the</w:t>
      </w:r>
      <w:r>
        <w:t xml:space="preserve"> CSI</w:t>
      </w:r>
      <w:r w:rsidRPr="0056387F">
        <w:t xml:space="preserve"> state at time</w:t>
      </w:r>
      <w:r>
        <w:rPr>
          <w:rFonts w:eastAsiaTheme="minorEastAsia"/>
        </w:rPr>
        <w:t xml:space="preserve"> </w:t>
      </w:r>
      <m:oMath>
        <m:r>
          <w:rPr>
            <w:rFonts w:ascii="Cambria Math" w:hAnsi="Cambria Math"/>
          </w:rPr>
          <m:t>k</m:t>
        </m:r>
      </m:oMath>
      <w:r w:rsidRPr="0056387F">
        <w:t xml:space="preserve"> according to</w:t>
      </w:r>
    </w:p>
    <w:p w14:paraId="725814DD" w14:textId="77777777" w:rsidR="006A74F8" w:rsidRPr="00667027" w:rsidRDefault="008A686E" w:rsidP="006A74F8">
      <w:pPr>
        <w:rPr>
          <w:rFonts w:eastAsiaTheme="minorEastAsia"/>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m:t>
          </m:r>
          <w:bookmarkStart w:id="3" w:name="_Hlk127225338"/>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w:bookmarkEnd w:id="3"/>
          <m:r>
            <w:rPr>
              <w:rFonts w:ascii="Cambria Math" w:hAnsi="Cambria Math"/>
            </w:rPr>
            <m:t xml:space="preserve">+ </m:t>
          </m:r>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r>
            <w:rPr>
              <w:rFonts w:ascii="Cambria Math" w:eastAsiaTheme="minorEastAsia" w:hAnsi="Cambria Math"/>
            </w:rPr>
            <m:t>,</m:t>
          </m:r>
        </m:oMath>
      </m:oMathPara>
    </w:p>
    <w:p w14:paraId="3825681C" w14:textId="77777777" w:rsidR="006A74F8" w:rsidRDefault="006A74F8" w:rsidP="006A74F8">
      <w:pPr>
        <w:rPr>
          <w:rFonts w:eastAsiaTheme="minorEastAsia"/>
        </w:rPr>
      </w:pPr>
      <w:r>
        <w:rPr>
          <w:rFonts w:eastAsiaTheme="minorEastAsia"/>
        </w:rPr>
        <w:t xml:space="preserve">Where,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sidRPr="0056387F">
        <w:rPr>
          <w:rFonts w:eastAsiaTheme="minorEastAsia"/>
        </w:rPr>
        <w:t xml:space="preserve"> is the state transition </w:t>
      </w:r>
      <w:r>
        <w:rPr>
          <w:rFonts w:eastAsiaTheme="minorEastAsia"/>
        </w:rPr>
        <w:t xml:space="preserve">matrix, and </w:t>
      </w:r>
      <m:oMath>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oMath>
      <w:r w:rsidRPr="0056387F">
        <w:rPr>
          <w:rFonts w:eastAsiaTheme="minorEastAsia"/>
        </w:rPr>
        <w:t xml:space="preserve"> is the process noise with</w:t>
      </w:r>
      <w:r>
        <w:rPr>
          <w:rFonts w:eastAsiaTheme="minorEastAsia"/>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is the covariance matrix of the process noise </w:t>
      </w:r>
      <w:r w:rsidRPr="008C2B55">
        <w:rPr>
          <w:rFonts w:eastAsiaTheme="minorEastAsia"/>
        </w:rPr>
        <w:t>This equation is called the dynamic (</w:t>
      </w:r>
      <w:r>
        <w:rPr>
          <w:rFonts w:eastAsiaTheme="minorEastAsia"/>
        </w:rPr>
        <w:t xml:space="preserve">or </w:t>
      </w:r>
      <w:r w:rsidRPr="008C2B55">
        <w:rPr>
          <w:rFonts w:eastAsiaTheme="minorEastAsia"/>
        </w:rPr>
        <w:t xml:space="preserve">plant) equation or the </w:t>
      </w:r>
      <w:r>
        <w:rPr>
          <w:rFonts w:eastAsiaTheme="minorEastAsia"/>
        </w:rPr>
        <w:t>channel</w:t>
      </w:r>
      <w:r w:rsidRPr="008C2B55">
        <w:rPr>
          <w:rFonts w:eastAsiaTheme="minorEastAsia"/>
        </w:rPr>
        <w:t xml:space="preserve">. </w:t>
      </w:r>
      <w:r>
        <w:rPr>
          <w:rFonts w:eastAsiaTheme="minorEastAsia"/>
        </w:rPr>
        <w:t>Moreover, a</w:t>
      </w:r>
      <w:r w:rsidRPr="008C2B55">
        <w:rPr>
          <w:rFonts w:eastAsiaTheme="minorEastAsia"/>
        </w:rPr>
        <w:t xml:space="preserve">t time </w:t>
      </w:r>
      <m:oMath>
        <m:r>
          <w:rPr>
            <w:rFonts w:ascii="Cambria Math" w:eastAsiaTheme="minorEastAsia" w:hAnsi="Cambria Math"/>
          </w:rPr>
          <m:t>k+N</m:t>
        </m:r>
      </m:oMath>
      <w:r>
        <w:rPr>
          <w:rFonts w:eastAsiaTheme="minorEastAsia"/>
        </w:rPr>
        <w:t>,</w:t>
      </w:r>
      <w:r w:rsidRPr="008C2B55">
        <w:rPr>
          <w:rFonts w:eastAsiaTheme="minorEastAsia"/>
        </w:rPr>
        <w:t xml:space="preserve"> a</w:t>
      </w:r>
      <w:r>
        <w:rPr>
          <w:rFonts w:eastAsiaTheme="minorEastAsia"/>
        </w:rPr>
        <w:t>n estimation of the CSI</w:t>
      </w:r>
      <w:r w:rsidRPr="008C2B55">
        <w:rPr>
          <w:rFonts w:eastAsiaTheme="minorEastAsia"/>
        </w:rPr>
        <w:t xml:space="preserve"> is made</w:t>
      </w:r>
      <w:r>
        <w:rPr>
          <w:rFonts w:eastAsiaTheme="minorEastAsia"/>
        </w:rPr>
        <w:t xml:space="preserve">, and the estimated CSI state at time </w:t>
      </w:r>
      <m:oMath>
        <m:r>
          <w:rPr>
            <w:rFonts w:ascii="Cambria Math" w:eastAsiaTheme="minorEastAsia" w:hAnsi="Cambria Math"/>
          </w:rPr>
          <m:t>k+N</m:t>
        </m:r>
      </m:oMath>
      <w:r w:rsidRPr="008C2B55">
        <w:rPr>
          <w:rFonts w:eastAsiaTheme="minorEastAsia"/>
        </w:rPr>
        <w:t xml:space="preserve"> </w:t>
      </w:r>
      <w:proofErr w:type="gramStart"/>
      <w:r w:rsidRPr="008C2B55">
        <w:rPr>
          <w:rFonts w:eastAsiaTheme="minorEastAsia"/>
        </w:rPr>
        <w:t>follows</w:t>
      </w:r>
      <w:proofErr w:type="gramEnd"/>
    </w:p>
    <w:p w14:paraId="0E17BD89" w14:textId="77777777" w:rsidR="006A74F8" w:rsidRPr="0056387F" w:rsidRDefault="008A686E" w:rsidP="006A74F8">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w:rPr>
              <w:rFonts w:ascii="Cambria Math" w:eastAsiaTheme="minorEastAsia" w:hAnsi="Cambria Math"/>
            </w:rPr>
            <m:t>,</m:t>
          </m:r>
        </m:oMath>
      </m:oMathPara>
    </w:p>
    <w:p w14:paraId="3FCEEF8F" w14:textId="77777777" w:rsidR="006A74F8" w:rsidRDefault="006A74F8" w:rsidP="006A74F8">
      <w:r>
        <w:rPr>
          <w:rFonts w:eastAsiaTheme="minorEastAsia"/>
        </w:rPr>
        <w:t xml:space="preserve">Where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oMath>
      <w:r>
        <w:t xml:space="preserve"> is the observation noise with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is the covariance matrix of the observation noise. </w:t>
      </w:r>
      <w:r>
        <w:t xml:space="preserve">The initial state </w:t>
      </w:r>
      <m:oMath>
        <m:sSub>
          <m:sSubPr>
            <m:ctrlPr>
              <w:rPr>
                <w:rFonts w:ascii="Cambria Math" w:hAnsi="Cambria Math"/>
                <w:i/>
              </w:rPr>
            </m:ctrlPr>
          </m:sSubPr>
          <m:e>
            <m:r>
              <m:rPr>
                <m:sty m:val="bi"/>
              </m:rPr>
              <w:rPr>
                <w:rFonts w:ascii="Cambria Math" w:hAnsi="Cambria Math"/>
              </w:rPr>
              <m:t>h</m:t>
            </m:r>
          </m:e>
          <m:sub>
            <m:r>
              <w:rPr>
                <w:rFonts w:ascii="Cambria Math" w:hAnsi="Cambria Math"/>
              </w:rPr>
              <m:t>0</m:t>
            </m:r>
          </m:sub>
        </m:sSub>
      </m:oMath>
      <w:r>
        <w:t xml:space="preserve"> is generally modelled as a Gaussian random variable, with known mean and covariance. The two noisy sequences and the initial state are mutually independent and the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t xml:space="preserve"> depends on the adopted channel model.</w:t>
      </w:r>
    </w:p>
    <w:p w14:paraId="00C92309" w14:textId="77777777" w:rsidR="006A74F8" w:rsidRDefault="006A74F8" w:rsidP="006A74F8">
      <w:r w:rsidRPr="00A82531">
        <w:t xml:space="preserve">The Kalman </w:t>
      </w:r>
      <w:r>
        <w:t>F</w:t>
      </w:r>
      <w:r w:rsidRPr="00A82531">
        <w:t xml:space="preserve">ilter uses the previous </w:t>
      </w:r>
      <w:r>
        <w:t>corrected</w:t>
      </w:r>
      <w:r w:rsidRPr="00A82531">
        <w:t xml:space="preserve"> state and the current </w:t>
      </w:r>
      <w:r>
        <w:t>observed CSI state</w:t>
      </w:r>
      <w:r w:rsidRPr="00A82531">
        <w:t xml:space="preserve"> to </w:t>
      </w:r>
      <w:r>
        <w:t>predict and correct</w:t>
      </w:r>
      <w:r w:rsidRPr="00A82531">
        <w:t xml:space="preserve"> the current </w:t>
      </w:r>
      <w:r>
        <w:t xml:space="preserve">CSI </w:t>
      </w:r>
      <w:r w:rsidRPr="00A82531">
        <w:t>state</w:t>
      </w:r>
      <w:r>
        <w:t xml:space="preserve">, </w:t>
      </w:r>
      <w:r w:rsidRPr="00A82531">
        <w:t xml:space="preserve">hence it is a recursive estimator. </w:t>
      </w:r>
      <w:r>
        <w:t>Two variables need to be predicted and corrected, which are</w:t>
      </w:r>
      <w:r w:rsidRPr="00A82531">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oMath>
      <w:r w:rsidRPr="00A82531">
        <w:t>, and</w:t>
      </w:r>
      <w:r>
        <w:t xml:space="preserve"> </w:t>
      </w:r>
      <m:oMath>
        <m:sSub>
          <m:sSubPr>
            <m:ctrlPr>
              <w:rPr>
                <w:rFonts w:ascii="Cambria Math" w:hAnsi="Cambria Math"/>
                <w:i/>
              </w:rPr>
            </m:ctrlPr>
          </m:sSubPr>
          <m:e>
            <m:r>
              <m:rPr>
                <m:sty m:val="bi"/>
              </m:rPr>
              <w:rPr>
                <w:rFonts w:ascii="Cambria Math" w:hAnsi="Cambria Math"/>
              </w:rPr>
              <m:t>P</m:t>
            </m:r>
          </m:e>
          <m:sub>
            <m:r>
              <w:rPr>
                <w:rFonts w:ascii="Cambria Math" w:hAnsi="Cambria Math"/>
              </w:rPr>
              <m:t>k+N</m:t>
            </m:r>
          </m:sub>
        </m:sSub>
      </m:oMath>
      <w:r w:rsidRPr="00A82531">
        <w:t xml:space="preserve">, which is the error covariance matrix or in simple words the measure of the estimated accuracy of the </w:t>
      </w:r>
      <w:r>
        <w:t xml:space="preserve">CSI </w:t>
      </w:r>
      <w:r w:rsidRPr="00A82531">
        <w:t xml:space="preserve">state estimate. There are two stages in the Kalman </w:t>
      </w:r>
      <w:r>
        <w:t>F</w:t>
      </w:r>
      <w:r w:rsidRPr="00A82531">
        <w:t>ilter algorithm</w:t>
      </w:r>
      <w:r>
        <w:t>,</w:t>
      </w:r>
      <w:r w:rsidRPr="00A82531">
        <w:t xml:space="preserve"> namely</w:t>
      </w:r>
      <w:r>
        <w:t>, prediction and correction.</w:t>
      </w:r>
    </w:p>
    <w:p w14:paraId="3F51BAD4" w14:textId="77777777" w:rsidR="006A74F8" w:rsidRDefault="006A74F8" w:rsidP="006A74F8">
      <w:r w:rsidRPr="00CF7B1C">
        <w:rPr>
          <w:b/>
          <w:bCs/>
          <w:u w:val="single"/>
        </w:rPr>
        <w:t>Prediction:</w:t>
      </w:r>
      <w:r>
        <w:rPr>
          <w:b/>
          <w:bCs/>
          <w:u w:val="single"/>
        </w:rPr>
        <w:t xml:space="preserve"> </w:t>
      </w:r>
    </w:p>
    <w:p w14:paraId="3D793773" w14:textId="77777777" w:rsidR="006A74F8" w:rsidRDefault="006A74F8" w:rsidP="006A74F8">
      <w:r>
        <w:t xml:space="preserve">The predicted CSI state estimate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t xml:space="preserve"> and the predicted covariance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sSub>
          <m:sSubPr>
            <m:ctrlPr>
              <w:rPr>
                <w:rFonts w:ascii="Cambria Math" w:hAnsi="Cambria Math"/>
                <w:b/>
                <w:i/>
              </w:rPr>
            </m:ctrlPr>
          </m:sSubPr>
          <m:e>
            <m:r>
              <m:rPr>
                <m:sty m:val="bi"/>
              </m:rPr>
              <w:rPr>
                <w:rFonts w:ascii="Cambria Math" w:hAnsi="Cambria Math"/>
              </w:rPr>
              <m:t>P</m:t>
            </m:r>
          </m:e>
          <m:sub>
            <m:r>
              <w:rPr>
                <w:rFonts w:ascii="Cambria Math" w:hAnsi="Cambria Math"/>
              </w:rPr>
              <m:t>k</m:t>
            </m:r>
          </m:sub>
        </m:sSub>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A</m:t>
            </m:r>
          </m:e>
          <m:sub>
            <m:r>
              <w:rPr>
                <w:rFonts w:ascii="Cambria Math" w:hAnsi="Cambria Math"/>
              </w:rPr>
              <m:t>k+N</m:t>
            </m:r>
          </m:sub>
          <m:sup>
            <m:r>
              <w:rPr>
                <w:rFonts w:ascii="Cambria Math" w:hAnsi="Cambria Math"/>
              </w:rPr>
              <m:t>T</m:t>
            </m:r>
          </m:sup>
        </m:sSubSup>
      </m:oMath>
      <w:r>
        <w:t xml:space="preserve">. </w:t>
      </w:r>
    </w:p>
    <w:p w14:paraId="6E511350" w14:textId="77777777" w:rsidR="006A74F8" w:rsidRDefault="006A74F8" w:rsidP="006A74F8">
      <w:r>
        <w:rPr>
          <w:b/>
          <w:bCs/>
          <w:u w:val="single"/>
        </w:rPr>
        <w:t>Correction</w:t>
      </w:r>
      <w:r w:rsidRPr="00CF7B1C">
        <w:rPr>
          <w:b/>
          <w:bCs/>
          <w:u w:val="single"/>
        </w:rPr>
        <w:t>:</w:t>
      </w:r>
      <w:r>
        <w:rPr>
          <w:b/>
          <w:bCs/>
        </w:rPr>
        <w:t xml:space="preserve"> </w:t>
      </w:r>
    </w:p>
    <w:p w14:paraId="375ECA6A" w14:textId="77777777" w:rsidR="006A74F8" w:rsidRDefault="006A74F8" w:rsidP="006A74F8">
      <w:pPr>
        <w:rPr>
          <w:rFonts w:eastAsiaTheme="minorEastAsia"/>
        </w:rPr>
      </w:pPr>
      <w:r>
        <w:lastRenderedPageBreak/>
        <w:t xml:space="preserve">After performing the prediction, the measurement residual at time </w:t>
      </w:r>
      <m:oMath>
        <m:r>
          <w:rPr>
            <w:rFonts w:ascii="Cambria Math" w:hAnsi="Cambria Math"/>
          </w:rPr>
          <m:t>k+N</m:t>
        </m:r>
      </m:oMath>
      <w:r>
        <w:rPr>
          <w:rFonts w:eastAsiaTheme="minorEastAsia"/>
        </w:rPr>
        <w:t>,</w:t>
      </w:r>
      <w:r>
        <w:t xml:space="preserve"> is given by </w:t>
      </w:r>
      <m:oMath>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and its covariance is given by </w:t>
      </w:r>
      <m:oMath>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Hence, the filter gain is given by </w:t>
      </w:r>
      <m:oMath>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sSubSup>
          <m:sSubSupPr>
            <m:ctrlPr>
              <w:rPr>
                <w:rFonts w:ascii="Cambria Math" w:eastAsiaTheme="minorEastAsia" w:hAnsi="Cambria Math"/>
                <w:i/>
              </w:rPr>
            </m:ctrlPr>
          </m:sSubSupPr>
          <m:e>
            <m:r>
              <m:rPr>
                <m:sty m:val="bi"/>
              </m:rPr>
              <w:rPr>
                <w:rFonts w:ascii="Cambria Math" w:eastAsiaTheme="minorEastAsia" w:hAnsi="Cambria Math"/>
              </w:rPr>
              <m:t>E</m:t>
            </m:r>
          </m:e>
          <m:sub>
            <m:r>
              <w:rPr>
                <w:rFonts w:ascii="Cambria Math" w:eastAsiaTheme="minorEastAsia" w:hAnsi="Cambria Math"/>
              </w:rPr>
              <m:t>k+N</m:t>
            </m:r>
          </m:sub>
          <m:sup>
            <m:r>
              <w:rPr>
                <w:rFonts w:ascii="Cambria Math" w:eastAsiaTheme="minorEastAsia" w:hAnsi="Cambria Math"/>
              </w:rPr>
              <m:t>-1</m:t>
            </m:r>
          </m:sup>
        </m:sSubSup>
      </m:oMath>
      <w:r>
        <w:rPr>
          <w:rFonts w:eastAsiaTheme="minorEastAsia"/>
        </w:rPr>
        <w:t xml:space="preserve">. Based on this, the corrected CSI state is computed as </w:t>
      </w:r>
      <m:oMath>
        <m:sSub>
          <m:sSubPr>
            <m:ctrlPr>
              <w:rPr>
                <w:rFonts w:ascii="Cambria Math" w:eastAsiaTheme="minorEastAsia" w:hAnsi="Cambria Math"/>
                <w:i/>
              </w:rPr>
            </m:ctrlPr>
          </m:sSubPr>
          <m:e>
            <m:r>
              <m:rPr>
                <m:sty m:val="bi"/>
              </m:rPr>
              <w:rPr>
                <w:rFonts w:ascii="Cambria Math" w:eastAsiaTheme="minorEastAsia" w:hAnsi="Cambria Math"/>
              </w:rPr>
              <m:t>h</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oMath>
      <w:r>
        <w:rPr>
          <w:rFonts w:eastAsiaTheme="minorEastAsia"/>
        </w:rPr>
        <w:t xml:space="preserve">, and the corrected covariance is computed as </w:t>
      </w:r>
      <m:oMath>
        <m:sSub>
          <m:sSubPr>
            <m:ctrlPr>
              <w:rPr>
                <w:rFonts w:ascii="Cambria Math" w:hAnsi="Cambria Math"/>
                <w:b/>
                <w:i/>
              </w:rPr>
            </m:ctrlPr>
          </m:sSubPr>
          <m:e>
            <m:r>
              <m:rPr>
                <m:sty m:val="bi"/>
              </m:rPr>
              <w:rPr>
                <w:rFonts w:ascii="Cambria Math" w:hAnsi="Cambria Math"/>
              </w:rPr>
              <m:t>P</m:t>
            </m:r>
          </m:e>
          <m:sub>
            <m:r>
              <w:rPr>
                <w:rFonts w:ascii="Cambria Math" w:hAnsi="Cambria Math"/>
              </w:rPr>
              <m:t>k+N</m:t>
            </m:r>
          </m:sub>
        </m:sSub>
        <m:r>
          <m:rPr>
            <m:sty m:val="bi"/>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Sup>
          <m:sSubSupPr>
            <m:ctrlPr>
              <w:rPr>
                <w:rFonts w:ascii="Cambria Math" w:eastAsiaTheme="minorEastAsia" w:hAnsi="Cambria Math"/>
                <w:i/>
              </w:rPr>
            </m:ctrlPr>
          </m:sSubSupPr>
          <m:e>
            <m:r>
              <m:rPr>
                <m:sty m:val="bi"/>
              </m:rPr>
              <w:rPr>
                <w:rFonts w:ascii="Cambria Math" w:eastAsiaTheme="minorEastAsia" w:hAnsi="Cambria Math"/>
              </w:rPr>
              <m:t>G</m:t>
            </m:r>
          </m:e>
          <m:sub>
            <m:r>
              <w:rPr>
                <w:rFonts w:ascii="Cambria Math" w:eastAsiaTheme="minorEastAsia" w:hAnsi="Cambria Math"/>
              </w:rPr>
              <m:t>k+N</m:t>
            </m:r>
          </m:sub>
          <m:sup>
            <m:r>
              <w:rPr>
                <w:rFonts w:ascii="Cambria Math" w:eastAsiaTheme="minorEastAsia" w:hAnsi="Cambria Math"/>
              </w:rPr>
              <m:t>T</m:t>
            </m:r>
          </m:sup>
        </m:sSubSup>
      </m:oMath>
      <w:r>
        <w:rPr>
          <w:rFonts w:eastAsiaTheme="minorEastAsia"/>
        </w:rPr>
        <w:t xml:space="preserve">. </w:t>
      </w:r>
    </w:p>
    <w:p w14:paraId="4A882324" w14:textId="77777777" w:rsidR="006A74F8" w:rsidRDefault="006A74F8" w:rsidP="006A74F8">
      <w:pPr>
        <w:rPr>
          <w:rFonts w:eastAsiaTheme="minorEastAsia"/>
        </w:rPr>
      </w:pPr>
      <w:r>
        <w:rPr>
          <w:rFonts w:eastAsiaTheme="minorEastAsia"/>
        </w:rPr>
        <w:t xml:space="preserve">Finally, at each time slot </w:t>
      </w:r>
      <m:oMath>
        <m:r>
          <w:rPr>
            <w:rFonts w:ascii="Cambria Math" w:eastAsiaTheme="minorEastAsia" w:hAnsi="Cambria Math"/>
          </w:rPr>
          <m:t xml:space="preserve">k+N, </m:t>
        </m:r>
      </m:oMath>
      <w:r>
        <w:rPr>
          <w:rFonts w:eastAsiaTheme="minorEastAsia"/>
        </w:rPr>
        <w:t xml:space="preserve">the CSI state transition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Pr>
          <w:rFonts w:eastAsiaTheme="minorEastAsia"/>
        </w:rPr>
        <w:t xml:space="preserve"> and the CSI process covariance matrix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are obtained and updated online along with the prediction and correction procedures. </w:t>
      </w:r>
    </w:p>
    <w:p w14:paraId="4309D138" w14:textId="77777777" w:rsidR="00EA014B" w:rsidRPr="00216EE7" w:rsidRDefault="00EA014B" w:rsidP="00216EE7">
      <w:pPr>
        <w:rPr>
          <w:lang w:val="en-US"/>
        </w:rPr>
      </w:pPr>
    </w:p>
    <w:p w14:paraId="56FB0267" w14:textId="73D03023" w:rsidR="00773F15" w:rsidRPr="008A686E" w:rsidRDefault="00454771" w:rsidP="00773F15">
      <w:pPr>
        <w:pStyle w:val="Heading2"/>
        <w:rPr>
          <w:sz w:val="28"/>
          <w:szCs w:val="28"/>
          <w:lang w:val="fr-FR"/>
        </w:rPr>
      </w:pPr>
      <w:bookmarkStart w:id="4" w:name="_Ref111198283"/>
      <w:bookmarkStart w:id="5" w:name="_Ref134784925"/>
      <w:r w:rsidRPr="008A686E">
        <w:rPr>
          <w:sz w:val="28"/>
          <w:szCs w:val="28"/>
          <w:lang w:val="fr-FR"/>
        </w:rPr>
        <w:t xml:space="preserve">CSI </w:t>
      </w:r>
      <w:proofErr w:type="spellStart"/>
      <w:r w:rsidRPr="008A686E">
        <w:rPr>
          <w:sz w:val="28"/>
          <w:szCs w:val="28"/>
          <w:lang w:val="fr-FR"/>
        </w:rPr>
        <w:t>prediction</w:t>
      </w:r>
      <w:proofErr w:type="spellEnd"/>
      <w:r w:rsidRPr="008A686E">
        <w:rPr>
          <w:sz w:val="28"/>
          <w:szCs w:val="28"/>
          <w:lang w:val="fr-FR"/>
        </w:rPr>
        <w:t xml:space="preserve"> s</w:t>
      </w:r>
      <w:r w:rsidR="00773F15" w:rsidRPr="008A686E">
        <w:rPr>
          <w:sz w:val="28"/>
          <w:szCs w:val="28"/>
          <w:lang w:val="fr-FR"/>
        </w:rPr>
        <w:t xml:space="preserve">imulation </w:t>
      </w:r>
      <w:bookmarkEnd w:id="4"/>
      <w:r w:rsidRPr="008A686E">
        <w:rPr>
          <w:sz w:val="28"/>
          <w:szCs w:val="28"/>
          <w:lang w:val="fr-FR"/>
        </w:rPr>
        <w:t>c</w:t>
      </w:r>
      <w:r w:rsidR="00306584" w:rsidRPr="008A686E">
        <w:rPr>
          <w:sz w:val="28"/>
          <w:szCs w:val="28"/>
          <w:lang w:val="fr-FR"/>
        </w:rPr>
        <w:t>onfiguration</w:t>
      </w:r>
      <w:r w:rsidR="000978E3" w:rsidRPr="008A686E">
        <w:rPr>
          <w:sz w:val="28"/>
          <w:szCs w:val="28"/>
          <w:lang w:val="fr-FR"/>
        </w:rPr>
        <w:t xml:space="preserve"> </w:t>
      </w:r>
      <w:bookmarkEnd w:id="5"/>
    </w:p>
    <w:p w14:paraId="3F33D288" w14:textId="224C3A56" w:rsidR="00321EA6" w:rsidRPr="0064647E" w:rsidRDefault="00C42536" w:rsidP="00EC06C7">
      <w:pPr>
        <w:rPr>
          <w:highlight w:val="yellow"/>
        </w:rPr>
      </w:pPr>
      <w:r w:rsidRPr="00927197">
        <w:t xml:space="preserve">In generating the channel </w:t>
      </w:r>
      <w:r w:rsidRPr="000629CC">
        <w:t xml:space="preserve">samples, </w:t>
      </w:r>
      <w:r w:rsidR="00F72512" w:rsidRPr="000629CC">
        <w:t xml:space="preserve">we consider </w:t>
      </w:r>
      <w:r w:rsidR="00480311" w:rsidRPr="000629CC">
        <w:t>the case of s</w:t>
      </w:r>
      <w:r w:rsidR="00F72512" w:rsidRPr="000629CC">
        <w:t>patial consistency</w:t>
      </w:r>
      <w:r w:rsidR="009224E1" w:rsidRPr="000629CC">
        <w:t xml:space="preserve"> (SC)</w:t>
      </w:r>
      <w:r w:rsidR="00F72512" w:rsidRPr="000629CC">
        <w:t xml:space="preserve"> off (</w:t>
      </w:r>
      <w:r w:rsidR="001254B2" w:rsidRPr="000629CC">
        <w:t>D</w:t>
      </w:r>
      <w:r w:rsidRPr="000629CC">
        <w:t xml:space="preserve">oppler </w:t>
      </w:r>
      <w:r w:rsidR="00F72512" w:rsidRPr="000629CC">
        <w:t>only</w:t>
      </w:r>
      <w:r w:rsidR="004A3C70" w:rsidRPr="000629CC">
        <w:t>)</w:t>
      </w:r>
      <w:r w:rsidR="009B0B6F" w:rsidRPr="000629CC">
        <w:t xml:space="preserve">; </w:t>
      </w:r>
      <w:r w:rsidR="0064647E">
        <w:t>t</w:t>
      </w:r>
      <w:r w:rsidR="00EC06C7" w:rsidRPr="00F425DD">
        <w:t xml:space="preserve">he simulation </w:t>
      </w:r>
      <w:r w:rsidR="002527D5" w:rsidRPr="00F425DD">
        <w:t>configuration sp</w:t>
      </w:r>
      <w:r w:rsidR="00E0596A" w:rsidRPr="00F425DD">
        <w:t xml:space="preserve">ecific to CSI prediction is shown below. </w:t>
      </w:r>
    </w:p>
    <w:p w14:paraId="768A86DB" w14:textId="46044AEC"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Traffic type: </w:t>
      </w:r>
      <w:r w:rsidR="005D4ABD">
        <w:rPr>
          <w:rFonts w:ascii="Times New Roman" w:hAnsi="Times New Roman"/>
        </w:rPr>
        <w:t>FTP Model 1</w:t>
      </w:r>
      <w:r w:rsidRPr="002F1062">
        <w:rPr>
          <w:rFonts w:ascii="Times New Roman" w:hAnsi="Times New Roman"/>
        </w:rPr>
        <w:t xml:space="preserve"> </w:t>
      </w:r>
    </w:p>
    <w:p w14:paraId="1AD39E96" w14:textId="72AECF36"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Max rank value</w:t>
      </w:r>
      <w:r w:rsidR="00623EDA" w:rsidRPr="002F1062">
        <w:rPr>
          <w:rFonts w:ascii="Times New Roman" w:hAnsi="Times New Roman"/>
        </w:rPr>
        <w:t xml:space="preserve"> </w:t>
      </w:r>
      <w:r w:rsidRPr="002F1062">
        <w:rPr>
          <w:rFonts w:ascii="Times New Roman" w:hAnsi="Times New Roman"/>
        </w:rPr>
        <w:t>=</w:t>
      </w:r>
      <w:r w:rsidR="00623EDA" w:rsidRPr="002F1062">
        <w:rPr>
          <w:rFonts w:ascii="Times New Roman" w:hAnsi="Times New Roman"/>
        </w:rPr>
        <w:t xml:space="preserve"> </w:t>
      </w:r>
      <w:r w:rsidRPr="002F1062">
        <w:rPr>
          <w:rFonts w:ascii="Times New Roman" w:hAnsi="Times New Roman"/>
        </w:rPr>
        <w:t>2</w:t>
      </w:r>
    </w:p>
    <w:p w14:paraId="4377AF2B"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Intermediate KPI#1 = SGCS</w:t>
      </w:r>
    </w:p>
    <w:p w14:paraId="55BA990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Channel model: </w:t>
      </w:r>
      <w:proofErr w:type="spellStart"/>
      <w:r w:rsidRPr="002F1062">
        <w:rPr>
          <w:rFonts w:ascii="Times New Roman" w:hAnsi="Times New Roman"/>
        </w:rPr>
        <w:t>UMa</w:t>
      </w:r>
      <w:proofErr w:type="spellEnd"/>
    </w:p>
    <w:p w14:paraId="728E471C" w14:textId="64365FFD"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UE distribution: </w:t>
      </w:r>
      <w:r w:rsidRPr="002F1062">
        <w:rPr>
          <w:rFonts w:ascii="Times New Roman" w:hAnsi="Times New Roman"/>
          <w:lang w:eastAsia="zh-CN"/>
        </w:rPr>
        <w:t>100% outdoor UE</w:t>
      </w:r>
      <w:r w:rsidRPr="002F1062">
        <w:rPr>
          <w:rFonts w:ascii="Times New Roman" w:hAnsi="Times New Roman"/>
        </w:rPr>
        <w:t xml:space="preserve"> </w:t>
      </w:r>
    </w:p>
    <w:p w14:paraId="574AF0A3" w14:textId="03B07E05" w:rsidR="00EC06C7"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O2I car penetration loss (as per 38.901, section 7.4.3.2</w:t>
      </w:r>
      <w:r w:rsidR="00597223">
        <w:rPr>
          <w:rFonts w:ascii="Times New Roman" w:hAnsi="Times New Roman"/>
        </w:rPr>
        <w:t xml:space="preserve"> and the evaluation assumption in Table 6.2.1-1 </w:t>
      </w:r>
      <w:r w:rsidR="00EA5402">
        <w:rPr>
          <w:rFonts w:ascii="Times New Roman" w:hAnsi="Times New Roman"/>
        </w:rPr>
        <w:t xml:space="preserve">of TR 38.843 </w:t>
      </w:r>
      <w:r w:rsidR="00EA5402">
        <w:rPr>
          <w:rFonts w:ascii="Times New Roman" w:hAnsi="Times New Roman"/>
        </w:rPr>
        <w:fldChar w:fldCharType="begin"/>
      </w:r>
      <w:r w:rsidR="00EA5402">
        <w:rPr>
          <w:rFonts w:ascii="Times New Roman" w:hAnsi="Times New Roman"/>
        </w:rPr>
        <w:instrText xml:space="preserve"> REF _Ref158642161 \r \h </w:instrText>
      </w:r>
      <w:r w:rsidR="00EA5402">
        <w:rPr>
          <w:rFonts w:ascii="Times New Roman" w:hAnsi="Times New Roman"/>
        </w:rPr>
      </w:r>
      <w:r w:rsidR="00EA5402">
        <w:rPr>
          <w:rFonts w:ascii="Times New Roman" w:hAnsi="Times New Roman"/>
        </w:rPr>
        <w:fldChar w:fldCharType="separate"/>
      </w:r>
      <w:r w:rsidR="00E905DB">
        <w:rPr>
          <w:rFonts w:ascii="Times New Roman" w:hAnsi="Times New Roman"/>
        </w:rPr>
        <w:t>[3]</w:t>
      </w:r>
      <w:r w:rsidR="00EA5402">
        <w:rPr>
          <w:rFonts w:ascii="Times New Roman" w:hAnsi="Times New Roman"/>
        </w:rPr>
        <w:fldChar w:fldCharType="end"/>
      </w:r>
      <w:r w:rsidR="00EA5402">
        <w:rPr>
          <w:rFonts w:ascii="Times New Roman" w:hAnsi="Times New Roman"/>
        </w:rPr>
        <w:t>)</w:t>
      </w:r>
    </w:p>
    <w:p w14:paraId="4A0355A1" w14:textId="4AF411ED" w:rsidR="0025383E" w:rsidRPr="00F85C90" w:rsidRDefault="0025383E" w:rsidP="001254B2">
      <w:pPr>
        <w:pStyle w:val="ListParagraph"/>
        <w:numPr>
          <w:ilvl w:val="0"/>
          <w:numId w:val="14"/>
        </w:numPr>
        <w:spacing w:after="160" w:line="259" w:lineRule="auto"/>
        <w:contextualSpacing/>
        <w:rPr>
          <w:rFonts w:ascii="Times New Roman" w:hAnsi="Times New Roman"/>
        </w:rPr>
      </w:pPr>
      <w:r w:rsidRPr="00F85C90">
        <w:rPr>
          <w:rFonts w:ascii="Times New Roman" w:hAnsi="Times New Roman"/>
        </w:rPr>
        <w:t xml:space="preserve">Number of drops for training: </w:t>
      </w:r>
      <w:r w:rsidR="00976509">
        <w:rPr>
          <w:rFonts w:ascii="Times New Roman" w:hAnsi="Times New Roman"/>
        </w:rPr>
        <w:t>5</w:t>
      </w:r>
      <w:r w:rsidR="007667C3">
        <w:rPr>
          <w:rFonts w:ascii="Times New Roman" w:hAnsi="Times New Roman"/>
        </w:rPr>
        <w:t>0</w:t>
      </w:r>
    </w:p>
    <w:p w14:paraId="7CF8E6DD" w14:textId="1060864B" w:rsidR="0025383E" w:rsidRPr="007667C3" w:rsidRDefault="0025383E" w:rsidP="001254B2">
      <w:pPr>
        <w:pStyle w:val="ListParagraph"/>
        <w:numPr>
          <w:ilvl w:val="0"/>
          <w:numId w:val="14"/>
        </w:numPr>
        <w:spacing w:after="160" w:line="259" w:lineRule="auto"/>
        <w:contextualSpacing/>
        <w:rPr>
          <w:rFonts w:ascii="Times New Roman" w:hAnsi="Times New Roman"/>
        </w:rPr>
      </w:pPr>
      <w:r w:rsidRPr="007667C3">
        <w:rPr>
          <w:rFonts w:ascii="Times New Roman" w:hAnsi="Times New Roman"/>
        </w:rPr>
        <w:t xml:space="preserve">Number of drops for testing: </w:t>
      </w:r>
      <w:r w:rsidR="00367753" w:rsidRPr="007667C3">
        <w:rPr>
          <w:rFonts w:ascii="Times New Roman" w:hAnsi="Times New Roman"/>
        </w:rPr>
        <w:t>10</w:t>
      </w:r>
    </w:p>
    <w:p w14:paraId="565ACB97" w14:textId="6CD52663" w:rsidR="004A3C70" w:rsidRPr="007667C3" w:rsidRDefault="004A3C70" w:rsidP="001254B2">
      <w:pPr>
        <w:pStyle w:val="ListParagraph"/>
        <w:numPr>
          <w:ilvl w:val="0"/>
          <w:numId w:val="14"/>
        </w:numPr>
        <w:spacing w:after="160" w:line="259" w:lineRule="auto"/>
        <w:contextualSpacing/>
        <w:rPr>
          <w:rFonts w:ascii="Times New Roman" w:hAnsi="Times New Roman"/>
        </w:rPr>
      </w:pPr>
      <w:r w:rsidRPr="007667C3">
        <w:rPr>
          <w:rFonts w:ascii="Times New Roman" w:hAnsi="Times New Roman"/>
        </w:rPr>
        <w:t xml:space="preserve">Number of UEs per drop: </w:t>
      </w:r>
      <w:r w:rsidR="00174320">
        <w:rPr>
          <w:rFonts w:ascii="Times New Roman" w:hAnsi="Times New Roman"/>
        </w:rPr>
        <w:t>420</w:t>
      </w:r>
      <w:r w:rsidR="00367753" w:rsidRPr="007667C3">
        <w:rPr>
          <w:rFonts w:ascii="Times New Roman" w:hAnsi="Times New Roman"/>
        </w:rPr>
        <w:t xml:space="preserve"> for training, and 126 for testing</w:t>
      </w:r>
    </w:p>
    <w:p w14:paraId="73BDA345" w14:textId="4F68306F" w:rsidR="0025383E" w:rsidRPr="007667C3" w:rsidRDefault="0025383E" w:rsidP="001254B2">
      <w:pPr>
        <w:pStyle w:val="ListParagraph"/>
        <w:numPr>
          <w:ilvl w:val="0"/>
          <w:numId w:val="14"/>
        </w:numPr>
        <w:spacing w:after="160" w:line="259" w:lineRule="auto"/>
        <w:contextualSpacing/>
        <w:rPr>
          <w:rFonts w:ascii="Times New Roman" w:hAnsi="Times New Roman"/>
        </w:rPr>
      </w:pPr>
      <w:r w:rsidRPr="007667C3">
        <w:rPr>
          <w:rFonts w:ascii="Times New Roman" w:hAnsi="Times New Roman"/>
        </w:rPr>
        <w:t xml:space="preserve">Number of time samples </w:t>
      </w:r>
      <w:proofErr w:type="spellStart"/>
      <w:r w:rsidRPr="007667C3">
        <w:rPr>
          <w:rFonts w:ascii="Times New Roman" w:hAnsi="Times New Roman"/>
        </w:rPr>
        <w:t>N_samples</w:t>
      </w:r>
      <w:proofErr w:type="spellEnd"/>
      <w:r w:rsidR="00C1507C" w:rsidRPr="007667C3">
        <w:rPr>
          <w:rFonts w:ascii="Times New Roman" w:hAnsi="Times New Roman"/>
        </w:rPr>
        <w:t xml:space="preserve"> (5 </w:t>
      </w:r>
      <w:proofErr w:type="spellStart"/>
      <w:r w:rsidR="00C1507C" w:rsidRPr="007667C3">
        <w:rPr>
          <w:rFonts w:ascii="Times New Roman" w:hAnsi="Times New Roman"/>
        </w:rPr>
        <w:t>ms</w:t>
      </w:r>
      <w:proofErr w:type="spellEnd"/>
      <w:r w:rsidR="00C1507C" w:rsidRPr="007667C3">
        <w:rPr>
          <w:rFonts w:ascii="Times New Roman" w:hAnsi="Times New Roman"/>
        </w:rPr>
        <w:t xml:space="preserve"> period)</w:t>
      </w:r>
      <w:r w:rsidRPr="007667C3">
        <w:rPr>
          <w:rFonts w:ascii="Times New Roman" w:hAnsi="Times New Roman"/>
        </w:rPr>
        <w:t xml:space="preserve">: </w:t>
      </w:r>
      <w:r w:rsidR="004A3C70" w:rsidRPr="007667C3">
        <w:rPr>
          <w:rFonts w:ascii="Times New Roman" w:hAnsi="Times New Roman"/>
        </w:rPr>
        <w:t>60</w:t>
      </w:r>
      <w:r w:rsidR="00C21414" w:rsidRPr="007667C3">
        <w:rPr>
          <w:rFonts w:ascii="Times New Roman" w:hAnsi="Times New Roman"/>
        </w:rPr>
        <w:t xml:space="preserve"> </w:t>
      </w:r>
      <w:r w:rsidR="00B333A0" w:rsidRPr="007667C3">
        <w:rPr>
          <w:rFonts w:ascii="Times New Roman" w:hAnsi="Times New Roman"/>
        </w:rPr>
        <w:t xml:space="preserve">for training </w:t>
      </w:r>
      <w:r w:rsidR="00C21414" w:rsidRPr="007667C3">
        <w:rPr>
          <w:rFonts w:ascii="Times New Roman" w:hAnsi="Times New Roman"/>
        </w:rPr>
        <w:t xml:space="preserve">and </w:t>
      </w:r>
      <w:r w:rsidR="008C0BEF">
        <w:rPr>
          <w:rFonts w:ascii="Times New Roman" w:hAnsi="Times New Roman"/>
        </w:rPr>
        <w:t>2</w:t>
      </w:r>
      <w:r w:rsidR="00C21414" w:rsidRPr="007667C3">
        <w:rPr>
          <w:rFonts w:ascii="Times New Roman" w:hAnsi="Times New Roman"/>
        </w:rPr>
        <w:t>00</w:t>
      </w:r>
      <w:r w:rsidR="008C0BEF">
        <w:rPr>
          <w:rFonts w:ascii="Times New Roman" w:hAnsi="Times New Roman"/>
        </w:rPr>
        <w:t xml:space="preserve">/400/600 for high RU/med RU/low RU, respectively </w:t>
      </w:r>
      <w:r w:rsidR="008C0BEF" w:rsidRPr="007667C3">
        <w:rPr>
          <w:rFonts w:ascii="Times New Roman" w:hAnsi="Times New Roman"/>
        </w:rPr>
        <w:t>for SLS testing</w:t>
      </w:r>
      <w:r w:rsidR="008C0BEF">
        <w:rPr>
          <w:rFonts w:ascii="Times New Roman" w:hAnsi="Times New Roman"/>
        </w:rPr>
        <w:t>.</w:t>
      </w:r>
    </w:p>
    <w:p w14:paraId="74B52A8D" w14:textId="3F2F2319" w:rsidR="009E706D" w:rsidRPr="00927197" w:rsidRDefault="009E706D"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Observation window: 5/5 </w:t>
      </w:r>
    </w:p>
    <w:p w14:paraId="793E0176" w14:textId="2D9E006F" w:rsidR="009E706D" w:rsidRPr="00927197" w:rsidRDefault="009E706D"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Prediction window: 1/5/5 </w:t>
      </w:r>
    </w:p>
    <w:p w14:paraId="13D3110A" w14:textId="245210A7" w:rsidR="00B762E9" w:rsidRDefault="00B762E9" w:rsidP="00B762E9">
      <w:pPr>
        <w:rPr>
          <w:szCs w:val="22"/>
          <w:lang w:val="en-US"/>
        </w:rPr>
      </w:pPr>
      <w:r w:rsidRPr="008070A7">
        <w:rPr>
          <w:szCs w:val="22"/>
          <w:lang w:val="en-US"/>
        </w:rPr>
        <w:t xml:space="preserve">The common parameters for dataset generation and for performance evaluation are as </w:t>
      </w:r>
      <w:r w:rsidR="007E640A" w:rsidRPr="008070A7">
        <w:rPr>
          <w:szCs w:val="22"/>
          <w:lang w:val="en-US"/>
        </w:rPr>
        <w:t>shown in</w:t>
      </w:r>
      <w:r w:rsidR="008070A7" w:rsidRPr="008070A7">
        <w:rPr>
          <w:szCs w:val="22"/>
          <w:lang w:val="en-US"/>
        </w:rPr>
        <w:t xml:space="preserve"> </w:t>
      </w:r>
      <w:r w:rsidR="008070A7" w:rsidRPr="008070A7">
        <w:rPr>
          <w:szCs w:val="22"/>
          <w:lang w:val="en-US"/>
        </w:rPr>
        <w:fldChar w:fldCharType="begin"/>
      </w:r>
      <w:r w:rsidR="008070A7" w:rsidRPr="008070A7">
        <w:rPr>
          <w:szCs w:val="22"/>
          <w:lang w:val="en-US"/>
        </w:rPr>
        <w:instrText xml:space="preserve"> REF _Ref158642161 \r \h </w:instrText>
      </w:r>
      <w:r w:rsidR="008070A7">
        <w:rPr>
          <w:szCs w:val="22"/>
          <w:lang w:val="en-US"/>
        </w:rPr>
        <w:instrText xml:space="preserve"> \* MERGEFORMAT </w:instrText>
      </w:r>
      <w:r w:rsidR="008070A7" w:rsidRPr="008070A7">
        <w:rPr>
          <w:szCs w:val="22"/>
          <w:lang w:val="en-US"/>
        </w:rPr>
      </w:r>
      <w:r w:rsidR="008070A7" w:rsidRPr="008070A7">
        <w:rPr>
          <w:szCs w:val="22"/>
          <w:lang w:val="en-US"/>
        </w:rPr>
        <w:fldChar w:fldCharType="separate"/>
      </w:r>
      <w:r w:rsidR="00E905DB">
        <w:rPr>
          <w:szCs w:val="22"/>
          <w:lang w:val="en-US"/>
        </w:rPr>
        <w:t>[3]</w:t>
      </w:r>
      <w:r w:rsidR="008070A7" w:rsidRPr="008070A7">
        <w:rPr>
          <w:szCs w:val="22"/>
          <w:lang w:val="en-US"/>
        </w:rPr>
        <w:fldChar w:fldCharType="end"/>
      </w:r>
      <w:r w:rsidRPr="008070A7">
        <w:rPr>
          <w:szCs w:val="22"/>
          <w:lang w:val="en-US"/>
        </w:rPr>
        <w:t>; for convenience, the common parameters table is also included in the Appendix.</w:t>
      </w:r>
      <w:r>
        <w:rPr>
          <w:szCs w:val="22"/>
          <w:lang w:val="en-US"/>
        </w:rPr>
        <w:t xml:space="preserve">  </w:t>
      </w:r>
    </w:p>
    <w:p w14:paraId="45C2E987" w14:textId="77777777" w:rsidR="00CE10A1" w:rsidRPr="00B762E9" w:rsidRDefault="00CE10A1" w:rsidP="00773F15">
      <w:pPr>
        <w:rPr>
          <w:szCs w:val="22"/>
          <w:lang w:val="en-US"/>
        </w:rPr>
      </w:pPr>
    </w:p>
    <w:p w14:paraId="6EBB13B9" w14:textId="1FF11791" w:rsidR="00773F15" w:rsidRPr="008A686E" w:rsidRDefault="00454771" w:rsidP="00773F15">
      <w:pPr>
        <w:pStyle w:val="Heading2"/>
        <w:rPr>
          <w:sz w:val="28"/>
          <w:szCs w:val="28"/>
          <w:lang w:val="en-US"/>
        </w:rPr>
      </w:pPr>
      <w:r w:rsidRPr="008A686E">
        <w:rPr>
          <w:sz w:val="28"/>
          <w:szCs w:val="28"/>
          <w:lang w:val="en-US"/>
        </w:rPr>
        <w:t>CSI prediction s</w:t>
      </w:r>
      <w:r w:rsidR="00773F15" w:rsidRPr="008A686E">
        <w:rPr>
          <w:sz w:val="28"/>
          <w:szCs w:val="28"/>
          <w:lang w:val="en-US"/>
        </w:rPr>
        <w:t xml:space="preserve">imulation </w:t>
      </w:r>
      <w:r w:rsidRPr="008A686E">
        <w:rPr>
          <w:sz w:val="28"/>
          <w:szCs w:val="28"/>
          <w:lang w:val="en-US"/>
        </w:rPr>
        <w:t>r</w:t>
      </w:r>
      <w:r w:rsidR="00773F15" w:rsidRPr="008A686E">
        <w:rPr>
          <w:sz w:val="28"/>
          <w:szCs w:val="28"/>
          <w:lang w:val="en-US"/>
        </w:rPr>
        <w:t>esults</w:t>
      </w:r>
    </w:p>
    <w:p w14:paraId="2C588B47" w14:textId="034B4AC0" w:rsidR="00170221" w:rsidRPr="001A0088" w:rsidRDefault="001254B2" w:rsidP="00170221">
      <w:pPr>
        <w:spacing w:after="160" w:line="259" w:lineRule="auto"/>
        <w:contextualSpacing/>
        <w:rPr>
          <w:color w:val="000000"/>
        </w:rPr>
      </w:pPr>
      <w:r>
        <w:t>T</w:t>
      </w:r>
      <w:r>
        <w:rPr>
          <w:color w:val="000000"/>
          <w:szCs w:val="22"/>
          <w:lang w:val="en-US"/>
        </w:rPr>
        <w:t xml:space="preserve">o evaluate the CSI prediction performance, </w:t>
      </w:r>
      <w:r w:rsidR="00170221">
        <w:rPr>
          <w:color w:val="000000"/>
          <w:szCs w:val="22"/>
          <w:lang w:val="en-US"/>
        </w:rPr>
        <w:t xml:space="preserve">we consider the Kalman Filter approach as the non-AI/ML prediction </w:t>
      </w:r>
      <w:proofErr w:type="gramStart"/>
      <w:r w:rsidR="00170221">
        <w:rPr>
          <w:color w:val="000000"/>
          <w:szCs w:val="22"/>
          <w:lang w:val="en-US"/>
        </w:rPr>
        <w:t>baseline</w:t>
      </w:r>
      <w:r w:rsidR="00B62F1A">
        <w:rPr>
          <w:color w:val="000000"/>
          <w:szCs w:val="22"/>
          <w:lang w:val="en-US"/>
        </w:rPr>
        <w:t>, and</w:t>
      </w:r>
      <w:proofErr w:type="gramEnd"/>
      <w:r w:rsidR="00B62F1A">
        <w:rPr>
          <w:color w:val="000000"/>
          <w:szCs w:val="22"/>
          <w:lang w:val="en-US"/>
        </w:rPr>
        <w:t xml:space="preserve"> present </w:t>
      </w:r>
      <w:r w:rsidR="00613EE2">
        <w:rPr>
          <w:color w:val="000000"/>
          <w:szCs w:val="22"/>
          <w:lang w:val="en-US"/>
        </w:rPr>
        <w:t xml:space="preserve">a revised set of </w:t>
      </w:r>
      <w:r w:rsidR="00B62F1A">
        <w:rPr>
          <w:color w:val="000000"/>
          <w:szCs w:val="22"/>
          <w:lang w:val="en-US"/>
        </w:rPr>
        <w:t>system level simulation results for the 10 km/h and 30 km/h cases, for Doppler (without spatial consistency)</w:t>
      </w:r>
      <w:r w:rsidR="00170221">
        <w:rPr>
          <w:color w:val="000000"/>
          <w:szCs w:val="22"/>
          <w:lang w:val="en-US"/>
        </w:rPr>
        <w:t xml:space="preserve">. </w:t>
      </w:r>
    </w:p>
    <w:p w14:paraId="5735BDB4" w14:textId="77777777" w:rsidR="00DE6A4A" w:rsidRDefault="00DE6A4A" w:rsidP="00DE6A4A"/>
    <w:p w14:paraId="02E43CDB" w14:textId="4D1389AB" w:rsidR="00613EE2" w:rsidRDefault="00613EE2" w:rsidP="00DE6A4A">
      <w:r>
        <w:fldChar w:fldCharType="begin"/>
      </w:r>
      <w:r>
        <w:instrText xml:space="preserve"> REF _Ref158997256 \h </w:instrText>
      </w:r>
      <w:r>
        <w:fldChar w:fldCharType="separate"/>
      </w:r>
      <w:r w:rsidR="00E905DB">
        <w:t xml:space="preserve">Figure </w:t>
      </w:r>
      <w:r w:rsidR="00E905DB">
        <w:rPr>
          <w:noProof/>
        </w:rPr>
        <w:t>1</w:t>
      </w:r>
      <w:r>
        <w:fldChar w:fldCharType="end"/>
      </w:r>
      <w:r w:rsidR="006B33BD">
        <w:t xml:space="preserve"> shows the relative performance of the AI/ML model versus the non-AI/ML baseline (the Kalman filter), </w:t>
      </w:r>
      <w:r w:rsidR="0093674C">
        <w:t xml:space="preserve">for the 10 km/h scenario, </w:t>
      </w:r>
      <w:r w:rsidR="006B33BD">
        <w:t xml:space="preserve">in terms of mean and 5% throughput, for low, </w:t>
      </w:r>
      <w:proofErr w:type="gramStart"/>
      <w:r w:rsidR="006B33BD">
        <w:t>medium</w:t>
      </w:r>
      <w:proofErr w:type="gramEnd"/>
      <w:r w:rsidR="006B33BD">
        <w:t xml:space="preserve"> and high resource utilization. </w:t>
      </w:r>
      <w:proofErr w:type="gramStart"/>
      <w:r w:rsidR="006B33BD">
        <w:t>It can be seen that for</w:t>
      </w:r>
      <w:proofErr w:type="gramEnd"/>
      <w:r w:rsidR="006B33BD">
        <w:t xml:space="preserve"> the AI/ML approach exhibits a small degradation of less than 1%, compared to the KF benchmark, for the 5%-</w:t>
      </w:r>
      <w:proofErr w:type="spellStart"/>
      <w:r w:rsidR="006B33BD">
        <w:t>ile</w:t>
      </w:r>
      <w:proofErr w:type="spellEnd"/>
      <w:r w:rsidR="006B33BD">
        <w:t xml:space="preserve"> UE throughput. In terms of the mean throughput, the AI/ML performs </w:t>
      </w:r>
      <w:proofErr w:type="gramStart"/>
      <w:r w:rsidR="006B33BD">
        <w:t>similar to</w:t>
      </w:r>
      <w:proofErr w:type="gramEnd"/>
      <w:r w:rsidR="006B33BD">
        <w:t xml:space="preserve"> the KF benchmark, with the relative gain/loss in the (-0.5% to 0.3%) range. </w:t>
      </w:r>
    </w:p>
    <w:p w14:paraId="7AEAA583" w14:textId="048AD6AF" w:rsidR="00D808FA" w:rsidRDefault="00D808FA" w:rsidP="00D808FA">
      <w:pPr>
        <w:jc w:val="center"/>
      </w:pPr>
      <w:r>
        <w:rPr>
          <w:noProof/>
        </w:rPr>
        <w:lastRenderedPageBreak/>
        <w:drawing>
          <wp:inline distT="0" distB="0" distL="0" distR="0" wp14:anchorId="5D5AABDF" wp14:editId="72B93D48">
            <wp:extent cx="4318293" cy="3090319"/>
            <wp:effectExtent l="0" t="0" r="6350" b="0"/>
            <wp:docPr id="26172643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726430" name="Picture 1" descr="A screenshot of a graph&#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4755" cy="3094944"/>
                    </a:xfrm>
                    <a:prstGeom prst="rect">
                      <a:avLst/>
                    </a:prstGeom>
                  </pic:spPr>
                </pic:pic>
              </a:graphicData>
            </a:graphic>
          </wp:inline>
        </w:drawing>
      </w:r>
    </w:p>
    <w:p w14:paraId="1109C391" w14:textId="0D98E45F" w:rsidR="00D808FA" w:rsidRDefault="00D808FA" w:rsidP="00D808FA">
      <w:pPr>
        <w:pStyle w:val="Caption"/>
      </w:pPr>
      <w:bookmarkStart w:id="6" w:name="_Ref158997256"/>
      <w:r>
        <w:t xml:space="preserve">Figure </w:t>
      </w:r>
      <w:r>
        <w:fldChar w:fldCharType="begin"/>
      </w:r>
      <w:r>
        <w:instrText xml:space="preserve"> SEQ Figure \* ARABIC </w:instrText>
      </w:r>
      <w:r>
        <w:fldChar w:fldCharType="separate"/>
      </w:r>
      <w:r w:rsidR="00E905DB">
        <w:rPr>
          <w:noProof/>
        </w:rPr>
        <w:t>1</w:t>
      </w:r>
      <w:r>
        <w:fldChar w:fldCharType="end"/>
      </w:r>
      <w:bookmarkEnd w:id="6"/>
      <w:r>
        <w:t xml:space="preserve"> </w:t>
      </w:r>
      <w:r w:rsidR="004F7983">
        <w:t>Relative throughput performance of AI/ML vs. Kalman, 10 km/h, Doppler</w:t>
      </w:r>
    </w:p>
    <w:p w14:paraId="6F43C986" w14:textId="5A5818D8" w:rsidR="00170221" w:rsidRPr="00963816" w:rsidRDefault="00963816" w:rsidP="00DE6A4A">
      <w:pPr>
        <w:rPr>
          <w:b/>
          <w:bCs/>
        </w:rPr>
      </w:pPr>
      <w:r w:rsidRPr="00963816">
        <w:rPr>
          <w:b/>
          <w:bCs/>
          <w:u w:val="single"/>
        </w:rPr>
        <w:t xml:space="preserve">Observation </w:t>
      </w:r>
      <w:r w:rsidR="0017032D">
        <w:rPr>
          <w:b/>
          <w:bCs/>
          <w:u w:val="single"/>
        </w:rPr>
        <w:t>2</w:t>
      </w:r>
      <w:r w:rsidRPr="00963816">
        <w:rPr>
          <w:b/>
          <w:bCs/>
        </w:rPr>
        <w:t>: At speed 10 km/h without spatial consistency, AIML-based CSI prediction achieves roughly the same performance as the non-AIML based CSI prediction (KF) in terms of mean UPT and exhibits less than 1% loss in terms of 5% UPT.</w:t>
      </w:r>
    </w:p>
    <w:p w14:paraId="52AB6853" w14:textId="77777777" w:rsidR="00963816" w:rsidRDefault="00963816" w:rsidP="00DE6A4A"/>
    <w:p w14:paraId="0E04AA74" w14:textId="2DF82888" w:rsidR="00B62F1A" w:rsidRDefault="00613EE2" w:rsidP="00DE6A4A">
      <w:r>
        <w:fldChar w:fldCharType="begin"/>
      </w:r>
      <w:r>
        <w:instrText xml:space="preserve"> REF _Ref158997264 \h </w:instrText>
      </w:r>
      <w:r>
        <w:fldChar w:fldCharType="separate"/>
      </w:r>
      <w:r w:rsidR="00E905DB">
        <w:t xml:space="preserve">Figure </w:t>
      </w:r>
      <w:r w:rsidR="00E905DB">
        <w:rPr>
          <w:noProof/>
        </w:rPr>
        <w:t>2</w:t>
      </w:r>
      <w:r>
        <w:fldChar w:fldCharType="end"/>
      </w:r>
      <w:r w:rsidR="0093674C">
        <w:t xml:space="preserve"> shows the relative performance of the AI/ML model versus the non-AI/ML baseline (the Kalman filter), for the 30 km/h scenario, in terms of mean and 5% throughput, for low, </w:t>
      </w:r>
      <w:proofErr w:type="gramStart"/>
      <w:r w:rsidR="0093674C">
        <w:t>medium</w:t>
      </w:r>
      <w:proofErr w:type="gramEnd"/>
      <w:r w:rsidR="0093674C">
        <w:t xml:space="preserve"> and high resource utilization. In terms of the mean throughout, the AI/ML model performs close to the KF benchmark; for the 5%-</w:t>
      </w:r>
      <w:proofErr w:type="spellStart"/>
      <w:r w:rsidR="0093674C">
        <w:t>ile</w:t>
      </w:r>
      <w:proofErr w:type="spellEnd"/>
      <w:r w:rsidR="0093674C">
        <w:t xml:space="preserve"> UE throughput, the AI/ML models show an improvement of 7</w:t>
      </w:r>
      <w:r w:rsidR="00DB69D5">
        <w:t>.4</w:t>
      </w:r>
      <w:r w:rsidR="0093674C">
        <w:t xml:space="preserve">% compared to the KF benchmark. As the resource utilization (RU) increases, the relative gain of the AI/ML compared to the KF decreases, and a loss of 2% is seen for the high RU case.  </w:t>
      </w:r>
    </w:p>
    <w:p w14:paraId="654D629E" w14:textId="77777777" w:rsidR="00D808FA" w:rsidRDefault="00D808FA" w:rsidP="00DE6A4A"/>
    <w:p w14:paraId="3140DC21" w14:textId="44860F90" w:rsidR="00D808FA" w:rsidRDefault="00D808FA" w:rsidP="00D808FA">
      <w:pPr>
        <w:jc w:val="center"/>
      </w:pPr>
      <w:r>
        <w:rPr>
          <w:noProof/>
        </w:rPr>
        <w:drawing>
          <wp:inline distT="0" distB="0" distL="0" distR="0" wp14:anchorId="660FD995" wp14:editId="6B737710">
            <wp:extent cx="4247390" cy="3166044"/>
            <wp:effectExtent l="0" t="0" r="1270" b="0"/>
            <wp:docPr id="1406150842" name="Picture 2" descr="A graph with numbers and a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150842" name="Picture 2" descr="A graph with numbers and a bar chart&#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76913" cy="3188051"/>
                    </a:xfrm>
                    <a:prstGeom prst="rect">
                      <a:avLst/>
                    </a:prstGeom>
                  </pic:spPr>
                </pic:pic>
              </a:graphicData>
            </a:graphic>
          </wp:inline>
        </w:drawing>
      </w:r>
    </w:p>
    <w:p w14:paraId="4C1AB161" w14:textId="620E1E11" w:rsidR="00D808FA" w:rsidRDefault="00D808FA" w:rsidP="00D808FA">
      <w:pPr>
        <w:pStyle w:val="Caption"/>
      </w:pPr>
      <w:bookmarkStart w:id="7" w:name="_Ref158997264"/>
      <w:r>
        <w:t xml:space="preserve">Figure </w:t>
      </w:r>
      <w:r>
        <w:fldChar w:fldCharType="begin"/>
      </w:r>
      <w:r>
        <w:instrText xml:space="preserve"> SEQ Figure \* ARABIC </w:instrText>
      </w:r>
      <w:r>
        <w:fldChar w:fldCharType="separate"/>
      </w:r>
      <w:r w:rsidR="00E905DB">
        <w:rPr>
          <w:noProof/>
        </w:rPr>
        <w:t>2</w:t>
      </w:r>
      <w:r>
        <w:fldChar w:fldCharType="end"/>
      </w:r>
      <w:bookmarkEnd w:id="7"/>
      <w:r w:rsidR="004F7983">
        <w:t xml:space="preserve"> Relative throughput performance of AI/ML vs. Kalman, 30 km/h, Doppler</w:t>
      </w:r>
    </w:p>
    <w:p w14:paraId="471D9796" w14:textId="11064461" w:rsidR="00DB69D5" w:rsidRPr="00963816" w:rsidRDefault="00DB69D5" w:rsidP="00DB69D5">
      <w:pPr>
        <w:rPr>
          <w:b/>
          <w:bCs/>
        </w:rPr>
      </w:pPr>
      <w:r w:rsidRPr="00963816">
        <w:rPr>
          <w:b/>
          <w:bCs/>
          <w:u w:val="single"/>
        </w:rPr>
        <w:lastRenderedPageBreak/>
        <w:t xml:space="preserve">Observation </w:t>
      </w:r>
      <w:r w:rsidR="0017032D">
        <w:rPr>
          <w:b/>
          <w:bCs/>
          <w:u w:val="single"/>
        </w:rPr>
        <w:t>3</w:t>
      </w:r>
      <w:r w:rsidRPr="00963816">
        <w:rPr>
          <w:b/>
          <w:bCs/>
        </w:rPr>
        <w:t xml:space="preserve">: At speed </w:t>
      </w:r>
      <w:r>
        <w:rPr>
          <w:b/>
          <w:bCs/>
        </w:rPr>
        <w:t>3</w:t>
      </w:r>
      <w:r w:rsidRPr="00963816">
        <w:rPr>
          <w:b/>
          <w:bCs/>
        </w:rPr>
        <w:t xml:space="preserve">0 km/h without spatial consistency, AIML-based CSI prediction achieves roughly the same performance </w:t>
      </w:r>
      <w:r>
        <w:rPr>
          <w:b/>
          <w:bCs/>
        </w:rPr>
        <w:t xml:space="preserve">(in the range of -0.4% to 0.4%) </w:t>
      </w:r>
      <w:r w:rsidRPr="00963816">
        <w:rPr>
          <w:b/>
          <w:bCs/>
        </w:rPr>
        <w:t>as the non-AIML based CSI prediction (KF) in terms of mean UPT</w:t>
      </w:r>
      <w:r>
        <w:rPr>
          <w:b/>
          <w:bCs/>
        </w:rPr>
        <w:t xml:space="preserve">. In terms of </w:t>
      </w:r>
      <w:r w:rsidRPr="00963816">
        <w:rPr>
          <w:b/>
          <w:bCs/>
        </w:rPr>
        <w:t>5% UPT</w:t>
      </w:r>
      <w:r>
        <w:rPr>
          <w:b/>
          <w:bCs/>
        </w:rPr>
        <w:t xml:space="preserve">, the AI/ML model </w:t>
      </w:r>
      <w:r w:rsidRPr="00963816">
        <w:rPr>
          <w:b/>
          <w:bCs/>
        </w:rPr>
        <w:t xml:space="preserve">exhibits </w:t>
      </w:r>
      <w:r>
        <w:rPr>
          <w:b/>
          <w:bCs/>
        </w:rPr>
        <w:t>a 7.4% gain over KF for low RU, and 2</w:t>
      </w:r>
      <w:r w:rsidRPr="00963816">
        <w:rPr>
          <w:b/>
          <w:bCs/>
        </w:rPr>
        <w:t xml:space="preserve">% loss </w:t>
      </w:r>
      <w:r>
        <w:rPr>
          <w:b/>
          <w:bCs/>
        </w:rPr>
        <w:t>for high RU.</w:t>
      </w:r>
    </w:p>
    <w:p w14:paraId="6F41B730" w14:textId="77777777" w:rsidR="00DB69D5" w:rsidRPr="00DE6A4A" w:rsidRDefault="00DB69D5" w:rsidP="00DE6A4A"/>
    <w:p w14:paraId="2D19EBAB" w14:textId="3ACEBF02" w:rsidR="00773F15" w:rsidRPr="00927197" w:rsidRDefault="00773F15" w:rsidP="00773F15">
      <w:pPr>
        <w:pStyle w:val="Heading1"/>
        <w:pBdr>
          <w:top w:val="single" w:sz="12" w:space="5" w:color="auto"/>
        </w:pBdr>
        <w:spacing w:after="120"/>
        <w:rPr>
          <w:sz w:val="32"/>
          <w:lang w:val="en-US"/>
        </w:rPr>
      </w:pPr>
      <w:r w:rsidRPr="00927197">
        <w:rPr>
          <w:sz w:val="32"/>
          <w:lang w:val="en-US"/>
        </w:rPr>
        <w:t>Conclusion</w:t>
      </w:r>
      <w:r w:rsidR="00365EDD" w:rsidRPr="00927197">
        <w:rPr>
          <w:sz w:val="32"/>
          <w:lang w:val="en-US"/>
        </w:rPr>
        <w:t xml:space="preserve"> </w:t>
      </w:r>
    </w:p>
    <w:p w14:paraId="089A7B03" w14:textId="0ED7B5F7" w:rsidR="00CE2A55" w:rsidRPr="00CE2A55" w:rsidRDefault="00773F15" w:rsidP="00773F15">
      <w:pPr>
        <w:rPr>
          <w:bCs/>
        </w:rPr>
      </w:pPr>
      <w:r w:rsidRPr="00C01917">
        <w:rPr>
          <w:szCs w:val="22"/>
          <w:lang w:val="en-US"/>
        </w:rPr>
        <w:t>In this contribution</w:t>
      </w:r>
      <w:r>
        <w:rPr>
          <w:szCs w:val="22"/>
          <w:lang w:val="en-US"/>
        </w:rPr>
        <w:t>,</w:t>
      </w:r>
      <w:r w:rsidRPr="00C01917">
        <w:rPr>
          <w:szCs w:val="22"/>
          <w:lang w:val="en-US"/>
        </w:rPr>
        <w:t xml:space="preserve"> we </w:t>
      </w:r>
      <w:r w:rsidR="00CE2A55">
        <w:rPr>
          <w:szCs w:val="22"/>
          <w:lang w:val="en-US"/>
        </w:rPr>
        <w:t>discussed aspects of CSI prediction accuracy, model complexity, and LCM aspects related to model monitoring</w:t>
      </w:r>
      <w:r w:rsidR="0000497A">
        <w:rPr>
          <w:szCs w:val="22"/>
          <w:lang w:val="en-US"/>
        </w:rPr>
        <w:t xml:space="preserve">, and </w:t>
      </w:r>
      <w:r w:rsidR="00CE2A55">
        <w:rPr>
          <w:szCs w:val="22"/>
          <w:lang w:val="en-US"/>
        </w:rPr>
        <w:t>provide</w:t>
      </w:r>
      <w:r w:rsidR="0000497A">
        <w:rPr>
          <w:szCs w:val="22"/>
          <w:lang w:val="en-US"/>
        </w:rPr>
        <w:t>d</w:t>
      </w:r>
      <w:r w:rsidR="00CE2A55">
        <w:rPr>
          <w:szCs w:val="22"/>
          <w:lang w:val="en-US"/>
        </w:rPr>
        <w:t xml:space="preserve"> a</w:t>
      </w:r>
      <w:r w:rsidR="00C90305">
        <w:rPr>
          <w:szCs w:val="22"/>
          <w:lang w:val="en-US"/>
        </w:rPr>
        <w:t xml:space="preserve"> revised </w:t>
      </w:r>
      <w:r w:rsidR="00CE2A55">
        <w:rPr>
          <w:szCs w:val="22"/>
          <w:lang w:val="en-US"/>
        </w:rPr>
        <w:t xml:space="preserve">set of </w:t>
      </w:r>
      <w:r w:rsidR="00CE2A55" w:rsidRPr="00D9485E">
        <w:rPr>
          <w:lang w:val="en-US"/>
        </w:rPr>
        <w:t>evaluation results for CSI prediction</w:t>
      </w:r>
      <w:r w:rsidR="00CE2A55">
        <w:rPr>
          <w:lang w:val="en-US"/>
        </w:rPr>
        <w:t>.</w:t>
      </w:r>
    </w:p>
    <w:p w14:paraId="5672CB79" w14:textId="35081B87" w:rsidR="00773F15" w:rsidRDefault="00773F15" w:rsidP="00773F15">
      <w:pPr>
        <w:rPr>
          <w:szCs w:val="22"/>
          <w:lang w:val="en-US"/>
        </w:rPr>
      </w:pPr>
      <w:r w:rsidRPr="00C01917">
        <w:rPr>
          <w:szCs w:val="22"/>
          <w:lang w:val="en-US"/>
        </w:rPr>
        <w:t>We provide the following observations and proposals</w:t>
      </w:r>
      <w:r w:rsidR="00484839">
        <w:rPr>
          <w:szCs w:val="22"/>
          <w:lang w:val="en-US"/>
        </w:rPr>
        <w:t>.</w:t>
      </w:r>
    </w:p>
    <w:p w14:paraId="232385C2" w14:textId="77777777" w:rsidR="00103373" w:rsidRPr="008A0122" w:rsidRDefault="00103373" w:rsidP="00103373">
      <w:pPr>
        <w:rPr>
          <w:b/>
          <w:bCs/>
          <w:lang w:val="en-US"/>
        </w:rPr>
      </w:pPr>
      <w:r w:rsidRPr="008A0122">
        <w:rPr>
          <w:b/>
          <w:bCs/>
          <w:u w:val="single"/>
          <w:lang w:val="en-US"/>
        </w:rPr>
        <w:t xml:space="preserve">Observation </w:t>
      </w:r>
      <w:r>
        <w:rPr>
          <w:b/>
          <w:bCs/>
          <w:u w:val="single"/>
          <w:lang w:val="en-US"/>
        </w:rPr>
        <w:t>1</w:t>
      </w:r>
      <w:r w:rsidRPr="008A0122">
        <w:rPr>
          <w:b/>
          <w:bCs/>
          <w:u w:val="single"/>
          <w:lang w:val="en-US"/>
        </w:rPr>
        <w:t>:</w:t>
      </w:r>
      <w:r w:rsidRPr="008A0122">
        <w:rPr>
          <w:b/>
          <w:bCs/>
          <w:lang w:val="en-US"/>
        </w:rPr>
        <w:t xml:space="preserve"> Studies on the generalization aspects for CSI prediction in Rel-18 SI were limited compared to CSI compression. </w:t>
      </w:r>
    </w:p>
    <w:p w14:paraId="3E7AB246" w14:textId="77777777" w:rsidR="00103373" w:rsidRPr="00963816" w:rsidRDefault="00103373" w:rsidP="00103373">
      <w:pPr>
        <w:rPr>
          <w:b/>
          <w:bCs/>
        </w:rPr>
      </w:pPr>
      <w:r w:rsidRPr="00963816">
        <w:rPr>
          <w:b/>
          <w:bCs/>
          <w:u w:val="single"/>
        </w:rPr>
        <w:t xml:space="preserve">Observation </w:t>
      </w:r>
      <w:r>
        <w:rPr>
          <w:b/>
          <w:bCs/>
          <w:u w:val="single"/>
        </w:rPr>
        <w:t>2</w:t>
      </w:r>
      <w:r w:rsidRPr="00963816">
        <w:rPr>
          <w:b/>
          <w:bCs/>
        </w:rPr>
        <w:t>: At speed 10 km/h without spatial consistency, AIML-based CSI prediction achieves roughly the same performance as the non-AIML based CSI prediction (KF) in terms of mean UPT and exhibits less than 1% loss in terms of 5% UPT.</w:t>
      </w:r>
    </w:p>
    <w:p w14:paraId="04160ACA" w14:textId="77777777" w:rsidR="00103373" w:rsidRPr="007E7070" w:rsidRDefault="00103373" w:rsidP="00103373">
      <w:pPr>
        <w:rPr>
          <w:rStyle w:val="ui-provider"/>
          <w:b/>
          <w:bCs/>
          <w:i/>
          <w:iCs/>
          <w:strike/>
          <w:sz w:val="24"/>
          <w:szCs w:val="22"/>
        </w:rPr>
      </w:pPr>
      <w:r w:rsidRPr="00963816">
        <w:rPr>
          <w:b/>
          <w:bCs/>
          <w:u w:val="single"/>
        </w:rPr>
        <w:t xml:space="preserve">Observation </w:t>
      </w:r>
      <w:r>
        <w:rPr>
          <w:b/>
          <w:bCs/>
          <w:u w:val="single"/>
        </w:rPr>
        <w:t>3</w:t>
      </w:r>
      <w:r w:rsidRPr="00963816">
        <w:rPr>
          <w:b/>
          <w:bCs/>
        </w:rPr>
        <w:t xml:space="preserve">: At speed </w:t>
      </w:r>
      <w:r>
        <w:rPr>
          <w:b/>
          <w:bCs/>
        </w:rPr>
        <w:t>3</w:t>
      </w:r>
      <w:r w:rsidRPr="00963816">
        <w:rPr>
          <w:b/>
          <w:bCs/>
        </w:rPr>
        <w:t xml:space="preserve">0 km/h without spatial consistency, AIML-based CSI prediction achieves roughly the same performance </w:t>
      </w:r>
      <w:r>
        <w:rPr>
          <w:b/>
          <w:bCs/>
        </w:rPr>
        <w:t xml:space="preserve">(in the range of -0.4% to 0.4%) </w:t>
      </w:r>
      <w:r w:rsidRPr="00963816">
        <w:rPr>
          <w:b/>
          <w:bCs/>
        </w:rPr>
        <w:t>as the non-AIML based CSI prediction (KF) in terms of mean UPT</w:t>
      </w:r>
      <w:r>
        <w:rPr>
          <w:b/>
          <w:bCs/>
        </w:rPr>
        <w:t xml:space="preserve">. In terms of </w:t>
      </w:r>
      <w:r w:rsidRPr="00963816">
        <w:rPr>
          <w:b/>
          <w:bCs/>
        </w:rPr>
        <w:t>5% UPT</w:t>
      </w:r>
      <w:r>
        <w:rPr>
          <w:b/>
          <w:bCs/>
        </w:rPr>
        <w:t xml:space="preserve">, the AI/ML model </w:t>
      </w:r>
      <w:r w:rsidRPr="00963816">
        <w:rPr>
          <w:b/>
          <w:bCs/>
        </w:rPr>
        <w:t xml:space="preserve">exhibits </w:t>
      </w:r>
      <w:r>
        <w:rPr>
          <w:b/>
          <w:bCs/>
        </w:rPr>
        <w:t>a 7.4% gain over KF for low RU, and 2</w:t>
      </w:r>
      <w:r w:rsidRPr="00963816">
        <w:rPr>
          <w:b/>
          <w:bCs/>
        </w:rPr>
        <w:t xml:space="preserve">% loss </w:t>
      </w:r>
      <w:r>
        <w:rPr>
          <w:b/>
          <w:bCs/>
        </w:rPr>
        <w:t>for high RU.</w:t>
      </w:r>
    </w:p>
    <w:p w14:paraId="3647A203" w14:textId="77777777" w:rsidR="00103373" w:rsidRDefault="00103373" w:rsidP="00484839">
      <w:pPr>
        <w:rPr>
          <w:b/>
          <w:bCs/>
          <w:u w:val="single"/>
          <w:lang w:val="en-US"/>
        </w:rPr>
      </w:pPr>
    </w:p>
    <w:p w14:paraId="13E14A10" w14:textId="27A49505" w:rsidR="00484839" w:rsidRPr="00F1145A" w:rsidRDefault="00484839" w:rsidP="00484839">
      <w:pPr>
        <w:rPr>
          <w:b/>
          <w:bCs/>
          <w:lang w:val="en-US"/>
        </w:rPr>
      </w:pPr>
      <w:r w:rsidRPr="00F1145A">
        <w:rPr>
          <w:b/>
          <w:bCs/>
          <w:u w:val="single"/>
          <w:lang w:val="en-US"/>
        </w:rPr>
        <w:t xml:space="preserve">Proposal </w:t>
      </w:r>
      <w:r>
        <w:rPr>
          <w:b/>
          <w:bCs/>
          <w:u w:val="single"/>
          <w:lang w:val="en-US"/>
        </w:rPr>
        <w:t>1</w:t>
      </w:r>
      <w:r w:rsidRPr="00F1145A">
        <w:rPr>
          <w:b/>
          <w:bCs/>
          <w:u w:val="single"/>
          <w:lang w:val="en-US"/>
        </w:rPr>
        <w:t>:</w:t>
      </w:r>
      <w:r w:rsidRPr="00F1145A">
        <w:rPr>
          <w:b/>
          <w:bCs/>
          <w:lang w:val="en-US"/>
        </w:rPr>
        <w:t xml:space="preserve"> Study enhancements to report the prediction accuracy for the UE-sided CSI prediction model.</w:t>
      </w:r>
    </w:p>
    <w:p w14:paraId="56A34B74" w14:textId="77777777" w:rsidR="00484839" w:rsidRDefault="00484839" w:rsidP="00484839">
      <w:pPr>
        <w:rPr>
          <w:highlight w:val="cyan"/>
          <w:lang w:val="en-US"/>
        </w:rPr>
      </w:pPr>
      <w:r w:rsidRPr="004E6E49">
        <w:rPr>
          <w:b/>
          <w:bCs/>
          <w:u w:val="single"/>
          <w:lang w:val="en-US"/>
        </w:rPr>
        <w:t xml:space="preserve">Proposal </w:t>
      </w:r>
      <w:r>
        <w:rPr>
          <w:b/>
          <w:bCs/>
          <w:u w:val="single"/>
          <w:lang w:val="en-US"/>
        </w:rPr>
        <w:t>2</w:t>
      </w:r>
      <w:r w:rsidRPr="004E6E49">
        <w:rPr>
          <w:b/>
          <w:bCs/>
          <w:u w:val="single"/>
          <w:lang w:val="en-US"/>
        </w:rPr>
        <w:t>:</w:t>
      </w:r>
      <w:r w:rsidRPr="004E6E49">
        <w:rPr>
          <w:b/>
          <w:bCs/>
          <w:lang w:val="en-US"/>
        </w:rPr>
        <w:t xml:space="preserve"> Study </w:t>
      </w:r>
      <w:r w:rsidRPr="003B2656">
        <w:rPr>
          <w:b/>
          <w:bCs/>
          <w:lang w:val="en-US"/>
        </w:rPr>
        <w:t>enhancements to support variable window length for CSI prediction</w:t>
      </w:r>
      <w:r>
        <w:rPr>
          <w:b/>
          <w:bCs/>
          <w:lang w:val="en-US"/>
        </w:rPr>
        <w:t xml:space="preserve"> at inference time</w:t>
      </w:r>
      <w:r w:rsidRPr="004E6E49">
        <w:rPr>
          <w:b/>
          <w:bCs/>
          <w:lang w:val="en-US"/>
        </w:rPr>
        <w:t>.</w:t>
      </w:r>
    </w:p>
    <w:p w14:paraId="033D1CF2" w14:textId="77777777" w:rsidR="00484839" w:rsidRDefault="00484839" w:rsidP="00484839">
      <w:pPr>
        <w:rPr>
          <w:b/>
          <w:bCs/>
          <w:lang w:val="en-US"/>
        </w:rPr>
      </w:pPr>
      <w:r w:rsidRPr="004E6E49">
        <w:rPr>
          <w:b/>
          <w:bCs/>
          <w:u w:val="single"/>
          <w:lang w:val="en-US"/>
        </w:rPr>
        <w:t xml:space="preserve">Proposal </w:t>
      </w:r>
      <w:r>
        <w:rPr>
          <w:b/>
          <w:bCs/>
          <w:u w:val="single"/>
          <w:lang w:val="en-US"/>
        </w:rPr>
        <w:t>3</w:t>
      </w:r>
      <w:r w:rsidRPr="004E6E49">
        <w:rPr>
          <w:b/>
          <w:bCs/>
          <w:u w:val="single"/>
          <w:lang w:val="en-US"/>
        </w:rPr>
        <w:t>:</w:t>
      </w:r>
      <w:r w:rsidRPr="004E6E49">
        <w:rPr>
          <w:b/>
          <w:bCs/>
          <w:lang w:val="en-US"/>
        </w:rPr>
        <w:t xml:space="preserve"> Study CSI</w:t>
      </w:r>
      <w:r>
        <w:rPr>
          <w:b/>
          <w:bCs/>
          <w:lang w:val="en-US"/>
        </w:rPr>
        <w:t>-RS</w:t>
      </w:r>
      <w:r w:rsidRPr="004E6E49">
        <w:rPr>
          <w:b/>
          <w:bCs/>
          <w:lang w:val="en-US"/>
        </w:rPr>
        <w:t xml:space="preserve"> </w:t>
      </w:r>
      <w:r>
        <w:rPr>
          <w:b/>
          <w:bCs/>
          <w:lang w:val="en-US"/>
        </w:rPr>
        <w:t>configuration</w:t>
      </w:r>
      <w:r w:rsidRPr="004E6E49">
        <w:rPr>
          <w:b/>
          <w:bCs/>
          <w:lang w:val="en-US"/>
        </w:rPr>
        <w:t xml:space="preserve"> enhancements </w:t>
      </w:r>
      <w:r>
        <w:rPr>
          <w:b/>
          <w:bCs/>
          <w:lang w:val="en-US"/>
        </w:rPr>
        <w:t xml:space="preserve">based </w:t>
      </w:r>
      <w:r w:rsidRPr="004E6E49">
        <w:rPr>
          <w:b/>
          <w:bCs/>
          <w:lang w:val="en-US"/>
        </w:rPr>
        <w:t xml:space="preserve">on variable </w:t>
      </w:r>
      <w:r>
        <w:rPr>
          <w:b/>
          <w:bCs/>
          <w:lang w:val="en-US"/>
        </w:rPr>
        <w:t xml:space="preserve">observation and prediction </w:t>
      </w:r>
      <w:r w:rsidRPr="004E6E49">
        <w:rPr>
          <w:b/>
          <w:bCs/>
          <w:lang w:val="en-US"/>
        </w:rPr>
        <w:t xml:space="preserve">window sizes for data collection </w:t>
      </w:r>
      <w:r>
        <w:rPr>
          <w:b/>
          <w:bCs/>
          <w:lang w:val="en-US"/>
        </w:rPr>
        <w:t xml:space="preserve">for training </w:t>
      </w:r>
      <w:r w:rsidRPr="004E6E49">
        <w:rPr>
          <w:b/>
          <w:bCs/>
          <w:lang w:val="en-US"/>
        </w:rPr>
        <w:t>and monitoring</w:t>
      </w:r>
      <w:r>
        <w:rPr>
          <w:b/>
          <w:bCs/>
          <w:lang w:val="en-US"/>
        </w:rPr>
        <w:t xml:space="preserve"> of UE-side CSI prediction models</w:t>
      </w:r>
      <w:r w:rsidRPr="004E6E49">
        <w:rPr>
          <w:b/>
          <w:bCs/>
          <w:lang w:val="en-US"/>
        </w:rPr>
        <w:t>.</w:t>
      </w:r>
    </w:p>
    <w:p w14:paraId="5A8C0F9C" w14:textId="77777777" w:rsidR="00484839" w:rsidRPr="004E6E49" w:rsidRDefault="00484839" w:rsidP="00484839">
      <w:pPr>
        <w:rPr>
          <w:b/>
          <w:bCs/>
          <w:lang w:val="en-US"/>
        </w:rPr>
      </w:pPr>
      <w:r w:rsidRPr="004E6E49">
        <w:rPr>
          <w:b/>
          <w:bCs/>
          <w:u w:val="single"/>
          <w:lang w:val="en-US"/>
        </w:rPr>
        <w:t xml:space="preserve">Proposal </w:t>
      </w:r>
      <w:r>
        <w:rPr>
          <w:b/>
          <w:bCs/>
          <w:u w:val="single"/>
          <w:lang w:val="en-US"/>
        </w:rPr>
        <w:t>4</w:t>
      </w:r>
      <w:r w:rsidRPr="004E6E49">
        <w:rPr>
          <w:b/>
          <w:bCs/>
          <w:u w:val="single"/>
          <w:lang w:val="en-US"/>
        </w:rPr>
        <w:t>:</w:t>
      </w:r>
      <w:r w:rsidRPr="004E6E49">
        <w:rPr>
          <w:b/>
          <w:bCs/>
          <w:lang w:val="en-US"/>
        </w:rPr>
        <w:t xml:space="preserve"> Study CSI reporting enhancements </w:t>
      </w:r>
      <w:r>
        <w:rPr>
          <w:b/>
          <w:bCs/>
          <w:lang w:val="en-US"/>
        </w:rPr>
        <w:t xml:space="preserve">based </w:t>
      </w:r>
      <w:r w:rsidRPr="004E6E49">
        <w:rPr>
          <w:b/>
          <w:bCs/>
          <w:lang w:val="en-US"/>
        </w:rPr>
        <w:t xml:space="preserve">on variable </w:t>
      </w:r>
      <w:r>
        <w:rPr>
          <w:b/>
          <w:bCs/>
          <w:lang w:val="en-US"/>
        </w:rPr>
        <w:t xml:space="preserve">observation and prediction </w:t>
      </w:r>
      <w:r w:rsidRPr="004E6E49">
        <w:rPr>
          <w:b/>
          <w:bCs/>
          <w:lang w:val="en-US"/>
        </w:rPr>
        <w:t xml:space="preserve">window sizes for data collection </w:t>
      </w:r>
      <w:r>
        <w:rPr>
          <w:b/>
          <w:bCs/>
          <w:lang w:val="en-US"/>
        </w:rPr>
        <w:t xml:space="preserve">for training </w:t>
      </w:r>
      <w:r w:rsidRPr="004E6E49">
        <w:rPr>
          <w:b/>
          <w:bCs/>
          <w:lang w:val="en-US"/>
        </w:rPr>
        <w:t>and monitoring</w:t>
      </w:r>
      <w:r>
        <w:rPr>
          <w:b/>
          <w:bCs/>
          <w:lang w:val="en-US"/>
        </w:rPr>
        <w:t xml:space="preserve"> of UE-side CSI prediction models</w:t>
      </w:r>
      <w:r w:rsidRPr="004E6E49">
        <w:rPr>
          <w:b/>
          <w:bCs/>
          <w:lang w:val="en-US"/>
        </w:rPr>
        <w:t>.</w:t>
      </w:r>
    </w:p>
    <w:p w14:paraId="06FC0E43" w14:textId="171ECD2D" w:rsidR="00484839" w:rsidRPr="00D84B70" w:rsidRDefault="00484839" w:rsidP="00484839">
      <w:pPr>
        <w:rPr>
          <w:b/>
          <w:bCs/>
          <w:szCs w:val="22"/>
        </w:rPr>
      </w:pPr>
      <w:r w:rsidRPr="00D84B70">
        <w:rPr>
          <w:b/>
          <w:bCs/>
          <w:szCs w:val="22"/>
          <w:u w:val="single"/>
        </w:rPr>
        <w:t xml:space="preserve">Proposal </w:t>
      </w:r>
      <w:r>
        <w:rPr>
          <w:b/>
          <w:bCs/>
          <w:szCs w:val="22"/>
          <w:u w:val="single"/>
        </w:rPr>
        <w:t>5</w:t>
      </w:r>
      <w:r w:rsidRPr="00D84B70">
        <w:rPr>
          <w:b/>
          <w:bCs/>
          <w:szCs w:val="22"/>
          <w:u w:val="single"/>
        </w:rPr>
        <w:t>:</w:t>
      </w:r>
      <w:r w:rsidRPr="00D84B70">
        <w:rPr>
          <w:b/>
          <w:bCs/>
          <w:szCs w:val="22"/>
        </w:rPr>
        <w:t xml:space="preserve"> Study metrics for monitoring the UE-side CSI prediction model that are more indicative of end-to-end performance.</w:t>
      </w:r>
    </w:p>
    <w:p w14:paraId="560D525B" w14:textId="77777777" w:rsidR="00484839" w:rsidRDefault="00484839" w:rsidP="00484839">
      <w:pPr>
        <w:rPr>
          <w:lang w:val="en-US"/>
        </w:rPr>
      </w:pPr>
      <w:r w:rsidRPr="003C1EAD">
        <w:rPr>
          <w:b/>
          <w:bCs/>
          <w:szCs w:val="22"/>
          <w:u w:val="single"/>
          <w:lang w:val="en-US"/>
        </w:rPr>
        <w:t xml:space="preserve">Proposal </w:t>
      </w:r>
      <w:r>
        <w:rPr>
          <w:b/>
          <w:bCs/>
          <w:szCs w:val="22"/>
          <w:u w:val="single"/>
          <w:lang w:val="en-US"/>
        </w:rPr>
        <w:t>6</w:t>
      </w:r>
      <w:r w:rsidRPr="003C1EAD">
        <w:rPr>
          <w:b/>
          <w:bCs/>
          <w:szCs w:val="22"/>
          <w:u w:val="single"/>
          <w:lang w:val="en-US"/>
        </w:rPr>
        <w:t>:</w:t>
      </w:r>
      <w:r w:rsidRPr="003C1EAD">
        <w:rPr>
          <w:b/>
          <w:bCs/>
          <w:szCs w:val="22"/>
          <w:lang w:val="en-US"/>
        </w:rPr>
        <w:tab/>
      </w:r>
      <w:r>
        <w:rPr>
          <w:b/>
          <w:bCs/>
          <w:szCs w:val="22"/>
          <w:lang w:val="en-US"/>
        </w:rPr>
        <w:t>Study the benefits of using out-of-distribution metrics</w:t>
      </w:r>
      <w:r w:rsidRPr="003C1EAD">
        <w:rPr>
          <w:b/>
          <w:bCs/>
          <w:szCs w:val="22"/>
          <w:lang w:val="en-US"/>
        </w:rPr>
        <w:t xml:space="preserve"> </w:t>
      </w:r>
      <w:r>
        <w:rPr>
          <w:b/>
          <w:bCs/>
          <w:szCs w:val="22"/>
          <w:lang w:val="en-US"/>
        </w:rPr>
        <w:t>f</w:t>
      </w:r>
      <w:r w:rsidRPr="003C1EAD">
        <w:rPr>
          <w:b/>
          <w:bCs/>
          <w:szCs w:val="22"/>
          <w:lang w:val="en-US"/>
        </w:rPr>
        <w:t>or</w:t>
      </w:r>
      <w:r>
        <w:rPr>
          <w:b/>
          <w:bCs/>
          <w:szCs w:val="22"/>
          <w:lang w:val="en-US"/>
        </w:rPr>
        <w:t xml:space="preserve"> UE-side model monitoring. </w:t>
      </w:r>
    </w:p>
    <w:p w14:paraId="76FF5E42" w14:textId="77777777" w:rsidR="00484839" w:rsidRPr="008A0122" w:rsidRDefault="00484839" w:rsidP="00484839">
      <w:pPr>
        <w:rPr>
          <w:b/>
          <w:bCs/>
          <w:lang w:val="en-US"/>
        </w:rPr>
      </w:pPr>
      <w:r w:rsidRPr="008A0122">
        <w:rPr>
          <w:b/>
          <w:bCs/>
          <w:u w:val="single"/>
          <w:lang w:val="en-US"/>
        </w:rPr>
        <w:t xml:space="preserve">Proposal </w:t>
      </w:r>
      <w:r>
        <w:rPr>
          <w:b/>
          <w:bCs/>
          <w:u w:val="single"/>
          <w:lang w:val="en-US"/>
        </w:rPr>
        <w:t>7</w:t>
      </w:r>
      <w:r w:rsidRPr="008A0122">
        <w:rPr>
          <w:b/>
          <w:bCs/>
          <w:u w:val="single"/>
          <w:lang w:val="en-US"/>
        </w:rPr>
        <w:t>:</w:t>
      </w:r>
      <w:r w:rsidRPr="008A0122">
        <w:rPr>
          <w:b/>
          <w:bCs/>
          <w:lang w:val="en-US"/>
        </w:rPr>
        <w:t xml:space="preserve"> Study a wider range of generalization aspects for CSI prediction.</w:t>
      </w:r>
    </w:p>
    <w:p w14:paraId="3DCFEF0F" w14:textId="77777777" w:rsidR="00484839" w:rsidRDefault="00484839" w:rsidP="00484839">
      <w:pPr>
        <w:rPr>
          <w:b/>
          <w:bCs/>
          <w:lang w:val="en-US"/>
        </w:rPr>
      </w:pPr>
      <w:r w:rsidRPr="008A0122">
        <w:rPr>
          <w:b/>
          <w:bCs/>
          <w:u w:val="single"/>
          <w:lang w:val="en-US"/>
        </w:rPr>
        <w:t xml:space="preserve">Proposal </w:t>
      </w:r>
      <w:r>
        <w:rPr>
          <w:b/>
          <w:bCs/>
          <w:u w:val="single"/>
          <w:lang w:val="en-US"/>
        </w:rPr>
        <w:t>8</w:t>
      </w:r>
      <w:r w:rsidRPr="008A0122">
        <w:rPr>
          <w:b/>
          <w:bCs/>
          <w:u w:val="single"/>
          <w:lang w:val="en-US"/>
        </w:rPr>
        <w:t>:</w:t>
      </w:r>
      <w:r w:rsidRPr="008A0122">
        <w:rPr>
          <w:b/>
          <w:bCs/>
          <w:lang w:val="en-US"/>
        </w:rPr>
        <w:t xml:space="preserve"> Study improved model generalization techniques to reduce the need for frequent model switching.</w:t>
      </w:r>
    </w:p>
    <w:p w14:paraId="07E33CDF" w14:textId="7D328B81" w:rsidR="00484839" w:rsidRPr="00DB482C" w:rsidRDefault="00484839" w:rsidP="00484839">
      <w:pPr>
        <w:rPr>
          <w:b/>
          <w:bCs/>
          <w:szCs w:val="22"/>
        </w:rPr>
      </w:pPr>
      <w:r w:rsidRPr="00DB482C">
        <w:rPr>
          <w:b/>
          <w:bCs/>
          <w:szCs w:val="22"/>
          <w:u w:val="single"/>
        </w:rPr>
        <w:t xml:space="preserve">Proposal </w:t>
      </w:r>
      <w:r>
        <w:rPr>
          <w:b/>
          <w:bCs/>
          <w:szCs w:val="22"/>
          <w:u w:val="single"/>
        </w:rPr>
        <w:t>9</w:t>
      </w:r>
      <w:r w:rsidRPr="00DB482C">
        <w:rPr>
          <w:b/>
          <w:bCs/>
          <w:szCs w:val="22"/>
          <w:u w:val="single"/>
        </w:rPr>
        <w:t>:</w:t>
      </w:r>
      <w:r w:rsidRPr="00DB482C">
        <w:rPr>
          <w:b/>
          <w:bCs/>
          <w:szCs w:val="22"/>
        </w:rPr>
        <w:t xml:space="preserve"> </w:t>
      </w:r>
      <w:r>
        <w:rPr>
          <w:b/>
          <w:bCs/>
          <w:szCs w:val="22"/>
        </w:rPr>
        <w:t xml:space="preserve"> </w:t>
      </w:r>
      <w:r w:rsidRPr="00DB482C">
        <w:rPr>
          <w:b/>
          <w:bCs/>
          <w:szCs w:val="22"/>
        </w:rPr>
        <w:t>Study a fallback mechanism which can be applicable for both AI/ML based CSI prediction and non-AI/ML based CSI prediction.</w:t>
      </w:r>
    </w:p>
    <w:p w14:paraId="71A8147F" w14:textId="77777777" w:rsidR="00773F15" w:rsidRPr="001D0064" w:rsidRDefault="00773F15" w:rsidP="00773F15">
      <w:pPr>
        <w:pStyle w:val="Heading1"/>
        <w:rPr>
          <w:sz w:val="32"/>
          <w:lang w:val="en-US"/>
        </w:rPr>
      </w:pPr>
      <w:bookmarkStart w:id="8" w:name="_Hlk110514697"/>
      <w:r w:rsidRPr="001D0064">
        <w:rPr>
          <w:sz w:val="32"/>
          <w:lang w:val="en-US"/>
        </w:rPr>
        <w:t>References</w:t>
      </w:r>
    </w:p>
    <w:p w14:paraId="58274DB0" w14:textId="208AD8EE" w:rsidR="00773F15" w:rsidRDefault="00773F15" w:rsidP="00773F15">
      <w:pPr>
        <w:pStyle w:val="Reference"/>
        <w:rPr>
          <w:sz w:val="20"/>
          <w:lang w:val="en-US"/>
        </w:rPr>
      </w:pPr>
      <w:bookmarkStart w:id="9" w:name="_Ref370891592"/>
      <w:bookmarkStart w:id="10" w:name="_Ref399440155"/>
      <w:bookmarkStart w:id="11" w:name="_Ref401222022"/>
      <w:bookmarkStart w:id="12" w:name="_Ref403048963"/>
      <w:bookmarkStart w:id="13"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9"/>
      <w:bookmarkEnd w:id="10"/>
      <w:bookmarkEnd w:id="11"/>
      <w:bookmarkEnd w:id="12"/>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3"/>
    </w:p>
    <w:p w14:paraId="5BDE5B96" w14:textId="4AF385E3" w:rsidR="005E1C11" w:rsidRPr="0062336A" w:rsidRDefault="000B5332" w:rsidP="0062336A">
      <w:pPr>
        <w:pStyle w:val="Reference"/>
        <w:rPr>
          <w:sz w:val="20"/>
          <w:lang w:val="en-US"/>
        </w:rPr>
      </w:pPr>
      <w:bookmarkStart w:id="14" w:name="_Ref158642138"/>
      <w:r w:rsidRPr="00643480">
        <w:rPr>
          <w:sz w:val="20"/>
          <w:lang w:val="en-US"/>
        </w:rPr>
        <w:t>RP-</w:t>
      </w:r>
      <w:r>
        <w:rPr>
          <w:sz w:val="20"/>
          <w:lang w:val="en-US"/>
        </w:rPr>
        <w:t>221348</w:t>
      </w:r>
      <w:r w:rsidRPr="00643480">
        <w:rPr>
          <w:sz w:val="20"/>
          <w:lang w:val="en-US"/>
        </w:rPr>
        <w:t>, “</w:t>
      </w:r>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4"/>
    </w:p>
    <w:p w14:paraId="60A4051B" w14:textId="6D521F6D" w:rsidR="0023397A" w:rsidRPr="0023397A" w:rsidRDefault="0023397A" w:rsidP="0023397A">
      <w:pPr>
        <w:pStyle w:val="Reference"/>
        <w:rPr>
          <w:sz w:val="20"/>
          <w:lang w:val="en-US"/>
        </w:rPr>
      </w:pPr>
      <w:bookmarkStart w:id="15" w:name="_Ref158642161"/>
      <w:bookmarkStart w:id="16"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5"/>
    </w:p>
    <w:p w14:paraId="0B7FE724" w14:textId="77777777" w:rsidR="00586E0F" w:rsidRDefault="00586E0F" w:rsidP="00586E0F">
      <w:pPr>
        <w:pStyle w:val="Reference"/>
        <w:rPr>
          <w:sz w:val="20"/>
          <w:lang w:val="en-US"/>
        </w:rPr>
      </w:pPr>
      <w:bookmarkStart w:id="17" w:name="_Ref111189274"/>
      <w:bookmarkEnd w:id="8"/>
      <w:bookmarkEnd w:id="16"/>
      <w:r w:rsidRPr="009F7FD4">
        <w:rPr>
          <w:sz w:val="20"/>
          <w:lang w:val="en-US"/>
        </w:rPr>
        <w:lastRenderedPageBreak/>
        <w:t xml:space="preserve">C. Wen, W. </w:t>
      </w:r>
      <w:proofErr w:type="gramStart"/>
      <w:r w:rsidRPr="009F7FD4">
        <w:rPr>
          <w:sz w:val="20"/>
          <w:lang w:val="en-US"/>
        </w:rPr>
        <w:t>Shih</w:t>
      </w:r>
      <w:proofErr w:type="gramEnd"/>
      <w:r w:rsidRPr="009F7FD4">
        <w:rPr>
          <w:sz w:val="20"/>
          <w:lang w:val="en-US"/>
        </w:rPr>
        <w:t xml:space="preserve"> and S. Jin, "Deep Learning for Massive MIMO CSI Feedback," in IEEE Wireless Communications Letters, vol. 7, no. 5, pp. 748-751, Oct. 2018, </w:t>
      </w:r>
      <w:proofErr w:type="spellStart"/>
      <w:r w:rsidRPr="009F7FD4">
        <w:rPr>
          <w:sz w:val="20"/>
          <w:lang w:val="en-US"/>
        </w:rPr>
        <w:t>doi</w:t>
      </w:r>
      <w:proofErr w:type="spellEnd"/>
      <w:r w:rsidRPr="009F7FD4">
        <w:rPr>
          <w:sz w:val="20"/>
          <w:lang w:val="en-US"/>
        </w:rPr>
        <w:t>: 10.1109/LWC.2018.2818160.</w:t>
      </w:r>
    </w:p>
    <w:p w14:paraId="44D31709" w14:textId="77777777" w:rsidR="00586E0F" w:rsidRDefault="00586E0F" w:rsidP="00586E0F">
      <w:pPr>
        <w:pStyle w:val="Reference"/>
        <w:rPr>
          <w:sz w:val="20"/>
          <w:lang w:val="en-US"/>
        </w:rPr>
      </w:pPr>
      <w:bookmarkStart w:id="18" w:name="_Ref127302058"/>
      <w:r w:rsidRPr="002F4866">
        <w:rPr>
          <w:sz w:val="20"/>
          <w:lang w:val="en-US"/>
        </w:rPr>
        <w:t xml:space="preserve">W. Liu, W. Tian, H. Xiao, S. Jin, X. </w:t>
      </w:r>
      <w:proofErr w:type="gramStart"/>
      <w:r w:rsidRPr="002F4866">
        <w:rPr>
          <w:sz w:val="20"/>
          <w:lang w:val="en-US"/>
        </w:rPr>
        <w:t>Liu</w:t>
      </w:r>
      <w:proofErr w:type="gramEnd"/>
      <w:r w:rsidRPr="002F4866">
        <w:rPr>
          <w:sz w:val="20"/>
          <w:lang w:val="en-US"/>
        </w:rPr>
        <w:t xml:space="preserve"> and J. Shen, "</w:t>
      </w:r>
      <w:proofErr w:type="spellStart"/>
      <w:r w:rsidRPr="002F4866">
        <w:rPr>
          <w:sz w:val="20"/>
          <w:lang w:val="en-US"/>
        </w:rPr>
        <w:t>EVCsiNet</w:t>
      </w:r>
      <w:proofErr w:type="spellEnd"/>
      <w:r w:rsidRPr="002F4866">
        <w:rPr>
          <w:sz w:val="20"/>
          <w:lang w:val="en-US"/>
        </w:rPr>
        <w:t>: Eigenvector-Based CSI Feedback Under 3GPP Link-Level Channels," in </w:t>
      </w:r>
      <w:r w:rsidRPr="002F4866">
        <w:rPr>
          <w:i/>
          <w:iCs/>
          <w:lang w:val="en-US"/>
        </w:rPr>
        <w:t>IEEE Wireless Communications Letters</w:t>
      </w:r>
      <w:r w:rsidRPr="002F4866">
        <w:rPr>
          <w:sz w:val="20"/>
          <w:lang w:val="en-US"/>
        </w:rPr>
        <w:t xml:space="preserve">, vol. 10, no. 12, pp. 2688-2692, Dec. 2021, </w:t>
      </w:r>
      <w:proofErr w:type="spellStart"/>
      <w:r w:rsidRPr="002F4866">
        <w:rPr>
          <w:sz w:val="20"/>
          <w:lang w:val="en-US"/>
        </w:rPr>
        <w:t>doi</w:t>
      </w:r>
      <w:proofErr w:type="spellEnd"/>
      <w:r w:rsidRPr="002F4866">
        <w:rPr>
          <w:sz w:val="20"/>
          <w:lang w:val="en-US"/>
        </w:rPr>
        <w:t>: 10.1109/LWC.2021.3112747.</w:t>
      </w:r>
      <w:bookmarkEnd w:id="18"/>
    </w:p>
    <w:p w14:paraId="71278EA1" w14:textId="77777777" w:rsidR="00586E0F" w:rsidRPr="00A07C27" w:rsidRDefault="00586E0F" w:rsidP="00586E0F">
      <w:pPr>
        <w:pStyle w:val="Reference"/>
        <w:rPr>
          <w:sz w:val="20"/>
          <w:lang w:val="en-US"/>
        </w:rPr>
      </w:pPr>
      <w:r>
        <w:rPr>
          <w:sz w:val="20"/>
        </w:rPr>
        <w:t xml:space="preserve">A. </w:t>
      </w:r>
      <w:r w:rsidRPr="00536A35">
        <w:rPr>
          <w:sz w:val="20"/>
        </w:rPr>
        <w:t>Vaswani, N</w:t>
      </w:r>
      <w:r>
        <w:rPr>
          <w:sz w:val="20"/>
        </w:rPr>
        <w:t>.</w:t>
      </w:r>
      <w:r w:rsidRPr="00536A35">
        <w:rPr>
          <w:sz w:val="20"/>
        </w:rPr>
        <w:t xml:space="preserve"> </w:t>
      </w:r>
      <w:proofErr w:type="spellStart"/>
      <w:r w:rsidRPr="00536A35">
        <w:rPr>
          <w:sz w:val="20"/>
        </w:rPr>
        <w:t>Shazeer</w:t>
      </w:r>
      <w:proofErr w:type="spellEnd"/>
      <w:r w:rsidRPr="00536A35">
        <w:rPr>
          <w:sz w:val="20"/>
        </w:rPr>
        <w:t>, N</w:t>
      </w:r>
      <w:r>
        <w:rPr>
          <w:sz w:val="20"/>
        </w:rPr>
        <w:t>.</w:t>
      </w:r>
      <w:r w:rsidRPr="00536A35">
        <w:rPr>
          <w:sz w:val="20"/>
        </w:rPr>
        <w:t xml:space="preserve"> Parmar, J</w:t>
      </w:r>
      <w:r>
        <w:rPr>
          <w:sz w:val="20"/>
        </w:rPr>
        <w:t>.</w:t>
      </w:r>
      <w:r w:rsidRPr="00536A35">
        <w:rPr>
          <w:sz w:val="20"/>
        </w:rPr>
        <w:t xml:space="preserve"> </w:t>
      </w:r>
      <w:proofErr w:type="spellStart"/>
      <w:r w:rsidRPr="00536A35">
        <w:rPr>
          <w:sz w:val="20"/>
        </w:rPr>
        <w:t>Uszkoreit</w:t>
      </w:r>
      <w:proofErr w:type="spellEnd"/>
      <w:r w:rsidRPr="00536A35">
        <w:rPr>
          <w:sz w:val="20"/>
        </w:rPr>
        <w: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w:t>
      </w:r>
      <w:proofErr w:type="spellStart"/>
      <w:r w:rsidRPr="00536A35">
        <w:rPr>
          <w:sz w:val="20"/>
        </w:rPr>
        <w:t>Polosukhin</w:t>
      </w:r>
      <w:proofErr w:type="spellEnd"/>
      <w:r w:rsidRPr="00536A35">
        <w:rPr>
          <w:sz w:val="20"/>
        </w:rPr>
        <w:t>. "Attention is all you need." </w:t>
      </w:r>
      <w:r w:rsidRPr="00536A35">
        <w:rPr>
          <w:i/>
          <w:iCs/>
          <w:sz w:val="20"/>
        </w:rPr>
        <w:t>Advances in neural information processing systems</w:t>
      </w:r>
      <w:r w:rsidRPr="00536A35">
        <w:rPr>
          <w:sz w:val="20"/>
        </w:rPr>
        <w:t> 30 (2017).</w:t>
      </w:r>
    </w:p>
    <w:bookmarkEnd w:id="17"/>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r>
        <w:rPr>
          <w:sz w:val="32"/>
          <w:lang w:val="en-US"/>
        </w:rPr>
        <w:t xml:space="preserve">Appendix </w:t>
      </w:r>
    </w:p>
    <w:p w14:paraId="783A927A" w14:textId="10C2B1A9"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 xml:space="preserve">based on the assumptions </w:t>
      </w:r>
      <w:r w:rsidR="00F60082">
        <w:rPr>
          <w:szCs w:val="22"/>
        </w:rPr>
        <w:t>listed</w:t>
      </w:r>
      <w:r>
        <w:rPr>
          <w:szCs w:val="22"/>
        </w:rPr>
        <w:t xml:space="preserve"> in </w:t>
      </w:r>
      <w:r w:rsidR="00F60082">
        <w:rPr>
          <w:szCs w:val="22"/>
        </w:rPr>
        <w:fldChar w:fldCharType="begin"/>
      </w:r>
      <w:r w:rsidR="00F60082">
        <w:rPr>
          <w:szCs w:val="22"/>
        </w:rPr>
        <w:instrText xml:space="preserve"> REF _Ref158642161 \r \h </w:instrText>
      </w:r>
      <w:r w:rsidR="00F60082">
        <w:rPr>
          <w:szCs w:val="22"/>
        </w:rPr>
      </w:r>
      <w:r w:rsidR="00F60082">
        <w:rPr>
          <w:szCs w:val="22"/>
        </w:rPr>
        <w:fldChar w:fldCharType="separate"/>
      </w:r>
      <w:r w:rsidR="00E905DB">
        <w:rPr>
          <w:szCs w:val="22"/>
        </w:rPr>
        <w:t>[3]</w:t>
      </w:r>
      <w:r w:rsidR="00F60082">
        <w:rPr>
          <w:szCs w:val="22"/>
        </w:rPr>
        <w:fldChar w:fldCharType="end"/>
      </w:r>
      <w:r w:rsidR="00F60082">
        <w:rPr>
          <w:szCs w:val="22"/>
        </w:rPr>
        <w:t xml:space="preserve"> </w:t>
      </w:r>
      <w:r>
        <w:rPr>
          <w:szCs w:val="22"/>
        </w:rPr>
        <w:t>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57C0F696" w:rsidR="007F526E" w:rsidRDefault="007F526E" w:rsidP="007F526E">
      <w:pPr>
        <w:pStyle w:val="Caption"/>
        <w:keepNext/>
      </w:pPr>
      <w:r>
        <w:t xml:space="preserve">Table </w:t>
      </w:r>
      <w:r>
        <w:fldChar w:fldCharType="begin"/>
      </w:r>
      <w:r>
        <w:instrText xml:space="preserve"> SEQ Table \* ARABIC </w:instrText>
      </w:r>
      <w:r>
        <w:fldChar w:fldCharType="separate"/>
      </w:r>
      <w:r w:rsidR="00E905DB">
        <w:rPr>
          <w:noProof/>
        </w:rPr>
        <w:t>1</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xml:space="preserve"> ; configuration </w:t>
            </w:r>
            <w:proofErr w:type="spellStart"/>
            <w:r>
              <w:rPr>
                <w:rFonts w:ascii="Arial" w:hAnsi="Arial" w:cs="Arial"/>
                <w:color w:val="000000"/>
                <w:sz w:val="16"/>
                <w:szCs w:val="16"/>
                <w:lang w:val="fr-FR"/>
              </w:rPr>
              <w:t>specific</w:t>
            </w:r>
            <w:proofErr w:type="spellEnd"/>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w:t>
            </w:r>
            <w:proofErr w:type="spellStart"/>
            <w:proofErr w:type="gramStart"/>
            <w:r w:rsidRPr="002232A5">
              <w:rPr>
                <w:rFonts w:ascii="Arial" w:hAnsi="Arial" w:cs="Arial"/>
                <w:color w:val="000000"/>
                <w:sz w:val="16"/>
                <w:szCs w:val="16"/>
              </w:rPr>
              <w:t>dH,dV</w:t>
            </w:r>
            <w:proofErr w:type="spellEnd"/>
            <w:proofErr w:type="gramEnd"/>
            <w:r w:rsidRPr="002232A5">
              <w:rPr>
                <w:rFonts w:ascii="Arial" w:hAnsi="Arial" w:cs="Arial"/>
                <w:color w:val="000000"/>
                <w:sz w:val="16"/>
                <w:szCs w:val="16"/>
              </w:rPr>
              <w:t>)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7F839468" w:rsidR="007F526E" w:rsidRPr="00EA007D" w:rsidRDefault="004C3ED9" w:rsidP="00BD1EEA">
            <w:pPr>
              <w:rPr>
                <w:rFonts w:ascii="Arial" w:hAnsi="Arial" w:cs="Arial"/>
                <w:color w:val="000000"/>
                <w:sz w:val="16"/>
                <w:szCs w:val="16"/>
                <w:lang w:val="en-US"/>
              </w:rPr>
            </w:pPr>
            <w:r w:rsidRPr="004C3ED9">
              <w:rPr>
                <w:rFonts w:ascii="Arial" w:hAnsi="Arial" w:cs="Arial"/>
                <w:color w:val="000000"/>
                <w:sz w:val="16"/>
                <w:szCs w:val="16"/>
              </w:rPr>
              <w:t>15</w:t>
            </w:r>
            <w:r w:rsidR="007F526E" w:rsidRPr="004C3ED9">
              <w:rPr>
                <w:rFonts w:ascii="Arial" w:hAnsi="Arial" w:cs="Arial"/>
                <w:color w:val="000000"/>
                <w:sz w:val="16"/>
                <w:szCs w:val="16"/>
              </w:rPr>
              <w:t xml:space="preserve">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lastRenderedPageBreak/>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5 </w:t>
            </w:r>
            <w:proofErr w:type="spellStart"/>
            <w:r w:rsidRPr="002232A5">
              <w:rPr>
                <w:rFonts w:ascii="Arial" w:eastAsia="Microsoft YaHei UI" w:hAnsi="Arial" w:cs="Arial"/>
                <w:color w:val="000000"/>
                <w:sz w:val="16"/>
                <w:szCs w:val="16"/>
              </w:rPr>
              <w:t>ms</w:t>
            </w:r>
            <w:proofErr w:type="spellEnd"/>
            <w:r w:rsidRPr="002232A5">
              <w:rPr>
                <w:rFonts w:ascii="Arial" w:eastAsia="Microsoft YaHei UI" w:hAnsi="Arial" w:cs="Arial"/>
                <w:color w:val="000000"/>
                <w:sz w:val="16"/>
                <w:szCs w:val="16"/>
              </w:rPr>
              <w:t>,</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4 </w:t>
            </w:r>
            <w:proofErr w:type="spellStart"/>
            <w:r w:rsidRPr="002232A5">
              <w:rPr>
                <w:rFonts w:ascii="Arial" w:eastAsia="Microsoft YaHei UI" w:hAnsi="Arial" w:cs="Arial"/>
                <w:color w:val="000000"/>
                <w:sz w:val="16"/>
                <w:szCs w:val="16"/>
              </w:rPr>
              <w:t>ms</w:t>
            </w:r>
            <w:proofErr w:type="spellEnd"/>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 xml:space="preserve">Full buffer, </w:t>
            </w:r>
            <w:proofErr w:type="gramStart"/>
            <w:r w:rsidRPr="004E7464">
              <w:rPr>
                <w:rFonts w:ascii="Arial" w:hAnsi="Arial" w:cs="Arial"/>
                <w:color w:val="000000"/>
                <w:sz w:val="16"/>
                <w:szCs w:val="16"/>
                <w:lang w:val="en-US"/>
              </w:rPr>
              <w:t>Non</w:t>
            </w:r>
            <w:proofErr w:type="gramEnd"/>
            <w:r w:rsidRPr="004E7464">
              <w:rPr>
                <w:rFonts w:ascii="Arial" w:hAnsi="Arial" w:cs="Arial"/>
                <w:color w:val="000000"/>
                <w:sz w:val="16"/>
                <w:szCs w:val="16"/>
                <w:lang w:val="en-US"/>
              </w:rPr>
              <w:t xml:space="preserve">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28A082C2" w:rsidR="007F526E" w:rsidRPr="002232A5" w:rsidRDefault="00FD0697" w:rsidP="001E7F8E">
            <w:pPr>
              <w:rPr>
                <w:rFonts w:ascii="Arial" w:hAnsi="Arial" w:cs="Arial"/>
                <w:color w:val="000000"/>
                <w:sz w:val="16"/>
                <w:szCs w:val="16"/>
                <w:lang w:val="en-US"/>
              </w:rPr>
            </w:pPr>
            <w:r w:rsidRPr="00FD0697">
              <w:rPr>
                <w:rFonts w:ascii="Arial" w:hAnsi="Arial" w:cs="Arial"/>
                <w:color w:val="000000"/>
                <w:sz w:val="16"/>
                <w:szCs w:val="16"/>
                <w:lang w:val="en-US"/>
              </w:rPr>
              <w:t>CSI prediction: 100% outdoor</w:t>
            </w:r>
            <w:r w:rsidR="001E7F8E">
              <w:rPr>
                <w:rFonts w:ascii="Arial" w:hAnsi="Arial" w:cs="Arial"/>
                <w:color w:val="000000"/>
                <w:sz w:val="16"/>
                <w:szCs w:val="16"/>
                <w:lang w:val="en-US"/>
              </w:rPr>
              <w:t xml:space="preserve">, including </w:t>
            </w:r>
            <w:r w:rsidR="001E7F8E" w:rsidRPr="001E7F8E">
              <w:rPr>
                <w:rFonts w:ascii="Arial" w:hAnsi="Arial" w:cs="Arial"/>
                <w:color w:val="000000"/>
                <w:sz w:val="16"/>
                <w:szCs w:val="16"/>
                <w:lang w:val="en-US"/>
              </w:rPr>
              <w:t xml:space="preserve">O2I car penetration loss (as per </w:t>
            </w:r>
            <w:r w:rsidR="001E7F8E">
              <w:rPr>
                <w:rFonts w:ascii="Arial" w:hAnsi="Arial" w:cs="Arial"/>
                <w:color w:val="000000"/>
                <w:sz w:val="16"/>
                <w:szCs w:val="16"/>
                <w:lang w:val="en-US"/>
              </w:rPr>
              <w:t xml:space="preserve">TR </w:t>
            </w:r>
            <w:r w:rsidR="001E7F8E" w:rsidRPr="001E7F8E">
              <w:rPr>
                <w:rFonts w:ascii="Arial" w:hAnsi="Arial" w:cs="Arial"/>
                <w:color w:val="000000"/>
                <w:sz w:val="16"/>
                <w:szCs w:val="16"/>
                <w:lang w:val="en-US"/>
              </w:rPr>
              <w:t>38.901</w:t>
            </w:r>
            <w:r w:rsidR="001E7F8E">
              <w:rPr>
                <w:rFonts w:ascii="Arial" w:hAnsi="Arial" w:cs="Arial"/>
                <w:color w:val="000000"/>
                <w:sz w:val="16"/>
                <w:szCs w:val="16"/>
                <w:lang w:val="en-US"/>
              </w:rPr>
              <w:t>)</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D55085">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922A" w14:textId="77777777" w:rsidR="0057748C" w:rsidRDefault="0057748C">
      <w:r>
        <w:separator/>
      </w:r>
    </w:p>
  </w:endnote>
  <w:endnote w:type="continuationSeparator" w:id="0">
    <w:p w14:paraId="7ED5B582" w14:textId="77777777" w:rsidR="0057748C" w:rsidRDefault="0057748C">
      <w:r>
        <w:continuationSeparator/>
      </w:r>
    </w:p>
  </w:endnote>
  <w:endnote w:type="continuationNotice" w:id="1">
    <w:p w14:paraId="2F9539EA" w14:textId="77777777" w:rsidR="0057748C" w:rsidRDefault="00577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42C5A7D9"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3ACE" w14:textId="77777777" w:rsidR="0057748C" w:rsidRDefault="0057748C">
      <w:r>
        <w:separator/>
      </w:r>
    </w:p>
  </w:footnote>
  <w:footnote w:type="continuationSeparator" w:id="0">
    <w:p w14:paraId="711FBE1E" w14:textId="77777777" w:rsidR="0057748C" w:rsidRDefault="0057748C">
      <w:r>
        <w:continuationSeparator/>
      </w:r>
    </w:p>
  </w:footnote>
  <w:footnote w:type="continuationNotice" w:id="1">
    <w:p w14:paraId="0919AEFE" w14:textId="77777777" w:rsidR="0057748C" w:rsidRDefault="00577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5"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8"/>
  </w:num>
  <w:num w:numId="3" w16cid:durableId="1519151789">
    <w:abstractNumId w:val="13"/>
  </w:num>
  <w:num w:numId="4" w16cid:durableId="1934044786">
    <w:abstractNumId w:val="14"/>
  </w:num>
  <w:num w:numId="5" w16cid:durableId="1435324944">
    <w:abstractNumId w:val="10"/>
  </w:num>
  <w:num w:numId="6" w16cid:durableId="1922372000">
    <w:abstractNumId w:val="15"/>
  </w:num>
  <w:num w:numId="7" w16cid:durableId="1083601651">
    <w:abstractNumId w:val="21"/>
  </w:num>
  <w:num w:numId="8" w16cid:durableId="49505293">
    <w:abstractNumId w:val="11"/>
  </w:num>
  <w:num w:numId="9" w16cid:durableId="947472016">
    <w:abstractNumId w:val="26"/>
  </w:num>
  <w:num w:numId="10" w16cid:durableId="407505057">
    <w:abstractNumId w:val="22"/>
  </w:num>
  <w:num w:numId="11" w16cid:durableId="468060315">
    <w:abstractNumId w:val="7"/>
  </w:num>
  <w:num w:numId="12" w16cid:durableId="509488479">
    <w:abstractNumId w:val="16"/>
  </w:num>
  <w:num w:numId="13" w16cid:durableId="1212615925">
    <w:abstractNumId w:val="5"/>
  </w:num>
  <w:num w:numId="14" w16cid:durableId="846946745">
    <w:abstractNumId w:val="17"/>
  </w:num>
  <w:num w:numId="15" w16cid:durableId="551890891">
    <w:abstractNumId w:val="12"/>
  </w:num>
  <w:num w:numId="16" w16cid:durableId="1164052319">
    <w:abstractNumId w:val="20"/>
  </w:num>
  <w:num w:numId="17" w16cid:durableId="1287421463">
    <w:abstractNumId w:val="4"/>
  </w:num>
  <w:num w:numId="18" w16cid:durableId="36274038">
    <w:abstractNumId w:val="8"/>
  </w:num>
  <w:num w:numId="19" w16cid:durableId="2054114975">
    <w:abstractNumId w:val="6"/>
  </w:num>
  <w:num w:numId="20" w16cid:durableId="2126535396">
    <w:abstractNumId w:val="2"/>
  </w:num>
  <w:num w:numId="21" w16cid:durableId="1865092179">
    <w:abstractNumId w:val="23"/>
  </w:num>
  <w:num w:numId="22" w16cid:durableId="1073430857">
    <w:abstractNumId w:val="25"/>
  </w:num>
  <w:num w:numId="23" w16cid:durableId="2072189467">
    <w:abstractNumId w:val="0"/>
  </w:num>
  <w:num w:numId="24" w16cid:durableId="1605839235">
    <w:abstractNumId w:val="24"/>
  </w:num>
  <w:num w:numId="25" w16cid:durableId="1417284892">
    <w:abstractNumId w:val="3"/>
  </w:num>
  <w:num w:numId="26" w16cid:durableId="541404648">
    <w:abstractNumId w:val="19"/>
  </w:num>
  <w:num w:numId="27" w16cid:durableId="209265289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BC4"/>
    <w:rsid w:val="0000360F"/>
    <w:rsid w:val="00003E50"/>
    <w:rsid w:val="00003E87"/>
    <w:rsid w:val="00003EC3"/>
    <w:rsid w:val="0000497A"/>
    <w:rsid w:val="00004F21"/>
    <w:rsid w:val="00005C5A"/>
    <w:rsid w:val="00006446"/>
    <w:rsid w:val="00006896"/>
    <w:rsid w:val="00006CCF"/>
    <w:rsid w:val="00006CE4"/>
    <w:rsid w:val="00007CDC"/>
    <w:rsid w:val="00007DCB"/>
    <w:rsid w:val="000104C6"/>
    <w:rsid w:val="0001074B"/>
    <w:rsid w:val="000110C9"/>
    <w:rsid w:val="00011B28"/>
    <w:rsid w:val="00011E0E"/>
    <w:rsid w:val="00011EE8"/>
    <w:rsid w:val="000126BF"/>
    <w:rsid w:val="00012C16"/>
    <w:rsid w:val="000136C9"/>
    <w:rsid w:val="00013757"/>
    <w:rsid w:val="00014332"/>
    <w:rsid w:val="000146F2"/>
    <w:rsid w:val="0001471C"/>
    <w:rsid w:val="00015042"/>
    <w:rsid w:val="000153E9"/>
    <w:rsid w:val="000154A5"/>
    <w:rsid w:val="00015D15"/>
    <w:rsid w:val="000160BB"/>
    <w:rsid w:val="00016E0A"/>
    <w:rsid w:val="00017244"/>
    <w:rsid w:val="00020168"/>
    <w:rsid w:val="00020E64"/>
    <w:rsid w:val="00020E6C"/>
    <w:rsid w:val="00021143"/>
    <w:rsid w:val="00021594"/>
    <w:rsid w:val="00022522"/>
    <w:rsid w:val="000226CC"/>
    <w:rsid w:val="00022C6C"/>
    <w:rsid w:val="00023233"/>
    <w:rsid w:val="00023DAF"/>
    <w:rsid w:val="00024DBA"/>
    <w:rsid w:val="00024EFE"/>
    <w:rsid w:val="0002564D"/>
    <w:rsid w:val="000256CA"/>
    <w:rsid w:val="00025D5F"/>
    <w:rsid w:val="00025ECA"/>
    <w:rsid w:val="000264D7"/>
    <w:rsid w:val="000268F1"/>
    <w:rsid w:val="00026E30"/>
    <w:rsid w:val="00026ED8"/>
    <w:rsid w:val="00027DEF"/>
    <w:rsid w:val="00030516"/>
    <w:rsid w:val="0003054B"/>
    <w:rsid w:val="00030FD1"/>
    <w:rsid w:val="000312D5"/>
    <w:rsid w:val="00032292"/>
    <w:rsid w:val="000325B8"/>
    <w:rsid w:val="0003316E"/>
    <w:rsid w:val="00033351"/>
    <w:rsid w:val="0003410A"/>
    <w:rsid w:val="00034561"/>
    <w:rsid w:val="00034A05"/>
    <w:rsid w:val="00034C15"/>
    <w:rsid w:val="00034F38"/>
    <w:rsid w:val="00035EA8"/>
    <w:rsid w:val="0003664E"/>
    <w:rsid w:val="000367CE"/>
    <w:rsid w:val="00036AF4"/>
    <w:rsid w:val="00036BA1"/>
    <w:rsid w:val="00036CFE"/>
    <w:rsid w:val="00036E19"/>
    <w:rsid w:val="000372E9"/>
    <w:rsid w:val="000407F2"/>
    <w:rsid w:val="00040B78"/>
    <w:rsid w:val="000418FE"/>
    <w:rsid w:val="000422E2"/>
    <w:rsid w:val="00042F22"/>
    <w:rsid w:val="0004320C"/>
    <w:rsid w:val="000437FA"/>
    <w:rsid w:val="00044278"/>
    <w:rsid w:val="000444EF"/>
    <w:rsid w:val="00044A9C"/>
    <w:rsid w:val="000455AE"/>
    <w:rsid w:val="00045735"/>
    <w:rsid w:val="00045AD3"/>
    <w:rsid w:val="00045E09"/>
    <w:rsid w:val="000461CD"/>
    <w:rsid w:val="00046F89"/>
    <w:rsid w:val="0004770B"/>
    <w:rsid w:val="0005002D"/>
    <w:rsid w:val="000500C3"/>
    <w:rsid w:val="00050717"/>
    <w:rsid w:val="00050D78"/>
    <w:rsid w:val="000511FA"/>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7D"/>
    <w:rsid w:val="00057636"/>
    <w:rsid w:val="000604D2"/>
    <w:rsid w:val="00060886"/>
    <w:rsid w:val="000616E7"/>
    <w:rsid w:val="00061829"/>
    <w:rsid w:val="0006251E"/>
    <w:rsid w:val="000625C8"/>
    <w:rsid w:val="000629CC"/>
    <w:rsid w:val="000637A9"/>
    <w:rsid w:val="00063C46"/>
    <w:rsid w:val="00063EF3"/>
    <w:rsid w:val="000645B8"/>
    <w:rsid w:val="0006460E"/>
    <w:rsid w:val="00064878"/>
    <w:rsid w:val="0006487E"/>
    <w:rsid w:val="00064939"/>
    <w:rsid w:val="00065D09"/>
    <w:rsid w:val="00065E1A"/>
    <w:rsid w:val="0006626C"/>
    <w:rsid w:val="00066916"/>
    <w:rsid w:val="00070049"/>
    <w:rsid w:val="00071164"/>
    <w:rsid w:val="00071225"/>
    <w:rsid w:val="000715A7"/>
    <w:rsid w:val="00071DBE"/>
    <w:rsid w:val="000725A0"/>
    <w:rsid w:val="0007415D"/>
    <w:rsid w:val="00074AF8"/>
    <w:rsid w:val="00074C16"/>
    <w:rsid w:val="00074F35"/>
    <w:rsid w:val="00075052"/>
    <w:rsid w:val="00075BF1"/>
    <w:rsid w:val="0007636A"/>
    <w:rsid w:val="000769D3"/>
    <w:rsid w:val="000769F3"/>
    <w:rsid w:val="00077856"/>
    <w:rsid w:val="00077A1C"/>
    <w:rsid w:val="00077E5F"/>
    <w:rsid w:val="0008005D"/>
    <w:rsid w:val="00080281"/>
    <w:rsid w:val="0008036A"/>
    <w:rsid w:val="0008160A"/>
    <w:rsid w:val="00081AE6"/>
    <w:rsid w:val="00082135"/>
    <w:rsid w:val="00082E01"/>
    <w:rsid w:val="0008396A"/>
    <w:rsid w:val="000839BC"/>
    <w:rsid w:val="000848F0"/>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5061"/>
    <w:rsid w:val="0009510F"/>
    <w:rsid w:val="0009576A"/>
    <w:rsid w:val="00096A7E"/>
    <w:rsid w:val="00097774"/>
    <w:rsid w:val="000978E3"/>
    <w:rsid w:val="000A0028"/>
    <w:rsid w:val="000A0276"/>
    <w:rsid w:val="000A19E0"/>
    <w:rsid w:val="000A1B7B"/>
    <w:rsid w:val="000A1D99"/>
    <w:rsid w:val="000A22F2"/>
    <w:rsid w:val="000A2538"/>
    <w:rsid w:val="000A25E0"/>
    <w:rsid w:val="000A2AA4"/>
    <w:rsid w:val="000A3023"/>
    <w:rsid w:val="000A3063"/>
    <w:rsid w:val="000A34E0"/>
    <w:rsid w:val="000A392D"/>
    <w:rsid w:val="000A41FE"/>
    <w:rsid w:val="000A44FE"/>
    <w:rsid w:val="000A49D3"/>
    <w:rsid w:val="000A56F2"/>
    <w:rsid w:val="000A5AD5"/>
    <w:rsid w:val="000A6163"/>
    <w:rsid w:val="000A7DC3"/>
    <w:rsid w:val="000B0223"/>
    <w:rsid w:val="000B02A2"/>
    <w:rsid w:val="000B0A01"/>
    <w:rsid w:val="000B2719"/>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771"/>
    <w:rsid w:val="000C165A"/>
    <w:rsid w:val="000C1689"/>
    <w:rsid w:val="000C1E19"/>
    <w:rsid w:val="000C235C"/>
    <w:rsid w:val="000C2365"/>
    <w:rsid w:val="000C2C1D"/>
    <w:rsid w:val="000C2E19"/>
    <w:rsid w:val="000C4CEC"/>
    <w:rsid w:val="000C501B"/>
    <w:rsid w:val="000C50FA"/>
    <w:rsid w:val="000C64E6"/>
    <w:rsid w:val="000C65B5"/>
    <w:rsid w:val="000C6B99"/>
    <w:rsid w:val="000D0140"/>
    <w:rsid w:val="000D06F0"/>
    <w:rsid w:val="000D0D07"/>
    <w:rsid w:val="000D161E"/>
    <w:rsid w:val="000D162D"/>
    <w:rsid w:val="000D1690"/>
    <w:rsid w:val="000D2F62"/>
    <w:rsid w:val="000D2F63"/>
    <w:rsid w:val="000D42D5"/>
    <w:rsid w:val="000D4797"/>
    <w:rsid w:val="000D480A"/>
    <w:rsid w:val="000D56AC"/>
    <w:rsid w:val="000D5C17"/>
    <w:rsid w:val="000D7032"/>
    <w:rsid w:val="000E0527"/>
    <w:rsid w:val="000E0AD8"/>
    <w:rsid w:val="000E18C4"/>
    <w:rsid w:val="000E18EA"/>
    <w:rsid w:val="000E1E92"/>
    <w:rsid w:val="000E23FF"/>
    <w:rsid w:val="000E27F1"/>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97F"/>
    <w:rsid w:val="000F0EB1"/>
    <w:rsid w:val="000F1106"/>
    <w:rsid w:val="000F147A"/>
    <w:rsid w:val="000F1854"/>
    <w:rsid w:val="000F1AE1"/>
    <w:rsid w:val="000F2365"/>
    <w:rsid w:val="000F3BE9"/>
    <w:rsid w:val="000F3F6C"/>
    <w:rsid w:val="000F4788"/>
    <w:rsid w:val="000F5397"/>
    <w:rsid w:val="000F557E"/>
    <w:rsid w:val="000F61D7"/>
    <w:rsid w:val="000F68BA"/>
    <w:rsid w:val="000F69FD"/>
    <w:rsid w:val="000F6DF3"/>
    <w:rsid w:val="000F6F49"/>
    <w:rsid w:val="001005FF"/>
    <w:rsid w:val="00100770"/>
    <w:rsid w:val="00100E31"/>
    <w:rsid w:val="0010105B"/>
    <w:rsid w:val="00101321"/>
    <w:rsid w:val="001018D4"/>
    <w:rsid w:val="00101B5E"/>
    <w:rsid w:val="00101BCC"/>
    <w:rsid w:val="00102655"/>
    <w:rsid w:val="001026FC"/>
    <w:rsid w:val="00102F88"/>
    <w:rsid w:val="00103174"/>
    <w:rsid w:val="00103373"/>
    <w:rsid w:val="00103773"/>
    <w:rsid w:val="00103ADA"/>
    <w:rsid w:val="001048B7"/>
    <w:rsid w:val="00104A7C"/>
    <w:rsid w:val="00104C7B"/>
    <w:rsid w:val="00105D2D"/>
    <w:rsid w:val="00106117"/>
    <w:rsid w:val="001062FB"/>
    <w:rsid w:val="001063E6"/>
    <w:rsid w:val="00106B59"/>
    <w:rsid w:val="00110667"/>
    <w:rsid w:val="0011083F"/>
    <w:rsid w:val="0011214B"/>
    <w:rsid w:val="00112CB2"/>
    <w:rsid w:val="00112DEF"/>
    <w:rsid w:val="00113CF4"/>
    <w:rsid w:val="00115027"/>
    <w:rsid w:val="001153EA"/>
    <w:rsid w:val="00115643"/>
    <w:rsid w:val="00115693"/>
    <w:rsid w:val="001162D3"/>
    <w:rsid w:val="00116765"/>
    <w:rsid w:val="00116896"/>
    <w:rsid w:val="00116910"/>
    <w:rsid w:val="00116B64"/>
    <w:rsid w:val="0011712A"/>
    <w:rsid w:val="00117CEA"/>
    <w:rsid w:val="001218CE"/>
    <w:rsid w:val="001219F5"/>
    <w:rsid w:val="00121A20"/>
    <w:rsid w:val="00121CF7"/>
    <w:rsid w:val="00121D09"/>
    <w:rsid w:val="0012285D"/>
    <w:rsid w:val="00123D2C"/>
    <w:rsid w:val="001248FC"/>
    <w:rsid w:val="00124C48"/>
    <w:rsid w:val="00125186"/>
    <w:rsid w:val="00125448"/>
    <w:rsid w:val="001254B2"/>
    <w:rsid w:val="001259FB"/>
    <w:rsid w:val="00125D8C"/>
    <w:rsid w:val="00125FDB"/>
    <w:rsid w:val="00126B4A"/>
    <w:rsid w:val="001303A7"/>
    <w:rsid w:val="0013115D"/>
    <w:rsid w:val="0013191E"/>
    <w:rsid w:val="0013192D"/>
    <w:rsid w:val="00131BF9"/>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B6A"/>
    <w:rsid w:val="00137E9B"/>
    <w:rsid w:val="00137F0B"/>
    <w:rsid w:val="00140F75"/>
    <w:rsid w:val="0014102D"/>
    <w:rsid w:val="0014119E"/>
    <w:rsid w:val="00141990"/>
    <w:rsid w:val="00141A18"/>
    <w:rsid w:val="00141BE7"/>
    <w:rsid w:val="001420DF"/>
    <w:rsid w:val="0014236F"/>
    <w:rsid w:val="001425FB"/>
    <w:rsid w:val="00142ADE"/>
    <w:rsid w:val="00143555"/>
    <w:rsid w:val="00143E76"/>
    <w:rsid w:val="00144045"/>
    <w:rsid w:val="0014525F"/>
    <w:rsid w:val="0014545F"/>
    <w:rsid w:val="00145B01"/>
    <w:rsid w:val="00145E74"/>
    <w:rsid w:val="0014679F"/>
    <w:rsid w:val="00146904"/>
    <w:rsid w:val="00146989"/>
    <w:rsid w:val="00146FE4"/>
    <w:rsid w:val="001476F1"/>
    <w:rsid w:val="0014787F"/>
    <w:rsid w:val="00147BDE"/>
    <w:rsid w:val="001506B3"/>
    <w:rsid w:val="001510DF"/>
    <w:rsid w:val="0015190F"/>
    <w:rsid w:val="00151A72"/>
    <w:rsid w:val="00151E23"/>
    <w:rsid w:val="001526E0"/>
    <w:rsid w:val="00153B76"/>
    <w:rsid w:val="00154220"/>
    <w:rsid w:val="00154A0B"/>
    <w:rsid w:val="001551B5"/>
    <w:rsid w:val="001552A5"/>
    <w:rsid w:val="001566B0"/>
    <w:rsid w:val="00156A84"/>
    <w:rsid w:val="00157737"/>
    <w:rsid w:val="00157F10"/>
    <w:rsid w:val="0016045F"/>
    <w:rsid w:val="00160461"/>
    <w:rsid w:val="00160C47"/>
    <w:rsid w:val="00161003"/>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C25"/>
    <w:rsid w:val="00170221"/>
    <w:rsid w:val="0017032D"/>
    <w:rsid w:val="00170993"/>
    <w:rsid w:val="001711A9"/>
    <w:rsid w:val="0017130D"/>
    <w:rsid w:val="00171478"/>
    <w:rsid w:val="00171FAE"/>
    <w:rsid w:val="001735B9"/>
    <w:rsid w:val="00173A8E"/>
    <w:rsid w:val="00174320"/>
    <w:rsid w:val="0017437B"/>
    <w:rsid w:val="001745C0"/>
    <w:rsid w:val="001746BD"/>
    <w:rsid w:val="001747A2"/>
    <w:rsid w:val="00174FE7"/>
    <w:rsid w:val="001752CA"/>
    <w:rsid w:val="00175A10"/>
    <w:rsid w:val="00175A7C"/>
    <w:rsid w:val="001762DB"/>
    <w:rsid w:val="00176E09"/>
    <w:rsid w:val="00176E1A"/>
    <w:rsid w:val="001772E2"/>
    <w:rsid w:val="00180304"/>
    <w:rsid w:val="0018143F"/>
    <w:rsid w:val="00181B28"/>
    <w:rsid w:val="001830DE"/>
    <w:rsid w:val="001833D1"/>
    <w:rsid w:val="00183A3D"/>
    <w:rsid w:val="001846F2"/>
    <w:rsid w:val="00184866"/>
    <w:rsid w:val="00185B4F"/>
    <w:rsid w:val="00187149"/>
    <w:rsid w:val="00187EDB"/>
    <w:rsid w:val="00187FF9"/>
    <w:rsid w:val="00190338"/>
    <w:rsid w:val="00190AC1"/>
    <w:rsid w:val="001911F2"/>
    <w:rsid w:val="001921DE"/>
    <w:rsid w:val="00192409"/>
    <w:rsid w:val="00192D14"/>
    <w:rsid w:val="00192F62"/>
    <w:rsid w:val="0019341A"/>
    <w:rsid w:val="001937A5"/>
    <w:rsid w:val="00193E2A"/>
    <w:rsid w:val="0019468F"/>
    <w:rsid w:val="001954BC"/>
    <w:rsid w:val="001965C4"/>
    <w:rsid w:val="00196CB0"/>
    <w:rsid w:val="00197419"/>
    <w:rsid w:val="001975F2"/>
    <w:rsid w:val="00197DF9"/>
    <w:rsid w:val="001A0AB8"/>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803"/>
    <w:rsid w:val="001A6073"/>
    <w:rsid w:val="001A6173"/>
    <w:rsid w:val="001A6ABE"/>
    <w:rsid w:val="001A75A6"/>
    <w:rsid w:val="001B0D97"/>
    <w:rsid w:val="001B187E"/>
    <w:rsid w:val="001B21A6"/>
    <w:rsid w:val="001B2951"/>
    <w:rsid w:val="001B3010"/>
    <w:rsid w:val="001B34D1"/>
    <w:rsid w:val="001B36D6"/>
    <w:rsid w:val="001B36DE"/>
    <w:rsid w:val="001B5A5D"/>
    <w:rsid w:val="001B653E"/>
    <w:rsid w:val="001B66DF"/>
    <w:rsid w:val="001B69DB"/>
    <w:rsid w:val="001B7034"/>
    <w:rsid w:val="001B7289"/>
    <w:rsid w:val="001B74F6"/>
    <w:rsid w:val="001B7B9A"/>
    <w:rsid w:val="001C02A9"/>
    <w:rsid w:val="001C04B4"/>
    <w:rsid w:val="001C0AAE"/>
    <w:rsid w:val="001C0B35"/>
    <w:rsid w:val="001C0EE5"/>
    <w:rsid w:val="001C1CE5"/>
    <w:rsid w:val="001C1E98"/>
    <w:rsid w:val="001C212F"/>
    <w:rsid w:val="001C27E1"/>
    <w:rsid w:val="001C37BE"/>
    <w:rsid w:val="001C3D2A"/>
    <w:rsid w:val="001C6312"/>
    <w:rsid w:val="001C664F"/>
    <w:rsid w:val="001C721E"/>
    <w:rsid w:val="001C723E"/>
    <w:rsid w:val="001C750A"/>
    <w:rsid w:val="001C76F9"/>
    <w:rsid w:val="001D0064"/>
    <w:rsid w:val="001D01C9"/>
    <w:rsid w:val="001D11ED"/>
    <w:rsid w:val="001D16A3"/>
    <w:rsid w:val="001D1B44"/>
    <w:rsid w:val="001D22FD"/>
    <w:rsid w:val="001D2B1F"/>
    <w:rsid w:val="001D2C6B"/>
    <w:rsid w:val="001D2DB5"/>
    <w:rsid w:val="001D37DE"/>
    <w:rsid w:val="001D3974"/>
    <w:rsid w:val="001D4745"/>
    <w:rsid w:val="001D4BCA"/>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587"/>
    <w:rsid w:val="001E36A1"/>
    <w:rsid w:val="001E3F06"/>
    <w:rsid w:val="001E4559"/>
    <w:rsid w:val="001E58E2"/>
    <w:rsid w:val="001E7A26"/>
    <w:rsid w:val="001E7AED"/>
    <w:rsid w:val="001E7F8E"/>
    <w:rsid w:val="001F0CCF"/>
    <w:rsid w:val="001F2511"/>
    <w:rsid w:val="001F273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200490"/>
    <w:rsid w:val="002014DA"/>
    <w:rsid w:val="00201F3A"/>
    <w:rsid w:val="0020285C"/>
    <w:rsid w:val="0020327F"/>
    <w:rsid w:val="00203853"/>
    <w:rsid w:val="00203F96"/>
    <w:rsid w:val="002041BF"/>
    <w:rsid w:val="00204369"/>
    <w:rsid w:val="00204E32"/>
    <w:rsid w:val="002050C4"/>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EAB"/>
    <w:rsid w:val="00221404"/>
    <w:rsid w:val="002224DB"/>
    <w:rsid w:val="00222CCC"/>
    <w:rsid w:val="00222F01"/>
    <w:rsid w:val="002236E1"/>
    <w:rsid w:val="00223DF9"/>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765"/>
    <w:rsid w:val="002319E4"/>
    <w:rsid w:val="00231BFB"/>
    <w:rsid w:val="002320DA"/>
    <w:rsid w:val="0023321F"/>
    <w:rsid w:val="0023327C"/>
    <w:rsid w:val="0023397A"/>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67E"/>
    <w:rsid w:val="00243179"/>
    <w:rsid w:val="0024350A"/>
    <w:rsid w:val="002435B3"/>
    <w:rsid w:val="00244040"/>
    <w:rsid w:val="002458EB"/>
    <w:rsid w:val="002459CF"/>
    <w:rsid w:val="0024606D"/>
    <w:rsid w:val="002462D0"/>
    <w:rsid w:val="0024657D"/>
    <w:rsid w:val="00246594"/>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5D36"/>
    <w:rsid w:val="0025709E"/>
    <w:rsid w:val="00257543"/>
    <w:rsid w:val="00257E38"/>
    <w:rsid w:val="002603E6"/>
    <w:rsid w:val="00260692"/>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144F"/>
    <w:rsid w:val="0027173D"/>
    <w:rsid w:val="00271F3A"/>
    <w:rsid w:val="00273278"/>
    <w:rsid w:val="002737F4"/>
    <w:rsid w:val="002742AD"/>
    <w:rsid w:val="00274516"/>
    <w:rsid w:val="00274BB8"/>
    <w:rsid w:val="00274C41"/>
    <w:rsid w:val="00274DFF"/>
    <w:rsid w:val="0027573C"/>
    <w:rsid w:val="00276081"/>
    <w:rsid w:val="00276B67"/>
    <w:rsid w:val="00277097"/>
    <w:rsid w:val="00277BE8"/>
    <w:rsid w:val="002805F5"/>
    <w:rsid w:val="00280751"/>
    <w:rsid w:val="00280E8F"/>
    <w:rsid w:val="00281605"/>
    <w:rsid w:val="002819A4"/>
    <w:rsid w:val="00281C9B"/>
    <w:rsid w:val="00281EBA"/>
    <w:rsid w:val="002821B7"/>
    <w:rsid w:val="0028280A"/>
    <w:rsid w:val="00282F53"/>
    <w:rsid w:val="0028305E"/>
    <w:rsid w:val="00283A0A"/>
    <w:rsid w:val="0028409E"/>
    <w:rsid w:val="00284A01"/>
    <w:rsid w:val="00284AA5"/>
    <w:rsid w:val="00284D26"/>
    <w:rsid w:val="00285836"/>
    <w:rsid w:val="00286ACD"/>
    <w:rsid w:val="00286BFC"/>
    <w:rsid w:val="002871CF"/>
    <w:rsid w:val="00287838"/>
    <w:rsid w:val="0029004C"/>
    <w:rsid w:val="002907B5"/>
    <w:rsid w:val="002912C6"/>
    <w:rsid w:val="0029135D"/>
    <w:rsid w:val="00291A72"/>
    <w:rsid w:val="00292270"/>
    <w:rsid w:val="002922D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7EE"/>
    <w:rsid w:val="002A3FC3"/>
    <w:rsid w:val="002A44A5"/>
    <w:rsid w:val="002A4CC1"/>
    <w:rsid w:val="002A521D"/>
    <w:rsid w:val="002A5335"/>
    <w:rsid w:val="002A5A5B"/>
    <w:rsid w:val="002A5F35"/>
    <w:rsid w:val="002A666D"/>
    <w:rsid w:val="002A6CFF"/>
    <w:rsid w:val="002A6FF8"/>
    <w:rsid w:val="002B1174"/>
    <w:rsid w:val="002B24D6"/>
    <w:rsid w:val="002B2C00"/>
    <w:rsid w:val="002B3FE9"/>
    <w:rsid w:val="002B4A5B"/>
    <w:rsid w:val="002B6D00"/>
    <w:rsid w:val="002C151A"/>
    <w:rsid w:val="002C2995"/>
    <w:rsid w:val="002C337D"/>
    <w:rsid w:val="002C35B0"/>
    <w:rsid w:val="002C3625"/>
    <w:rsid w:val="002C38A5"/>
    <w:rsid w:val="002C3FD2"/>
    <w:rsid w:val="002C400F"/>
    <w:rsid w:val="002C41E6"/>
    <w:rsid w:val="002C4435"/>
    <w:rsid w:val="002C4558"/>
    <w:rsid w:val="002C4861"/>
    <w:rsid w:val="002C5C92"/>
    <w:rsid w:val="002C6364"/>
    <w:rsid w:val="002C7166"/>
    <w:rsid w:val="002C71A1"/>
    <w:rsid w:val="002D007E"/>
    <w:rsid w:val="002D0200"/>
    <w:rsid w:val="002D071A"/>
    <w:rsid w:val="002D102E"/>
    <w:rsid w:val="002D1BA9"/>
    <w:rsid w:val="002D2725"/>
    <w:rsid w:val="002D2E85"/>
    <w:rsid w:val="002D34B2"/>
    <w:rsid w:val="002D3EA2"/>
    <w:rsid w:val="002D4ABC"/>
    <w:rsid w:val="002D5255"/>
    <w:rsid w:val="002D5BFA"/>
    <w:rsid w:val="002D5E29"/>
    <w:rsid w:val="002D6218"/>
    <w:rsid w:val="002D6B9B"/>
    <w:rsid w:val="002D7637"/>
    <w:rsid w:val="002E00CD"/>
    <w:rsid w:val="002E0B37"/>
    <w:rsid w:val="002E1318"/>
    <w:rsid w:val="002E17F2"/>
    <w:rsid w:val="002E184A"/>
    <w:rsid w:val="002E1F5F"/>
    <w:rsid w:val="002E2A11"/>
    <w:rsid w:val="002E368E"/>
    <w:rsid w:val="002E38B4"/>
    <w:rsid w:val="002E39C3"/>
    <w:rsid w:val="002E4943"/>
    <w:rsid w:val="002E5B15"/>
    <w:rsid w:val="002E689B"/>
    <w:rsid w:val="002E7003"/>
    <w:rsid w:val="002E74D2"/>
    <w:rsid w:val="002E7CAE"/>
    <w:rsid w:val="002F0383"/>
    <w:rsid w:val="002F07A4"/>
    <w:rsid w:val="002F0F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8E2"/>
    <w:rsid w:val="00302D11"/>
    <w:rsid w:val="003038EC"/>
    <w:rsid w:val="003043DF"/>
    <w:rsid w:val="0030501F"/>
    <w:rsid w:val="0030529D"/>
    <w:rsid w:val="00305444"/>
    <w:rsid w:val="00305E84"/>
    <w:rsid w:val="00306584"/>
    <w:rsid w:val="00306D7E"/>
    <w:rsid w:val="00307A45"/>
    <w:rsid w:val="00307BA1"/>
    <w:rsid w:val="003100B3"/>
    <w:rsid w:val="00310A3C"/>
    <w:rsid w:val="003113AC"/>
    <w:rsid w:val="00311702"/>
    <w:rsid w:val="00311E82"/>
    <w:rsid w:val="003124BA"/>
    <w:rsid w:val="00312A8E"/>
    <w:rsid w:val="00313FD6"/>
    <w:rsid w:val="0031400F"/>
    <w:rsid w:val="003143BD"/>
    <w:rsid w:val="00315E7F"/>
    <w:rsid w:val="00317329"/>
    <w:rsid w:val="00317BB7"/>
    <w:rsid w:val="00317C54"/>
    <w:rsid w:val="00320177"/>
    <w:rsid w:val="003203ED"/>
    <w:rsid w:val="00320E9E"/>
    <w:rsid w:val="00321454"/>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198"/>
    <w:rsid w:val="00326456"/>
    <w:rsid w:val="00326D33"/>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4D96"/>
    <w:rsid w:val="00354E94"/>
    <w:rsid w:val="00354F66"/>
    <w:rsid w:val="00355206"/>
    <w:rsid w:val="00355657"/>
    <w:rsid w:val="003557C7"/>
    <w:rsid w:val="00355B66"/>
    <w:rsid w:val="00356081"/>
    <w:rsid w:val="0035700B"/>
    <w:rsid w:val="00357074"/>
    <w:rsid w:val="00357380"/>
    <w:rsid w:val="003577D4"/>
    <w:rsid w:val="003602D9"/>
    <w:rsid w:val="00362AF6"/>
    <w:rsid w:val="00362F2B"/>
    <w:rsid w:val="00363773"/>
    <w:rsid w:val="00363A93"/>
    <w:rsid w:val="003648ED"/>
    <w:rsid w:val="003649A8"/>
    <w:rsid w:val="0036558A"/>
    <w:rsid w:val="00365BF7"/>
    <w:rsid w:val="00365ED8"/>
    <w:rsid w:val="00365EDD"/>
    <w:rsid w:val="00366A27"/>
    <w:rsid w:val="00366A3C"/>
    <w:rsid w:val="00366BD9"/>
    <w:rsid w:val="00366FB5"/>
    <w:rsid w:val="0036722D"/>
    <w:rsid w:val="003673AE"/>
    <w:rsid w:val="00367753"/>
    <w:rsid w:val="00367B02"/>
    <w:rsid w:val="0037024D"/>
    <w:rsid w:val="00370422"/>
    <w:rsid w:val="00370C16"/>
    <w:rsid w:val="00370E47"/>
    <w:rsid w:val="003710D9"/>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80D7D"/>
    <w:rsid w:val="0038191C"/>
    <w:rsid w:val="00381BEA"/>
    <w:rsid w:val="00383467"/>
    <w:rsid w:val="00383CD7"/>
    <w:rsid w:val="00384177"/>
    <w:rsid w:val="00384284"/>
    <w:rsid w:val="003847A2"/>
    <w:rsid w:val="00385030"/>
    <w:rsid w:val="003856B5"/>
    <w:rsid w:val="00385770"/>
    <w:rsid w:val="00385932"/>
    <w:rsid w:val="003859C1"/>
    <w:rsid w:val="00385BF0"/>
    <w:rsid w:val="00385DCE"/>
    <w:rsid w:val="003862B5"/>
    <w:rsid w:val="00391638"/>
    <w:rsid w:val="003918D0"/>
    <w:rsid w:val="003920B4"/>
    <w:rsid w:val="003927B8"/>
    <w:rsid w:val="0039280B"/>
    <w:rsid w:val="00392DCA"/>
    <w:rsid w:val="003933F2"/>
    <w:rsid w:val="00393702"/>
    <w:rsid w:val="003939FF"/>
    <w:rsid w:val="00393FE3"/>
    <w:rsid w:val="00394C1E"/>
    <w:rsid w:val="00394D8D"/>
    <w:rsid w:val="003957FE"/>
    <w:rsid w:val="00395948"/>
    <w:rsid w:val="00395CEF"/>
    <w:rsid w:val="00395F42"/>
    <w:rsid w:val="003967A6"/>
    <w:rsid w:val="003967CC"/>
    <w:rsid w:val="00396C06"/>
    <w:rsid w:val="00397568"/>
    <w:rsid w:val="003978A8"/>
    <w:rsid w:val="003A0075"/>
    <w:rsid w:val="003A0632"/>
    <w:rsid w:val="003A0DAE"/>
    <w:rsid w:val="003A16AD"/>
    <w:rsid w:val="003A2130"/>
    <w:rsid w:val="003A2207"/>
    <w:rsid w:val="003A2223"/>
    <w:rsid w:val="003A25A6"/>
    <w:rsid w:val="003A2A0F"/>
    <w:rsid w:val="003A3994"/>
    <w:rsid w:val="003A3FBF"/>
    <w:rsid w:val="003A45A1"/>
    <w:rsid w:val="003A47E5"/>
    <w:rsid w:val="003A47EE"/>
    <w:rsid w:val="003A4C90"/>
    <w:rsid w:val="003A4EBD"/>
    <w:rsid w:val="003A5B0A"/>
    <w:rsid w:val="003A5EA3"/>
    <w:rsid w:val="003A6679"/>
    <w:rsid w:val="003A6BAC"/>
    <w:rsid w:val="003A6BE0"/>
    <w:rsid w:val="003A7D5E"/>
    <w:rsid w:val="003A7EF3"/>
    <w:rsid w:val="003B0669"/>
    <w:rsid w:val="003B0DC8"/>
    <w:rsid w:val="003B159C"/>
    <w:rsid w:val="003B1656"/>
    <w:rsid w:val="003B172F"/>
    <w:rsid w:val="003B182A"/>
    <w:rsid w:val="003B1D55"/>
    <w:rsid w:val="003B1DDF"/>
    <w:rsid w:val="003B29D5"/>
    <w:rsid w:val="003B2AE7"/>
    <w:rsid w:val="003B2B22"/>
    <w:rsid w:val="003B369F"/>
    <w:rsid w:val="003B36A3"/>
    <w:rsid w:val="003B4EB4"/>
    <w:rsid w:val="003B53CC"/>
    <w:rsid w:val="003B5A3F"/>
    <w:rsid w:val="003B669C"/>
    <w:rsid w:val="003B6E30"/>
    <w:rsid w:val="003B72C3"/>
    <w:rsid w:val="003B795B"/>
    <w:rsid w:val="003B7AC3"/>
    <w:rsid w:val="003B7FE5"/>
    <w:rsid w:val="003C0D50"/>
    <w:rsid w:val="003C11C8"/>
    <w:rsid w:val="003C12B9"/>
    <w:rsid w:val="003C15AF"/>
    <w:rsid w:val="003C1945"/>
    <w:rsid w:val="003C1BD7"/>
    <w:rsid w:val="003C22BF"/>
    <w:rsid w:val="003C2702"/>
    <w:rsid w:val="003C2907"/>
    <w:rsid w:val="003C3448"/>
    <w:rsid w:val="003C3BE2"/>
    <w:rsid w:val="003C49BC"/>
    <w:rsid w:val="003C5553"/>
    <w:rsid w:val="003C5C59"/>
    <w:rsid w:val="003C5DB9"/>
    <w:rsid w:val="003C62E9"/>
    <w:rsid w:val="003C62ED"/>
    <w:rsid w:val="003C6C78"/>
    <w:rsid w:val="003C6D42"/>
    <w:rsid w:val="003C6E0C"/>
    <w:rsid w:val="003C7652"/>
    <w:rsid w:val="003C7806"/>
    <w:rsid w:val="003D109F"/>
    <w:rsid w:val="003D2478"/>
    <w:rsid w:val="003D40C4"/>
    <w:rsid w:val="003D4835"/>
    <w:rsid w:val="003D5614"/>
    <w:rsid w:val="003D56CD"/>
    <w:rsid w:val="003D5B1F"/>
    <w:rsid w:val="003D5BE9"/>
    <w:rsid w:val="003D5E7A"/>
    <w:rsid w:val="003D6122"/>
    <w:rsid w:val="003D6127"/>
    <w:rsid w:val="003D63A6"/>
    <w:rsid w:val="003D6509"/>
    <w:rsid w:val="003D6649"/>
    <w:rsid w:val="003D6EFE"/>
    <w:rsid w:val="003D7146"/>
    <w:rsid w:val="003D7999"/>
    <w:rsid w:val="003D7FB1"/>
    <w:rsid w:val="003E049C"/>
    <w:rsid w:val="003E104F"/>
    <w:rsid w:val="003E14A6"/>
    <w:rsid w:val="003E15FA"/>
    <w:rsid w:val="003E15FB"/>
    <w:rsid w:val="003E16CC"/>
    <w:rsid w:val="003E16DF"/>
    <w:rsid w:val="003E179A"/>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4A38"/>
    <w:rsid w:val="003F4A65"/>
    <w:rsid w:val="003F5632"/>
    <w:rsid w:val="003F56D3"/>
    <w:rsid w:val="003F651A"/>
    <w:rsid w:val="003F6BBE"/>
    <w:rsid w:val="003F7FC3"/>
    <w:rsid w:val="004000E8"/>
    <w:rsid w:val="0040025A"/>
    <w:rsid w:val="00400768"/>
    <w:rsid w:val="004008B0"/>
    <w:rsid w:val="00400B54"/>
    <w:rsid w:val="00401532"/>
    <w:rsid w:val="00401DF7"/>
    <w:rsid w:val="00402353"/>
    <w:rsid w:val="0040236A"/>
    <w:rsid w:val="004023A8"/>
    <w:rsid w:val="0040255D"/>
    <w:rsid w:val="004028A6"/>
    <w:rsid w:val="00402E2B"/>
    <w:rsid w:val="00402F2E"/>
    <w:rsid w:val="00403C08"/>
    <w:rsid w:val="00404059"/>
    <w:rsid w:val="004040C0"/>
    <w:rsid w:val="00404281"/>
    <w:rsid w:val="004048FF"/>
    <w:rsid w:val="00404F24"/>
    <w:rsid w:val="0040512B"/>
    <w:rsid w:val="00405CA5"/>
    <w:rsid w:val="00406147"/>
    <w:rsid w:val="0040659C"/>
    <w:rsid w:val="00406620"/>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D3D"/>
    <w:rsid w:val="00413AA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34DB"/>
    <w:rsid w:val="00423A90"/>
    <w:rsid w:val="004242F4"/>
    <w:rsid w:val="004255E4"/>
    <w:rsid w:val="00425799"/>
    <w:rsid w:val="00425A2C"/>
    <w:rsid w:val="0042614B"/>
    <w:rsid w:val="0042683B"/>
    <w:rsid w:val="00426910"/>
    <w:rsid w:val="00426A23"/>
    <w:rsid w:val="00426CC1"/>
    <w:rsid w:val="00427248"/>
    <w:rsid w:val="004272DF"/>
    <w:rsid w:val="00427772"/>
    <w:rsid w:val="00430936"/>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A99"/>
    <w:rsid w:val="0044705A"/>
    <w:rsid w:val="004478DB"/>
    <w:rsid w:val="00450214"/>
    <w:rsid w:val="00450E98"/>
    <w:rsid w:val="004517AA"/>
    <w:rsid w:val="0045227E"/>
    <w:rsid w:val="00452CAC"/>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2510"/>
    <w:rsid w:val="0046493F"/>
    <w:rsid w:val="0046594F"/>
    <w:rsid w:val="004661B2"/>
    <w:rsid w:val="004669E2"/>
    <w:rsid w:val="00466F5E"/>
    <w:rsid w:val="00467409"/>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51F6"/>
    <w:rsid w:val="0047556B"/>
    <w:rsid w:val="004759C4"/>
    <w:rsid w:val="00475A37"/>
    <w:rsid w:val="00475C3A"/>
    <w:rsid w:val="00476675"/>
    <w:rsid w:val="0047706C"/>
    <w:rsid w:val="00477768"/>
    <w:rsid w:val="00480311"/>
    <w:rsid w:val="004804AB"/>
    <w:rsid w:val="0048080A"/>
    <w:rsid w:val="004809E0"/>
    <w:rsid w:val="00480E5D"/>
    <w:rsid w:val="00480E90"/>
    <w:rsid w:val="00481203"/>
    <w:rsid w:val="0048156B"/>
    <w:rsid w:val="004815FD"/>
    <w:rsid w:val="00481705"/>
    <w:rsid w:val="00481CD7"/>
    <w:rsid w:val="00481DE7"/>
    <w:rsid w:val="00481FB4"/>
    <w:rsid w:val="00482695"/>
    <w:rsid w:val="00483633"/>
    <w:rsid w:val="00483EFF"/>
    <w:rsid w:val="00483F54"/>
    <w:rsid w:val="004842C3"/>
    <w:rsid w:val="00484690"/>
    <w:rsid w:val="00484787"/>
    <w:rsid w:val="00484839"/>
    <w:rsid w:val="00484D71"/>
    <w:rsid w:val="0048606C"/>
    <w:rsid w:val="0048634B"/>
    <w:rsid w:val="00486739"/>
    <w:rsid w:val="0048705F"/>
    <w:rsid w:val="00487362"/>
    <w:rsid w:val="00487875"/>
    <w:rsid w:val="00487FEB"/>
    <w:rsid w:val="00490C6F"/>
    <w:rsid w:val="004917AF"/>
    <w:rsid w:val="00491B36"/>
    <w:rsid w:val="00491D75"/>
    <w:rsid w:val="00492503"/>
    <w:rsid w:val="00492BC5"/>
    <w:rsid w:val="00492E72"/>
    <w:rsid w:val="004936D0"/>
    <w:rsid w:val="00493C61"/>
    <w:rsid w:val="0049408E"/>
    <w:rsid w:val="00494971"/>
    <w:rsid w:val="00494A06"/>
    <w:rsid w:val="00495707"/>
    <w:rsid w:val="004964F1"/>
    <w:rsid w:val="00496772"/>
    <w:rsid w:val="00496E03"/>
    <w:rsid w:val="0049716B"/>
    <w:rsid w:val="0049770B"/>
    <w:rsid w:val="00497C80"/>
    <w:rsid w:val="004A059A"/>
    <w:rsid w:val="004A1610"/>
    <w:rsid w:val="004A16BC"/>
    <w:rsid w:val="004A1822"/>
    <w:rsid w:val="004A1ABB"/>
    <w:rsid w:val="004A1E58"/>
    <w:rsid w:val="004A264A"/>
    <w:rsid w:val="004A27DF"/>
    <w:rsid w:val="004A2B94"/>
    <w:rsid w:val="004A2D47"/>
    <w:rsid w:val="004A3350"/>
    <w:rsid w:val="004A3C70"/>
    <w:rsid w:val="004A4A51"/>
    <w:rsid w:val="004A4B6A"/>
    <w:rsid w:val="004A5150"/>
    <w:rsid w:val="004A5256"/>
    <w:rsid w:val="004A5E18"/>
    <w:rsid w:val="004A614C"/>
    <w:rsid w:val="004A61A9"/>
    <w:rsid w:val="004A692D"/>
    <w:rsid w:val="004A69B0"/>
    <w:rsid w:val="004A748F"/>
    <w:rsid w:val="004A7D0F"/>
    <w:rsid w:val="004B0802"/>
    <w:rsid w:val="004B0840"/>
    <w:rsid w:val="004B09DB"/>
    <w:rsid w:val="004B1049"/>
    <w:rsid w:val="004B1C54"/>
    <w:rsid w:val="004B1CA9"/>
    <w:rsid w:val="004B1CFE"/>
    <w:rsid w:val="004B1DB8"/>
    <w:rsid w:val="004B2F6C"/>
    <w:rsid w:val="004B3037"/>
    <w:rsid w:val="004B4459"/>
    <w:rsid w:val="004B44CE"/>
    <w:rsid w:val="004B4EF0"/>
    <w:rsid w:val="004B5267"/>
    <w:rsid w:val="004B547C"/>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3ED9"/>
    <w:rsid w:val="004C4662"/>
    <w:rsid w:val="004C5EE9"/>
    <w:rsid w:val="004C6A7A"/>
    <w:rsid w:val="004C6D2F"/>
    <w:rsid w:val="004C6ED8"/>
    <w:rsid w:val="004D06BB"/>
    <w:rsid w:val="004D07C9"/>
    <w:rsid w:val="004D2254"/>
    <w:rsid w:val="004D36B1"/>
    <w:rsid w:val="004D4B05"/>
    <w:rsid w:val="004D4EC1"/>
    <w:rsid w:val="004D5221"/>
    <w:rsid w:val="004D589F"/>
    <w:rsid w:val="004D6C54"/>
    <w:rsid w:val="004D6E88"/>
    <w:rsid w:val="004D7DE1"/>
    <w:rsid w:val="004D7EBD"/>
    <w:rsid w:val="004E0113"/>
    <w:rsid w:val="004E0BC3"/>
    <w:rsid w:val="004E1246"/>
    <w:rsid w:val="004E1B0F"/>
    <w:rsid w:val="004E1E53"/>
    <w:rsid w:val="004E2043"/>
    <w:rsid w:val="004E23FC"/>
    <w:rsid w:val="004E2680"/>
    <w:rsid w:val="004E269A"/>
    <w:rsid w:val="004E2811"/>
    <w:rsid w:val="004E28F9"/>
    <w:rsid w:val="004E2C0C"/>
    <w:rsid w:val="004E2CD4"/>
    <w:rsid w:val="004E2E7B"/>
    <w:rsid w:val="004E37A5"/>
    <w:rsid w:val="004E462E"/>
    <w:rsid w:val="004E4A91"/>
    <w:rsid w:val="004E4EA0"/>
    <w:rsid w:val="004E51E3"/>
    <w:rsid w:val="004E53C7"/>
    <w:rsid w:val="004E56DC"/>
    <w:rsid w:val="004E5EDA"/>
    <w:rsid w:val="004E61C3"/>
    <w:rsid w:val="004E6C03"/>
    <w:rsid w:val="004E6CE4"/>
    <w:rsid w:val="004E7464"/>
    <w:rsid w:val="004E76F4"/>
    <w:rsid w:val="004E77AD"/>
    <w:rsid w:val="004E7873"/>
    <w:rsid w:val="004F0445"/>
    <w:rsid w:val="004F0B6C"/>
    <w:rsid w:val="004F19EB"/>
    <w:rsid w:val="004F2078"/>
    <w:rsid w:val="004F27D0"/>
    <w:rsid w:val="004F4945"/>
    <w:rsid w:val="004F4DA3"/>
    <w:rsid w:val="004F5669"/>
    <w:rsid w:val="004F631B"/>
    <w:rsid w:val="004F6322"/>
    <w:rsid w:val="004F63D4"/>
    <w:rsid w:val="004F659D"/>
    <w:rsid w:val="004F6870"/>
    <w:rsid w:val="004F71F1"/>
    <w:rsid w:val="004F7983"/>
    <w:rsid w:val="00500B52"/>
    <w:rsid w:val="0050268E"/>
    <w:rsid w:val="0050318E"/>
    <w:rsid w:val="00504512"/>
    <w:rsid w:val="00504D78"/>
    <w:rsid w:val="00505C53"/>
    <w:rsid w:val="00506557"/>
    <w:rsid w:val="0050677A"/>
    <w:rsid w:val="00506849"/>
    <w:rsid w:val="00506D5C"/>
    <w:rsid w:val="00507194"/>
    <w:rsid w:val="005108D8"/>
    <w:rsid w:val="005116F9"/>
    <w:rsid w:val="00511F27"/>
    <w:rsid w:val="0051249C"/>
    <w:rsid w:val="00512811"/>
    <w:rsid w:val="0051391F"/>
    <w:rsid w:val="00514531"/>
    <w:rsid w:val="005146A4"/>
    <w:rsid w:val="00514E10"/>
    <w:rsid w:val="005153A7"/>
    <w:rsid w:val="0051646D"/>
    <w:rsid w:val="00517934"/>
    <w:rsid w:val="00517FD4"/>
    <w:rsid w:val="005219CF"/>
    <w:rsid w:val="00522170"/>
    <w:rsid w:val="00522857"/>
    <w:rsid w:val="00522B63"/>
    <w:rsid w:val="005234AA"/>
    <w:rsid w:val="00523DB6"/>
    <w:rsid w:val="00524196"/>
    <w:rsid w:val="00525A40"/>
    <w:rsid w:val="005265E3"/>
    <w:rsid w:val="00527012"/>
    <w:rsid w:val="00527616"/>
    <w:rsid w:val="00530543"/>
    <w:rsid w:val="005306C8"/>
    <w:rsid w:val="00530D7E"/>
    <w:rsid w:val="00532199"/>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E1E"/>
    <w:rsid w:val="00545011"/>
    <w:rsid w:val="0054634A"/>
    <w:rsid w:val="005464F6"/>
    <w:rsid w:val="005465A6"/>
    <w:rsid w:val="00546970"/>
    <w:rsid w:val="00546D33"/>
    <w:rsid w:val="00547601"/>
    <w:rsid w:val="00547FF5"/>
    <w:rsid w:val="00550380"/>
    <w:rsid w:val="005506DB"/>
    <w:rsid w:val="00550A18"/>
    <w:rsid w:val="00551810"/>
    <w:rsid w:val="00551E3C"/>
    <w:rsid w:val="005527D4"/>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21F"/>
    <w:rsid w:val="0056375C"/>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63B"/>
    <w:rsid w:val="00573793"/>
    <w:rsid w:val="0057438F"/>
    <w:rsid w:val="005743DE"/>
    <w:rsid w:val="0057500A"/>
    <w:rsid w:val="005752DA"/>
    <w:rsid w:val="005764C7"/>
    <w:rsid w:val="0057748C"/>
    <w:rsid w:val="0057762F"/>
    <w:rsid w:val="00580241"/>
    <w:rsid w:val="0058061A"/>
    <w:rsid w:val="0058154C"/>
    <w:rsid w:val="0058172D"/>
    <w:rsid w:val="005817C6"/>
    <w:rsid w:val="00581CEB"/>
    <w:rsid w:val="00582561"/>
    <w:rsid w:val="00582809"/>
    <w:rsid w:val="00583254"/>
    <w:rsid w:val="0058331C"/>
    <w:rsid w:val="00585C4E"/>
    <w:rsid w:val="00585C6A"/>
    <w:rsid w:val="00586023"/>
    <w:rsid w:val="0058638E"/>
    <w:rsid w:val="00586451"/>
    <w:rsid w:val="00586E0F"/>
    <w:rsid w:val="005874FE"/>
    <w:rsid w:val="0058798C"/>
    <w:rsid w:val="005900FA"/>
    <w:rsid w:val="00590822"/>
    <w:rsid w:val="00591979"/>
    <w:rsid w:val="0059237B"/>
    <w:rsid w:val="005935A4"/>
    <w:rsid w:val="0059386A"/>
    <w:rsid w:val="005948C2"/>
    <w:rsid w:val="00594AC4"/>
    <w:rsid w:val="0059587C"/>
    <w:rsid w:val="0059588C"/>
    <w:rsid w:val="00595BBB"/>
    <w:rsid w:val="00595D45"/>
    <w:rsid w:val="00595D84"/>
    <w:rsid w:val="00595DCA"/>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B78FC"/>
    <w:rsid w:val="005C1F0C"/>
    <w:rsid w:val="005C1F5D"/>
    <w:rsid w:val="005C2064"/>
    <w:rsid w:val="005C22CC"/>
    <w:rsid w:val="005C2555"/>
    <w:rsid w:val="005C433B"/>
    <w:rsid w:val="005C49FA"/>
    <w:rsid w:val="005C61AC"/>
    <w:rsid w:val="005C65B6"/>
    <w:rsid w:val="005C6E03"/>
    <w:rsid w:val="005C731C"/>
    <w:rsid w:val="005C74FB"/>
    <w:rsid w:val="005C76FB"/>
    <w:rsid w:val="005C7CD1"/>
    <w:rsid w:val="005D030D"/>
    <w:rsid w:val="005D0A1D"/>
    <w:rsid w:val="005D0A66"/>
    <w:rsid w:val="005D0DCC"/>
    <w:rsid w:val="005D15EF"/>
    <w:rsid w:val="005D1602"/>
    <w:rsid w:val="005D2D6C"/>
    <w:rsid w:val="005D32AE"/>
    <w:rsid w:val="005D47E9"/>
    <w:rsid w:val="005D4AB0"/>
    <w:rsid w:val="005D4ABD"/>
    <w:rsid w:val="005D547D"/>
    <w:rsid w:val="005D7A1B"/>
    <w:rsid w:val="005D7B61"/>
    <w:rsid w:val="005D7C82"/>
    <w:rsid w:val="005D7ED3"/>
    <w:rsid w:val="005E0460"/>
    <w:rsid w:val="005E0BD2"/>
    <w:rsid w:val="005E0C50"/>
    <w:rsid w:val="005E18FE"/>
    <w:rsid w:val="005E1C11"/>
    <w:rsid w:val="005E2B45"/>
    <w:rsid w:val="005E385F"/>
    <w:rsid w:val="005E386B"/>
    <w:rsid w:val="005E3BBA"/>
    <w:rsid w:val="005E442C"/>
    <w:rsid w:val="005E4663"/>
    <w:rsid w:val="005E486C"/>
    <w:rsid w:val="005E49B7"/>
    <w:rsid w:val="005E4FCF"/>
    <w:rsid w:val="005E53B7"/>
    <w:rsid w:val="005E5895"/>
    <w:rsid w:val="005E5B81"/>
    <w:rsid w:val="005E6492"/>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1024"/>
    <w:rsid w:val="006018DA"/>
    <w:rsid w:val="0060251F"/>
    <w:rsid w:val="00602602"/>
    <w:rsid w:val="0060283C"/>
    <w:rsid w:val="00602EF6"/>
    <w:rsid w:val="00603A84"/>
    <w:rsid w:val="006041C8"/>
    <w:rsid w:val="00604F14"/>
    <w:rsid w:val="00605289"/>
    <w:rsid w:val="006059C5"/>
    <w:rsid w:val="0060691C"/>
    <w:rsid w:val="00606ECD"/>
    <w:rsid w:val="006074C1"/>
    <w:rsid w:val="0060764F"/>
    <w:rsid w:val="00610E1F"/>
    <w:rsid w:val="00611AB9"/>
    <w:rsid w:val="00612268"/>
    <w:rsid w:val="00613257"/>
    <w:rsid w:val="00613EE2"/>
    <w:rsid w:val="006146ED"/>
    <w:rsid w:val="00614994"/>
    <w:rsid w:val="006151D2"/>
    <w:rsid w:val="006156BF"/>
    <w:rsid w:val="00615D99"/>
    <w:rsid w:val="00616509"/>
    <w:rsid w:val="00620B97"/>
    <w:rsid w:val="0062132B"/>
    <w:rsid w:val="00621751"/>
    <w:rsid w:val="00621EA8"/>
    <w:rsid w:val="00622153"/>
    <w:rsid w:val="00622CAB"/>
    <w:rsid w:val="006230D3"/>
    <w:rsid w:val="006232E1"/>
    <w:rsid w:val="0062336A"/>
    <w:rsid w:val="006234A6"/>
    <w:rsid w:val="00623B7D"/>
    <w:rsid w:val="00623EDA"/>
    <w:rsid w:val="0062536A"/>
    <w:rsid w:val="00625B1B"/>
    <w:rsid w:val="00626130"/>
    <w:rsid w:val="0062798D"/>
    <w:rsid w:val="00630001"/>
    <w:rsid w:val="00630F6D"/>
    <w:rsid w:val="006311B3"/>
    <w:rsid w:val="00631957"/>
    <w:rsid w:val="00631AA5"/>
    <w:rsid w:val="00631B7B"/>
    <w:rsid w:val="0063201C"/>
    <w:rsid w:val="00632043"/>
    <w:rsid w:val="0063284C"/>
    <w:rsid w:val="00632BD0"/>
    <w:rsid w:val="00633697"/>
    <w:rsid w:val="00633862"/>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735"/>
    <w:rsid w:val="006427F0"/>
    <w:rsid w:val="0064295E"/>
    <w:rsid w:val="006431E0"/>
    <w:rsid w:val="0064333C"/>
    <w:rsid w:val="0064339F"/>
    <w:rsid w:val="00643475"/>
    <w:rsid w:val="00643480"/>
    <w:rsid w:val="00643523"/>
    <w:rsid w:val="0064396A"/>
    <w:rsid w:val="00643AD5"/>
    <w:rsid w:val="00644BE8"/>
    <w:rsid w:val="00645482"/>
    <w:rsid w:val="00645C2B"/>
    <w:rsid w:val="00645D49"/>
    <w:rsid w:val="0064624E"/>
    <w:rsid w:val="0064647E"/>
    <w:rsid w:val="00646703"/>
    <w:rsid w:val="006467EF"/>
    <w:rsid w:val="00646BA8"/>
    <w:rsid w:val="00647435"/>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E84"/>
    <w:rsid w:val="00657F7A"/>
    <w:rsid w:val="0066011D"/>
    <w:rsid w:val="00660150"/>
    <w:rsid w:val="0066058A"/>
    <w:rsid w:val="006607C0"/>
    <w:rsid w:val="00660927"/>
    <w:rsid w:val="00660987"/>
    <w:rsid w:val="006613A6"/>
    <w:rsid w:val="00661E2A"/>
    <w:rsid w:val="006634B9"/>
    <w:rsid w:val="006634E6"/>
    <w:rsid w:val="006639FE"/>
    <w:rsid w:val="00663AE9"/>
    <w:rsid w:val="00663AEB"/>
    <w:rsid w:val="00663EAA"/>
    <w:rsid w:val="00664215"/>
    <w:rsid w:val="00664272"/>
    <w:rsid w:val="006643AB"/>
    <w:rsid w:val="006655EE"/>
    <w:rsid w:val="00665ED4"/>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C72"/>
    <w:rsid w:val="00676294"/>
    <w:rsid w:val="006764CD"/>
    <w:rsid w:val="006771F9"/>
    <w:rsid w:val="006776D7"/>
    <w:rsid w:val="00677C02"/>
    <w:rsid w:val="00680FB1"/>
    <w:rsid w:val="00681003"/>
    <w:rsid w:val="0068103A"/>
    <w:rsid w:val="006812CA"/>
    <w:rsid w:val="006817C9"/>
    <w:rsid w:val="0068200E"/>
    <w:rsid w:val="006820F0"/>
    <w:rsid w:val="006830A2"/>
    <w:rsid w:val="00683849"/>
    <w:rsid w:val="00684C61"/>
    <w:rsid w:val="00684F7C"/>
    <w:rsid w:val="0068608B"/>
    <w:rsid w:val="006867A6"/>
    <w:rsid w:val="00686917"/>
    <w:rsid w:val="00687368"/>
    <w:rsid w:val="00687A78"/>
    <w:rsid w:val="006906DB"/>
    <w:rsid w:val="006908D7"/>
    <w:rsid w:val="00690CAD"/>
    <w:rsid w:val="00690F5A"/>
    <w:rsid w:val="00691A2E"/>
    <w:rsid w:val="006921F6"/>
    <w:rsid w:val="006929B2"/>
    <w:rsid w:val="00692E40"/>
    <w:rsid w:val="006931AC"/>
    <w:rsid w:val="006935DB"/>
    <w:rsid w:val="006936C7"/>
    <w:rsid w:val="00694119"/>
    <w:rsid w:val="006941C9"/>
    <w:rsid w:val="0069503D"/>
    <w:rsid w:val="006958B5"/>
    <w:rsid w:val="00695A30"/>
    <w:rsid w:val="00695FC2"/>
    <w:rsid w:val="006962FB"/>
    <w:rsid w:val="00696949"/>
    <w:rsid w:val="00697052"/>
    <w:rsid w:val="00697530"/>
    <w:rsid w:val="00697F2A"/>
    <w:rsid w:val="006A0153"/>
    <w:rsid w:val="006A0B14"/>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EC6"/>
    <w:rsid w:val="006B1816"/>
    <w:rsid w:val="006B2099"/>
    <w:rsid w:val="006B2283"/>
    <w:rsid w:val="006B2A51"/>
    <w:rsid w:val="006B33BD"/>
    <w:rsid w:val="006B38F8"/>
    <w:rsid w:val="006B3DBE"/>
    <w:rsid w:val="006B4329"/>
    <w:rsid w:val="006B49CD"/>
    <w:rsid w:val="006B4FC2"/>
    <w:rsid w:val="006B50CF"/>
    <w:rsid w:val="006B56C6"/>
    <w:rsid w:val="006B5D74"/>
    <w:rsid w:val="006B6422"/>
    <w:rsid w:val="006B70C9"/>
    <w:rsid w:val="006B7277"/>
    <w:rsid w:val="006B7AD1"/>
    <w:rsid w:val="006B7F40"/>
    <w:rsid w:val="006C03B8"/>
    <w:rsid w:val="006C0BF3"/>
    <w:rsid w:val="006C1E87"/>
    <w:rsid w:val="006C385B"/>
    <w:rsid w:val="006C4E5C"/>
    <w:rsid w:val="006C545C"/>
    <w:rsid w:val="006C58DF"/>
    <w:rsid w:val="006C5B25"/>
    <w:rsid w:val="006C5EC9"/>
    <w:rsid w:val="006C6059"/>
    <w:rsid w:val="006C7522"/>
    <w:rsid w:val="006D0139"/>
    <w:rsid w:val="006D0272"/>
    <w:rsid w:val="006D0AFE"/>
    <w:rsid w:val="006D305F"/>
    <w:rsid w:val="006D351A"/>
    <w:rsid w:val="006D38D0"/>
    <w:rsid w:val="006D3E89"/>
    <w:rsid w:val="006D4C5B"/>
    <w:rsid w:val="006D5234"/>
    <w:rsid w:val="006D554A"/>
    <w:rsid w:val="006D5CE4"/>
    <w:rsid w:val="006D6F08"/>
    <w:rsid w:val="006D72A7"/>
    <w:rsid w:val="006D74BE"/>
    <w:rsid w:val="006D79AB"/>
    <w:rsid w:val="006D7DA7"/>
    <w:rsid w:val="006E062C"/>
    <w:rsid w:val="006E11A0"/>
    <w:rsid w:val="006E1F85"/>
    <w:rsid w:val="006E2572"/>
    <w:rsid w:val="006E28B7"/>
    <w:rsid w:val="006E2B61"/>
    <w:rsid w:val="006E3310"/>
    <w:rsid w:val="006E3367"/>
    <w:rsid w:val="006E350F"/>
    <w:rsid w:val="006E3894"/>
    <w:rsid w:val="006E3C5F"/>
    <w:rsid w:val="006E44D5"/>
    <w:rsid w:val="006E4677"/>
    <w:rsid w:val="006E46A8"/>
    <w:rsid w:val="006E486F"/>
    <w:rsid w:val="006E4DAC"/>
    <w:rsid w:val="006E4E39"/>
    <w:rsid w:val="006E4F15"/>
    <w:rsid w:val="006E545B"/>
    <w:rsid w:val="006E565E"/>
    <w:rsid w:val="006E5750"/>
    <w:rsid w:val="006E5A6E"/>
    <w:rsid w:val="006E5FC4"/>
    <w:rsid w:val="006E6EC6"/>
    <w:rsid w:val="006E7D3B"/>
    <w:rsid w:val="006E7F80"/>
    <w:rsid w:val="006F028F"/>
    <w:rsid w:val="006F0947"/>
    <w:rsid w:val="006F0E4C"/>
    <w:rsid w:val="006F1B70"/>
    <w:rsid w:val="006F2504"/>
    <w:rsid w:val="006F341D"/>
    <w:rsid w:val="006F3B3A"/>
    <w:rsid w:val="006F487D"/>
    <w:rsid w:val="006F58D4"/>
    <w:rsid w:val="006F5C9A"/>
    <w:rsid w:val="006F796C"/>
    <w:rsid w:val="006F7B5A"/>
    <w:rsid w:val="006F7BC8"/>
    <w:rsid w:val="00700142"/>
    <w:rsid w:val="00700922"/>
    <w:rsid w:val="00700998"/>
    <w:rsid w:val="00701510"/>
    <w:rsid w:val="0070176A"/>
    <w:rsid w:val="00701CC8"/>
    <w:rsid w:val="00702402"/>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89A"/>
    <w:rsid w:val="0071126B"/>
    <w:rsid w:val="007118CA"/>
    <w:rsid w:val="00711D31"/>
    <w:rsid w:val="00712163"/>
    <w:rsid w:val="00712287"/>
    <w:rsid w:val="00712772"/>
    <w:rsid w:val="007146F1"/>
    <w:rsid w:val="007148D3"/>
    <w:rsid w:val="0071551B"/>
    <w:rsid w:val="00715638"/>
    <w:rsid w:val="00715A32"/>
    <w:rsid w:val="00715B9A"/>
    <w:rsid w:val="00715E8B"/>
    <w:rsid w:val="007161DA"/>
    <w:rsid w:val="007163B5"/>
    <w:rsid w:val="0071650B"/>
    <w:rsid w:val="007172C4"/>
    <w:rsid w:val="00717413"/>
    <w:rsid w:val="007179E0"/>
    <w:rsid w:val="0072231F"/>
    <w:rsid w:val="00722506"/>
    <w:rsid w:val="00722A9B"/>
    <w:rsid w:val="00722F1D"/>
    <w:rsid w:val="00723001"/>
    <w:rsid w:val="007245A0"/>
    <w:rsid w:val="00724649"/>
    <w:rsid w:val="00724CE7"/>
    <w:rsid w:val="00725161"/>
    <w:rsid w:val="00725B07"/>
    <w:rsid w:val="0072636B"/>
    <w:rsid w:val="00726EA6"/>
    <w:rsid w:val="00727208"/>
    <w:rsid w:val="00727299"/>
    <w:rsid w:val="00727680"/>
    <w:rsid w:val="00727D2C"/>
    <w:rsid w:val="0073054C"/>
    <w:rsid w:val="00730E31"/>
    <w:rsid w:val="00731066"/>
    <w:rsid w:val="007313D3"/>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3DA"/>
    <w:rsid w:val="0074063A"/>
    <w:rsid w:val="00740E58"/>
    <w:rsid w:val="00741368"/>
    <w:rsid w:val="007429F0"/>
    <w:rsid w:val="00743380"/>
    <w:rsid w:val="00743F39"/>
    <w:rsid w:val="0074416D"/>
    <w:rsid w:val="00744527"/>
    <w:rsid w:val="007445A0"/>
    <w:rsid w:val="0074524B"/>
    <w:rsid w:val="00746821"/>
    <w:rsid w:val="00746B98"/>
    <w:rsid w:val="00746EAC"/>
    <w:rsid w:val="007474A3"/>
    <w:rsid w:val="00747D8B"/>
    <w:rsid w:val="00751228"/>
    <w:rsid w:val="00751DD9"/>
    <w:rsid w:val="00752003"/>
    <w:rsid w:val="007543CB"/>
    <w:rsid w:val="007547EB"/>
    <w:rsid w:val="00755EC7"/>
    <w:rsid w:val="00756AA8"/>
    <w:rsid w:val="007571E1"/>
    <w:rsid w:val="007575D7"/>
    <w:rsid w:val="0075763F"/>
    <w:rsid w:val="007579BB"/>
    <w:rsid w:val="007602E4"/>
    <w:rsid w:val="007604B2"/>
    <w:rsid w:val="007619D7"/>
    <w:rsid w:val="007623FB"/>
    <w:rsid w:val="00762F9E"/>
    <w:rsid w:val="00765261"/>
    <w:rsid w:val="00765281"/>
    <w:rsid w:val="00765C15"/>
    <w:rsid w:val="00765D60"/>
    <w:rsid w:val="007667C3"/>
    <w:rsid w:val="00766BAD"/>
    <w:rsid w:val="007678DE"/>
    <w:rsid w:val="00770099"/>
    <w:rsid w:val="00770542"/>
    <w:rsid w:val="00771346"/>
    <w:rsid w:val="00771706"/>
    <w:rsid w:val="00771AA0"/>
    <w:rsid w:val="0077213F"/>
    <w:rsid w:val="007731FC"/>
    <w:rsid w:val="00773B4D"/>
    <w:rsid w:val="00773F15"/>
    <w:rsid w:val="00773FB6"/>
    <w:rsid w:val="00774573"/>
    <w:rsid w:val="007750D5"/>
    <w:rsid w:val="0077547D"/>
    <w:rsid w:val="007755F2"/>
    <w:rsid w:val="007758EB"/>
    <w:rsid w:val="00776971"/>
    <w:rsid w:val="00776B09"/>
    <w:rsid w:val="00776FE2"/>
    <w:rsid w:val="007801CE"/>
    <w:rsid w:val="007808CF"/>
    <w:rsid w:val="007809FF"/>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F0B"/>
    <w:rsid w:val="0078406F"/>
    <w:rsid w:val="0078417D"/>
    <w:rsid w:val="00784B0E"/>
    <w:rsid w:val="00785490"/>
    <w:rsid w:val="00785863"/>
    <w:rsid w:val="00785889"/>
    <w:rsid w:val="00785B1F"/>
    <w:rsid w:val="00785D29"/>
    <w:rsid w:val="00787850"/>
    <w:rsid w:val="00787D7A"/>
    <w:rsid w:val="00787EF3"/>
    <w:rsid w:val="00790E93"/>
    <w:rsid w:val="0079182E"/>
    <w:rsid w:val="00791A2B"/>
    <w:rsid w:val="007925EA"/>
    <w:rsid w:val="007929C8"/>
    <w:rsid w:val="0079391E"/>
    <w:rsid w:val="00793CD8"/>
    <w:rsid w:val="0079408F"/>
    <w:rsid w:val="00794596"/>
    <w:rsid w:val="007949CD"/>
    <w:rsid w:val="00794CAE"/>
    <w:rsid w:val="00795C92"/>
    <w:rsid w:val="00795CC7"/>
    <w:rsid w:val="007969AD"/>
    <w:rsid w:val="00796ADF"/>
    <w:rsid w:val="00796D97"/>
    <w:rsid w:val="00797AFF"/>
    <w:rsid w:val="007A0E6E"/>
    <w:rsid w:val="007A1CB3"/>
    <w:rsid w:val="007A23F2"/>
    <w:rsid w:val="007A2553"/>
    <w:rsid w:val="007A26B1"/>
    <w:rsid w:val="007A27AD"/>
    <w:rsid w:val="007A306F"/>
    <w:rsid w:val="007A352C"/>
    <w:rsid w:val="007A43A6"/>
    <w:rsid w:val="007A4AF2"/>
    <w:rsid w:val="007A4D49"/>
    <w:rsid w:val="007A4E67"/>
    <w:rsid w:val="007A58A6"/>
    <w:rsid w:val="007A5EED"/>
    <w:rsid w:val="007A61D2"/>
    <w:rsid w:val="007A6495"/>
    <w:rsid w:val="007A75C0"/>
    <w:rsid w:val="007A7602"/>
    <w:rsid w:val="007B05BC"/>
    <w:rsid w:val="007B1C3D"/>
    <w:rsid w:val="007B27DC"/>
    <w:rsid w:val="007B29DB"/>
    <w:rsid w:val="007B3D2D"/>
    <w:rsid w:val="007B424D"/>
    <w:rsid w:val="007B45B2"/>
    <w:rsid w:val="007B485F"/>
    <w:rsid w:val="007B50AE"/>
    <w:rsid w:val="007B51DF"/>
    <w:rsid w:val="007B5CB5"/>
    <w:rsid w:val="007B6A5E"/>
    <w:rsid w:val="007B6B74"/>
    <w:rsid w:val="007B7875"/>
    <w:rsid w:val="007B7F12"/>
    <w:rsid w:val="007C0373"/>
    <w:rsid w:val="007C0476"/>
    <w:rsid w:val="007C05DD"/>
    <w:rsid w:val="007C1314"/>
    <w:rsid w:val="007C13CB"/>
    <w:rsid w:val="007C15E1"/>
    <w:rsid w:val="007C19C1"/>
    <w:rsid w:val="007C1AC7"/>
    <w:rsid w:val="007C22DA"/>
    <w:rsid w:val="007C259F"/>
    <w:rsid w:val="007C2E0B"/>
    <w:rsid w:val="007C3CCC"/>
    <w:rsid w:val="007C3D18"/>
    <w:rsid w:val="007C42D2"/>
    <w:rsid w:val="007C4B39"/>
    <w:rsid w:val="007C60BF"/>
    <w:rsid w:val="007C61AB"/>
    <w:rsid w:val="007C6A07"/>
    <w:rsid w:val="007C6A9E"/>
    <w:rsid w:val="007C6AB9"/>
    <w:rsid w:val="007C75A1"/>
    <w:rsid w:val="007C7645"/>
    <w:rsid w:val="007C77A5"/>
    <w:rsid w:val="007C795B"/>
    <w:rsid w:val="007D0217"/>
    <w:rsid w:val="007D04E5"/>
    <w:rsid w:val="007D08CC"/>
    <w:rsid w:val="007D1E22"/>
    <w:rsid w:val="007D261C"/>
    <w:rsid w:val="007D28AC"/>
    <w:rsid w:val="007D42D2"/>
    <w:rsid w:val="007D5247"/>
    <w:rsid w:val="007D5616"/>
    <w:rsid w:val="007D564B"/>
    <w:rsid w:val="007D5809"/>
    <w:rsid w:val="007D5901"/>
    <w:rsid w:val="007D5B91"/>
    <w:rsid w:val="007D65F7"/>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640A"/>
    <w:rsid w:val="007E7070"/>
    <w:rsid w:val="007E7091"/>
    <w:rsid w:val="007E712E"/>
    <w:rsid w:val="007E7475"/>
    <w:rsid w:val="007E7A5E"/>
    <w:rsid w:val="007F0491"/>
    <w:rsid w:val="007F0DBD"/>
    <w:rsid w:val="007F128D"/>
    <w:rsid w:val="007F12B6"/>
    <w:rsid w:val="007F1726"/>
    <w:rsid w:val="007F2363"/>
    <w:rsid w:val="007F3C6F"/>
    <w:rsid w:val="007F4453"/>
    <w:rsid w:val="007F4904"/>
    <w:rsid w:val="007F526E"/>
    <w:rsid w:val="007F5988"/>
    <w:rsid w:val="007F7FE9"/>
    <w:rsid w:val="00800515"/>
    <w:rsid w:val="0080079E"/>
    <w:rsid w:val="00800A4C"/>
    <w:rsid w:val="00801562"/>
    <w:rsid w:val="0080187F"/>
    <w:rsid w:val="0080253D"/>
    <w:rsid w:val="00802DEB"/>
    <w:rsid w:val="00803546"/>
    <w:rsid w:val="008036C5"/>
    <w:rsid w:val="00803FAE"/>
    <w:rsid w:val="008052C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9EC"/>
    <w:rsid w:val="00812B68"/>
    <w:rsid w:val="00813106"/>
    <w:rsid w:val="0081333C"/>
    <w:rsid w:val="00814897"/>
    <w:rsid w:val="00814AD5"/>
    <w:rsid w:val="00814F7B"/>
    <w:rsid w:val="00815681"/>
    <w:rsid w:val="008156D5"/>
    <w:rsid w:val="008158D6"/>
    <w:rsid w:val="00816D79"/>
    <w:rsid w:val="0081716B"/>
    <w:rsid w:val="00817196"/>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FF8"/>
    <w:rsid w:val="00827CAB"/>
    <w:rsid w:val="00827D6F"/>
    <w:rsid w:val="00827FE3"/>
    <w:rsid w:val="00830677"/>
    <w:rsid w:val="00830A3D"/>
    <w:rsid w:val="00830E87"/>
    <w:rsid w:val="0083207E"/>
    <w:rsid w:val="008326C1"/>
    <w:rsid w:val="008328DA"/>
    <w:rsid w:val="00832D29"/>
    <w:rsid w:val="0083391C"/>
    <w:rsid w:val="00834C82"/>
    <w:rsid w:val="00834F8B"/>
    <w:rsid w:val="0083565C"/>
    <w:rsid w:val="00836492"/>
    <w:rsid w:val="00836E63"/>
    <w:rsid w:val="008376AC"/>
    <w:rsid w:val="0083778B"/>
    <w:rsid w:val="00840F75"/>
    <w:rsid w:val="00841446"/>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109B"/>
    <w:rsid w:val="00851238"/>
    <w:rsid w:val="00851F57"/>
    <w:rsid w:val="008529CC"/>
    <w:rsid w:val="00852B4F"/>
    <w:rsid w:val="00855901"/>
    <w:rsid w:val="00855F88"/>
    <w:rsid w:val="0085648F"/>
    <w:rsid w:val="00856911"/>
    <w:rsid w:val="00857C50"/>
    <w:rsid w:val="008601DF"/>
    <w:rsid w:val="0086099B"/>
    <w:rsid w:val="00860EF7"/>
    <w:rsid w:val="00861EE2"/>
    <w:rsid w:val="008622FC"/>
    <w:rsid w:val="0086242F"/>
    <w:rsid w:val="00862B9A"/>
    <w:rsid w:val="008632A8"/>
    <w:rsid w:val="00863537"/>
    <w:rsid w:val="0086369F"/>
    <w:rsid w:val="00863C5D"/>
    <w:rsid w:val="0086425C"/>
    <w:rsid w:val="00864588"/>
    <w:rsid w:val="00864DC3"/>
    <w:rsid w:val="0086607D"/>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9E4"/>
    <w:rsid w:val="00874099"/>
    <w:rsid w:val="00874152"/>
    <w:rsid w:val="00874312"/>
    <w:rsid w:val="0087437C"/>
    <w:rsid w:val="008743D3"/>
    <w:rsid w:val="00874B3C"/>
    <w:rsid w:val="00875CD7"/>
    <w:rsid w:val="008768D1"/>
    <w:rsid w:val="00876B4D"/>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245"/>
    <w:rsid w:val="00891B09"/>
    <w:rsid w:val="00892121"/>
    <w:rsid w:val="008923EC"/>
    <w:rsid w:val="00892CFF"/>
    <w:rsid w:val="0089347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686E"/>
    <w:rsid w:val="008A76D3"/>
    <w:rsid w:val="008A77D8"/>
    <w:rsid w:val="008B0483"/>
    <w:rsid w:val="008B09DE"/>
    <w:rsid w:val="008B10B8"/>
    <w:rsid w:val="008B120C"/>
    <w:rsid w:val="008B256A"/>
    <w:rsid w:val="008B2932"/>
    <w:rsid w:val="008B2A90"/>
    <w:rsid w:val="008B2B89"/>
    <w:rsid w:val="008B2F85"/>
    <w:rsid w:val="008B33C1"/>
    <w:rsid w:val="008B35A1"/>
    <w:rsid w:val="008B3C08"/>
    <w:rsid w:val="008B3C92"/>
    <w:rsid w:val="008B45A3"/>
    <w:rsid w:val="008B5156"/>
    <w:rsid w:val="008B51A0"/>
    <w:rsid w:val="008B592A"/>
    <w:rsid w:val="008B5A14"/>
    <w:rsid w:val="008B5D1A"/>
    <w:rsid w:val="008B6276"/>
    <w:rsid w:val="008B7758"/>
    <w:rsid w:val="008B7B5C"/>
    <w:rsid w:val="008B7DC0"/>
    <w:rsid w:val="008C035B"/>
    <w:rsid w:val="008C09E7"/>
    <w:rsid w:val="008C0BEF"/>
    <w:rsid w:val="008C0C99"/>
    <w:rsid w:val="008C10C9"/>
    <w:rsid w:val="008C1C27"/>
    <w:rsid w:val="008C1F0E"/>
    <w:rsid w:val="008C1FC4"/>
    <w:rsid w:val="008C2017"/>
    <w:rsid w:val="008C2314"/>
    <w:rsid w:val="008C3A3B"/>
    <w:rsid w:val="008C48F8"/>
    <w:rsid w:val="008C4958"/>
    <w:rsid w:val="008C4A1C"/>
    <w:rsid w:val="008C4AB9"/>
    <w:rsid w:val="008C4BAA"/>
    <w:rsid w:val="008C636D"/>
    <w:rsid w:val="008C6AE8"/>
    <w:rsid w:val="008C7290"/>
    <w:rsid w:val="008C7573"/>
    <w:rsid w:val="008C7F2C"/>
    <w:rsid w:val="008D114A"/>
    <w:rsid w:val="008D1742"/>
    <w:rsid w:val="008D224C"/>
    <w:rsid w:val="008D2364"/>
    <w:rsid w:val="008D2E1D"/>
    <w:rsid w:val="008D31E2"/>
    <w:rsid w:val="008D3299"/>
    <w:rsid w:val="008D34F1"/>
    <w:rsid w:val="008D3843"/>
    <w:rsid w:val="008D39C2"/>
    <w:rsid w:val="008D39D8"/>
    <w:rsid w:val="008D3A7E"/>
    <w:rsid w:val="008D3B5B"/>
    <w:rsid w:val="008D4FAD"/>
    <w:rsid w:val="008D517C"/>
    <w:rsid w:val="008D5671"/>
    <w:rsid w:val="008D580D"/>
    <w:rsid w:val="008D5D1C"/>
    <w:rsid w:val="008D6D1A"/>
    <w:rsid w:val="008E0927"/>
    <w:rsid w:val="008E0DC8"/>
    <w:rsid w:val="008E10C0"/>
    <w:rsid w:val="008E1909"/>
    <w:rsid w:val="008E2610"/>
    <w:rsid w:val="008E2A11"/>
    <w:rsid w:val="008E2A65"/>
    <w:rsid w:val="008E30B6"/>
    <w:rsid w:val="008E33E0"/>
    <w:rsid w:val="008E3AC1"/>
    <w:rsid w:val="008E3C1B"/>
    <w:rsid w:val="008E3CBF"/>
    <w:rsid w:val="008E4522"/>
    <w:rsid w:val="008E4E82"/>
    <w:rsid w:val="008E530B"/>
    <w:rsid w:val="008E548A"/>
    <w:rsid w:val="008E54CF"/>
    <w:rsid w:val="008E5E7C"/>
    <w:rsid w:val="008E6D79"/>
    <w:rsid w:val="008E6E68"/>
    <w:rsid w:val="008E715E"/>
    <w:rsid w:val="008E72C5"/>
    <w:rsid w:val="008E75BD"/>
    <w:rsid w:val="008E7697"/>
    <w:rsid w:val="008E76E1"/>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2A4F"/>
    <w:rsid w:val="00902BDA"/>
    <w:rsid w:val="00902E62"/>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6079"/>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60F"/>
    <w:rsid w:val="00925CBD"/>
    <w:rsid w:val="0092685E"/>
    <w:rsid w:val="00927197"/>
    <w:rsid w:val="00927AAE"/>
    <w:rsid w:val="00930330"/>
    <w:rsid w:val="009307E1"/>
    <w:rsid w:val="009308A2"/>
    <w:rsid w:val="009317F8"/>
    <w:rsid w:val="0093184E"/>
    <w:rsid w:val="00931BD9"/>
    <w:rsid w:val="00932130"/>
    <w:rsid w:val="00932156"/>
    <w:rsid w:val="009321C6"/>
    <w:rsid w:val="00932952"/>
    <w:rsid w:val="00933367"/>
    <w:rsid w:val="009336CE"/>
    <w:rsid w:val="00933D3C"/>
    <w:rsid w:val="00933E80"/>
    <w:rsid w:val="00933EEB"/>
    <w:rsid w:val="00934396"/>
    <w:rsid w:val="009346AE"/>
    <w:rsid w:val="00934864"/>
    <w:rsid w:val="0093674C"/>
    <w:rsid w:val="009369BC"/>
    <w:rsid w:val="0094019A"/>
    <w:rsid w:val="00940C00"/>
    <w:rsid w:val="00941636"/>
    <w:rsid w:val="00942625"/>
    <w:rsid w:val="00942743"/>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30F"/>
    <w:rsid w:val="009559ED"/>
    <w:rsid w:val="00955ABB"/>
    <w:rsid w:val="00955B4F"/>
    <w:rsid w:val="00956584"/>
    <w:rsid w:val="0095681E"/>
    <w:rsid w:val="00956901"/>
    <w:rsid w:val="009572D4"/>
    <w:rsid w:val="00957922"/>
    <w:rsid w:val="009615FF"/>
    <w:rsid w:val="0096180C"/>
    <w:rsid w:val="00961921"/>
    <w:rsid w:val="0096240B"/>
    <w:rsid w:val="0096355B"/>
    <w:rsid w:val="00963816"/>
    <w:rsid w:val="0096430A"/>
    <w:rsid w:val="00964464"/>
    <w:rsid w:val="0096475B"/>
    <w:rsid w:val="00964AC7"/>
    <w:rsid w:val="009653DF"/>
    <w:rsid w:val="0096554B"/>
    <w:rsid w:val="0096584A"/>
    <w:rsid w:val="00965A4F"/>
    <w:rsid w:val="00965BD7"/>
    <w:rsid w:val="00965C87"/>
    <w:rsid w:val="00965DB7"/>
    <w:rsid w:val="00967013"/>
    <w:rsid w:val="00967D69"/>
    <w:rsid w:val="00970C5B"/>
    <w:rsid w:val="00971407"/>
    <w:rsid w:val="0097188B"/>
    <w:rsid w:val="00971F08"/>
    <w:rsid w:val="00972109"/>
    <w:rsid w:val="00972168"/>
    <w:rsid w:val="00972CF1"/>
    <w:rsid w:val="00972E1B"/>
    <w:rsid w:val="00974C50"/>
    <w:rsid w:val="00975C75"/>
    <w:rsid w:val="00975FCB"/>
    <w:rsid w:val="00976238"/>
    <w:rsid w:val="00976509"/>
    <w:rsid w:val="00976825"/>
    <w:rsid w:val="00976949"/>
    <w:rsid w:val="00976B34"/>
    <w:rsid w:val="0098012B"/>
    <w:rsid w:val="00980477"/>
    <w:rsid w:val="00980626"/>
    <w:rsid w:val="009806A3"/>
    <w:rsid w:val="009817BF"/>
    <w:rsid w:val="00981D27"/>
    <w:rsid w:val="00981DBD"/>
    <w:rsid w:val="009820F4"/>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DCA"/>
    <w:rsid w:val="0099603E"/>
    <w:rsid w:val="0099610D"/>
    <w:rsid w:val="009965BD"/>
    <w:rsid w:val="00996BDC"/>
    <w:rsid w:val="009970DD"/>
    <w:rsid w:val="009975F4"/>
    <w:rsid w:val="009A0330"/>
    <w:rsid w:val="009A0DED"/>
    <w:rsid w:val="009A0FAB"/>
    <w:rsid w:val="009A0FBA"/>
    <w:rsid w:val="009A1601"/>
    <w:rsid w:val="009A1F67"/>
    <w:rsid w:val="009A24C8"/>
    <w:rsid w:val="009A2BB1"/>
    <w:rsid w:val="009A3257"/>
    <w:rsid w:val="009A462D"/>
    <w:rsid w:val="009A5CBA"/>
    <w:rsid w:val="009A6274"/>
    <w:rsid w:val="009A627F"/>
    <w:rsid w:val="009A645B"/>
    <w:rsid w:val="009A7006"/>
    <w:rsid w:val="009A755E"/>
    <w:rsid w:val="009A7846"/>
    <w:rsid w:val="009B0983"/>
    <w:rsid w:val="009B0B6F"/>
    <w:rsid w:val="009B0D91"/>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0B3C"/>
    <w:rsid w:val="009D1829"/>
    <w:rsid w:val="009D2044"/>
    <w:rsid w:val="009D2ACB"/>
    <w:rsid w:val="009D34E4"/>
    <w:rsid w:val="009D378A"/>
    <w:rsid w:val="009D37D2"/>
    <w:rsid w:val="009D3B04"/>
    <w:rsid w:val="009D492B"/>
    <w:rsid w:val="009D4F5A"/>
    <w:rsid w:val="009D4FF0"/>
    <w:rsid w:val="009D5262"/>
    <w:rsid w:val="009D5BB6"/>
    <w:rsid w:val="009D67C7"/>
    <w:rsid w:val="009D6AEC"/>
    <w:rsid w:val="009D703C"/>
    <w:rsid w:val="009D718F"/>
    <w:rsid w:val="009D7788"/>
    <w:rsid w:val="009D7E7C"/>
    <w:rsid w:val="009E0213"/>
    <w:rsid w:val="009E068F"/>
    <w:rsid w:val="009E07DE"/>
    <w:rsid w:val="009E21EE"/>
    <w:rsid w:val="009E2E4B"/>
    <w:rsid w:val="009E35DB"/>
    <w:rsid w:val="009E4004"/>
    <w:rsid w:val="009E4235"/>
    <w:rsid w:val="009E47A3"/>
    <w:rsid w:val="009E487B"/>
    <w:rsid w:val="009E553A"/>
    <w:rsid w:val="009E58A2"/>
    <w:rsid w:val="009E5D88"/>
    <w:rsid w:val="009E602D"/>
    <w:rsid w:val="009E61CA"/>
    <w:rsid w:val="009E691D"/>
    <w:rsid w:val="009E706D"/>
    <w:rsid w:val="009E7CEA"/>
    <w:rsid w:val="009F08F3"/>
    <w:rsid w:val="009F09EF"/>
    <w:rsid w:val="009F0A74"/>
    <w:rsid w:val="009F2AE7"/>
    <w:rsid w:val="009F2B2C"/>
    <w:rsid w:val="009F344F"/>
    <w:rsid w:val="009F34B2"/>
    <w:rsid w:val="009F44F0"/>
    <w:rsid w:val="009F45D6"/>
    <w:rsid w:val="009F47FC"/>
    <w:rsid w:val="009F5143"/>
    <w:rsid w:val="009F52C0"/>
    <w:rsid w:val="009F6652"/>
    <w:rsid w:val="009F7A55"/>
    <w:rsid w:val="009F7BDB"/>
    <w:rsid w:val="009F7DAD"/>
    <w:rsid w:val="009F7FD4"/>
    <w:rsid w:val="00A00254"/>
    <w:rsid w:val="00A0026D"/>
    <w:rsid w:val="00A0039D"/>
    <w:rsid w:val="00A021CA"/>
    <w:rsid w:val="00A02D6D"/>
    <w:rsid w:val="00A037F5"/>
    <w:rsid w:val="00A0407F"/>
    <w:rsid w:val="00A04367"/>
    <w:rsid w:val="00A047D6"/>
    <w:rsid w:val="00A04810"/>
    <w:rsid w:val="00A048A8"/>
    <w:rsid w:val="00A04DCB"/>
    <w:rsid w:val="00A05B47"/>
    <w:rsid w:val="00A063B7"/>
    <w:rsid w:val="00A06439"/>
    <w:rsid w:val="00A0696F"/>
    <w:rsid w:val="00A069B5"/>
    <w:rsid w:val="00A06DB0"/>
    <w:rsid w:val="00A07723"/>
    <w:rsid w:val="00A110BC"/>
    <w:rsid w:val="00A12492"/>
    <w:rsid w:val="00A13DD6"/>
    <w:rsid w:val="00A13E54"/>
    <w:rsid w:val="00A1420D"/>
    <w:rsid w:val="00A149C7"/>
    <w:rsid w:val="00A1517F"/>
    <w:rsid w:val="00A16917"/>
    <w:rsid w:val="00A16A3C"/>
    <w:rsid w:val="00A16BD1"/>
    <w:rsid w:val="00A16EE6"/>
    <w:rsid w:val="00A177F6"/>
    <w:rsid w:val="00A17D84"/>
    <w:rsid w:val="00A17F63"/>
    <w:rsid w:val="00A200EF"/>
    <w:rsid w:val="00A20113"/>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DB6"/>
    <w:rsid w:val="00A264A9"/>
    <w:rsid w:val="00A2663B"/>
    <w:rsid w:val="00A269B0"/>
    <w:rsid w:val="00A26EA6"/>
    <w:rsid w:val="00A27785"/>
    <w:rsid w:val="00A30187"/>
    <w:rsid w:val="00A30708"/>
    <w:rsid w:val="00A30880"/>
    <w:rsid w:val="00A313E4"/>
    <w:rsid w:val="00A319C8"/>
    <w:rsid w:val="00A31A65"/>
    <w:rsid w:val="00A33113"/>
    <w:rsid w:val="00A33D04"/>
    <w:rsid w:val="00A34314"/>
    <w:rsid w:val="00A3448A"/>
    <w:rsid w:val="00A35160"/>
    <w:rsid w:val="00A35469"/>
    <w:rsid w:val="00A35474"/>
    <w:rsid w:val="00A36297"/>
    <w:rsid w:val="00A363A8"/>
    <w:rsid w:val="00A3663D"/>
    <w:rsid w:val="00A36BDC"/>
    <w:rsid w:val="00A36D99"/>
    <w:rsid w:val="00A36EAD"/>
    <w:rsid w:val="00A36FCE"/>
    <w:rsid w:val="00A37E7B"/>
    <w:rsid w:val="00A404B6"/>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63DB"/>
    <w:rsid w:val="00A465F6"/>
    <w:rsid w:val="00A4665B"/>
    <w:rsid w:val="00A468D9"/>
    <w:rsid w:val="00A469ED"/>
    <w:rsid w:val="00A47A09"/>
    <w:rsid w:val="00A50F41"/>
    <w:rsid w:val="00A5140E"/>
    <w:rsid w:val="00A51815"/>
    <w:rsid w:val="00A51870"/>
    <w:rsid w:val="00A51F20"/>
    <w:rsid w:val="00A522DB"/>
    <w:rsid w:val="00A52449"/>
    <w:rsid w:val="00A52456"/>
    <w:rsid w:val="00A52B3E"/>
    <w:rsid w:val="00A52CC5"/>
    <w:rsid w:val="00A52E1D"/>
    <w:rsid w:val="00A5341A"/>
    <w:rsid w:val="00A54350"/>
    <w:rsid w:val="00A560E9"/>
    <w:rsid w:val="00A561C3"/>
    <w:rsid w:val="00A56674"/>
    <w:rsid w:val="00A5732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7060"/>
    <w:rsid w:val="00A670EF"/>
    <w:rsid w:val="00A67D49"/>
    <w:rsid w:val="00A67E6C"/>
    <w:rsid w:val="00A705F9"/>
    <w:rsid w:val="00A70BCE"/>
    <w:rsid w:val="00A7172B"/>
    <w:rsid w:val="00A71B99"/>
    <w:rsid w:val="00A71E0A"/>
    <w:rsid w:val="00A7246D"/>
    <w:rsid w:val="00A7377B"/>
    <w:rsid w:val="00A73989"/>
    <w:rsid w:val="00A739D0"/>
    <w:rsid w:val="00A73B0B"/>
    <w:rsid w:val="00A73D7E"/>
    <w:rsid w:val="00A746CE"/>
    <w:rsid w:val="00A74F7D"/>
    <w:rsid w:val="00A7519E"/>
    <w:rsid w:val="00A754EE"/>
    <w:rsid w:val="00A761D4"/>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45F"/>
    <w:rsid w:val="00A848C0"/>
    <w:rsid w:val="00A852ED"/>
    <w:rsid w:val="00A8531C"/>
    <w:rsid w:val="00A85A38"/>
    <w:rsid w:val="00A85D63"/>
    <w:rsid w:val="00A86331"/>
    <w:rsid w:val="00A8722D"/>
    <w:rsid w:val="00A8746D"/>
    <w:rsid w:val="00A87635"/>
    <w:rsid w:val="00A90491"/>
    <w:rsid w:val="00A9090B"/>
    <w:rsid w:val="00A90C97"/>
    <w:rsid w:val="00A9145B"/>
    <w:rsid w:val="00A91CDF"/>
    <w:rsid w:val="00A91F23"/>
    <w:rsid w:val="00A920C7"/>
    <w:rsid w:val="00A92879"/>
    <w:rsid w:val="00A92D24"/>
    <w:rsid w:val="00A94026"/>
    <w:rsid w:val="00A9544C"/>
    <w:rsid w:val="00A95546"/>
    <w:rsid w:val="00A956A5"/>
    <w:rsid w:val="00A9594B"/>
    <w:rsid w:val="00A95B89"/>
    <w:rsid w:val="00A96357"/>
    <w:rsid w:val="00A9736F"/>
    <w:rsid w:val="00A97570"/>
    <w:rsid w:val="00A979EE"/>
    <w:rsid w:val="00AA016F"/>
    <w:rsid w:val="00AA05E2"/>
    <w:rsid w:val="00AA14FC"/>
    <w:rsid w:val="00AA1C83"/>
    <w:rsid w:val="00AA1D8A"/>
    <w:rsid w:val="00AA1ED6"/>
    <w:rsid w:val="00AA2192"/>
    <w:rsid w:val="00AA23DA"/>
    <w:rsid w:val="00AA27FD"/>
    <w:rsid w:val="00AA2D9C"/>
    <w:rsid w:val="00AA3335"/>
    <w:rsid w:val="00AA33F0"/>
    <w:rsid w:val="00AA3748"/>
    <w:rsid w:val="00AA4286"/>
    <w:rsid w:val="00AA446F"/>
    <w:rsid w:val="00AA50A1"/>
    <w:rsid w:val="00AA51D6"/>
    <w:rsid w:val="00AA5C7D"/>
    <w:rsid w:val="00AA5D17"/>
    <w:rsid w:val="00AA70BE"/>
    <w:rsid w:val="00AA7C22"/>
    <w:rsid w:val="00AB0BC8"/>
    <w:rsid w:val="00AB0D03"/>
    <w:rsid w:val="00AB11CA"/>
    <w:rsid w:val="00AB1351"/>
    <w:rsid w:val="00AB1387"/>
    <w:rsid w:val="00AB14D9"/>
    <w:rsid w:val="00AB171D"/>
    <w:rsid w:val="00AB19C7"/>
    <w:rsid w:val="00AB1B76"/>
    <w:rsid w:val="00AB2034"/>
    <w:rsid w:val="00AB3B29"/>
    <w:rsid w:val="00AB46B6"/>
    <w:rsid w:val="00AB4AB8"/>
    <w:rsid w:val="00AB4BAA"/>
    <w:rsid w:val="00AB4C84"/>
    <w:rsid w:val="00AB655E"/>
    <w:rsid w:val="00AB693B"/>
    <w:rsid w:val="00AB6A6C"/>
    <w:rsid w:val="00AB6EAE"/>
    <w:rsid w:val="00AB7DA2"/>
    <w:rsid w:val="00AC007F"/>
    <w:rsid w:val="00AC0511"/>
    <w:rsid w:val="00AC1545"/>
    <w:rsid w:val="00AC158C"/>
    <w:rsid w:val="00AC1D55"/>
    <w:rsid w:val="00AC2ECD"/>
    <w:rsid w:val="00AC2F23"/>
    <w:rsid w:val="00AC3119"/>
    <w:rsid w:val="00AC31C0"/>
    <w:rsid w:val="00AC358F"/>
    <w:rsid w:val="00AC36A4"/>
    <w:rsid w:val="00AC3834"/>
    <w:rsid w:val="00AC38AE"/>
    <w:rsid w:val="00AC49FB"/>
    <w:rsid w:val="00AC534E"/>
    <w:rsid w:val="00AC5A10"/>
    <w:rsid w:val="00AC786A"/>
    <w:rsid w:val="00AD0460"/>
    <w:rsid w:val="00AD0AA3"/>
    <w:rsid w:val="00AD0B4E"/>
    <w:rsid w:val="00AD1023"/>
    <w:rsid w:val="00AD1477"/>
    <w:rsid w:val="00AD198E"/>
    <w:rsid w:val="00AD1BCB"/>
    <w:rsid w:val="00AD2100"/>
    <w:rsid w:val="00AD3535"/>
    <w:rsid w:val="00AD3DC4"/>
    <w:rsid w:val="00AD3F94"/>
    <w:rsid w:val="00AD4389"/>
    <w:rsid w:val="00AD4A5A"/>
    <w:rsid w:val="00AD5F33"/>
    <w:rsid w:val="00AD6059"/>
    <w:rsid w:val="00AD61D0"/>
    <w:rsid w:val="00AD748F"/>
    <w:rsid w:val="00AD774E"/>
    <w:rsid w:val="00AD778E"/>
    <w:rsid w:val="00AD7ABF"/>
    <w:rsid w:val="00AD7D2A"/>
    <w:rsid w:val="00AD7F4A"/>
    <w:rsid w:val="00AE0A60"/>
    <w:rsid w:val="00AE150B"/>
    <w:rsid w:val="00AE1722"/>
    <w:rsid w:val="00AE1A83"/>
    <w:rsid w:val="00AE27AC"/>
    <w:rsid w:val="00AE34E7"/>
    <w:rsid w:val="00AE39D2"/>
    <w:rsid w:val="00AE3AE5"/>
    <w:rsid w:val="00AE3B42"/>
    <w:rsid w:val="00AE3D08"/>
    <w:rsid w:val="00AE3FA0"/>
    <w:rsid w:val="00AE40E0"/>
    <w:rsid w:val="00AE4DBA"/>
    <w:rsid w:val="00AE4F07"/>
    <w:rsid w:val="00AE5783"/>
    <w:rsid w:val="00AF0C7E"/>
    <w:rsid w:val="00AF18EC"/>
    <w:rsid w:val="00AF1C5D"/>
    <w:rsid w:val="00AF2151"/>
    <w:rsid w:val="00AF256C"/>
    <w:rsid w:val="00AF42D7"/>
    <w:rsid w:val="00AF474B"/>
    <w:rsid w:val="00AF4AFF"/>
    <w:rsid w:val="00AF4D67"/>
    <w:rsid w:val="00AF5254"/>
    <w:rsid w:val="00AF52BE"/>
    <w:rsid w:val="00AF643F"/>
    <w:rsid w:val="00AF6DA0"/>
    <w:rsid w:val="00B006FE"/>
    <w:rsid w:val="00B007CB"/>
    <w:rsid w:val="00B019B4"/>
    <w:rsid w:val="00B019D8"/>
    <w:rsid w:val="00B028B5"/>
    <w:rsid w:val="00B02AA9"/>
    <w:rsid w:val="00B02FA3"/>
    <w:rsid w:val="00B03281"/>
    <w:rsid w:val="00B032E0"/>
    <w:rsid w:val="00B03B76"/>
    <w:rsid w:val="00B0431E"/>
    <w:rsid w:val="00B05084"/>
    <w:rsid w:val="00B051EA"/>
    <w:rsid w:val="00B05599"/>
    <w:rsid w:val="00B055C2"/>
    <w:rsid w:val="00B057B4"/>
    <w:rsid w:val="00B1177A"/>
    <w:rsid w:val="00B146E4"/>
    <w:rsid w:val="00B14974"/>
    <w:rsid w:val="00B1572E"/>
    <w:rsid w:val="00B157F9"/>
    <w:rsid w:val="00B159ED"/>
    <w:rsid w:val="00B169C0"/>
    <w:rsid w:val="00B17494"/>
    <w:rsid w:val="00B17846"/>
    <w:rsid w:val="00B17B49"/>
    <w:rsid w:val="00B17D61"/>
    <w:rsid w:val="00B17D69"/>
    <w:rsid w:val="00B20256"/>
    <w:rsid w:val="00B20D09"/>
    <w:rsid w:val="00B20DD9"/>
    <w:rsid w:val="00B21D5E"/>
    <w:rsid w:val="00B223A0"/>
    <w:rsid w:val="00B22634"/>
    <w:rsid w:val="00B228EE"/>
    <w:rsid w:val="00B231A3"/>
    <w:rsid w:val="00B23375"/>
    <w:rsid w:val="00B23755"/>
    <w:rsid w:val="00B23D38"/>
    <w:rsid w:val="00B2409E"/>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7C5"/>
    <w:rsid w:val="00B333A0"/>
    <w:rsid w:val="00B337BC"/>
    <w:rsid w:val="00B35369"/>
    <w:rsid w:val="00B35997"/>
    <w:rsid w:val="00B35D33"/>
    <w:rsid w:val="00B36F25"/>
    <w:rsid w:val="00B36F3A"/>
    <w:rsid w:val="00B372AA"/>
    <w:rsid w:val="00B3779B"/>
    <w:rsid w:val="00B40445"/>
    <w:rsid w:val="00B40CD1"/>
    <w:rsid w:val="00B40F84"/>
    <w:rsid w:val="00B412C8"/>
    <w:rsid w:val="00B41888"/>
    <w:rsid w:val="00B41906"/>
    <w:rsid w:val="00B41EE9"/>
    <w:rsid w:val="00B43EF4"/>
    <w:rsid w:val="00B43FDB"/>
    <w:rsid w:val="00B4440D"/>
    <w:rsid w:val="00B44A2C"/>
    <w:rsid w:val="00B44A42"/>
    <w:rsid w:val="00B45A52"/>
    <w:rsid w:val="00B45CFE"/>
    <w:rsid w:val="00B46175"/>
    <w:rsid w:val="00B4644D"/>
    <w:rsid w:val="00B467C4"/>
    <w:rsid w:val="00B47C29"/>
    <w:rsid w:val="00B47D21"/>
    <w:rsid w:val="00B51008"/>
    <w:rsid w:val="00B51031"/>
    <w:rsid w:val="00B5286A"/>
    <w:rsid w:val="00B5295B"/>
    <w:rsid w:val="00B529EA"/>
    <w:rsid w:val="00B53485"/>
    <w:rsid w:val="00B537CE"/>
    <w:rsid w:val="00B54858"/>
    <w:rsid w:val="00B559EE"/>
    <w:rsid w:val="00B575E0"/>
    <w:rsid w:val="00B57940"/>
    <w:rsid w:val="00B57A4E"/>
    <w:rsid w:val="00B57B83"/>
    <w:rsid w:val="00B57D49"/>
    <w:rsid w:val="00B57FD0"/>
    <w:rsid w:val="00B57FF9"/>
    <w:rsid w:val="00B60BB3"/>
    <w:rsid w:val="00B62ACF"/>
    <w:rsid w:val="00B62F1A"/>
    <w:rsid w:val="00B63B96"/>
    <w:rsid w:val="00B63CEF"/>
    <w:rsid w:val="00B64A5E"/>
    <w:rsid w:val="00B64E2C"/>
    <w:rsid w:val="00B66456"/>
    <w:rsid w:val="00B664C7"/>
    <w:rsid w:val="00B67869"/>
    <w:rsid w:val="00B708A5"/>
    <w:rsid w:val="00B71B02"/>
    <w:rsid w:val="00B7285B"/>
    <w:rsid w:val="00B72868"/>
    <w:rsid w:val="00B728F3"/>
    <w:rsid w:val="00B72D91"/>
    <w:rsid w:val="00B7330C"/>
    <w:rsid w:val="00B73436"/>
    <w:rsid w:val="00B73583"/>
    <w:rsid w:val="00B739F6"/>
    <w:rsid w:val="00B73AD2"/>
    <w:rsid w:val="00B7468F"/>
    <w:rsid w:val="00B752D9"/>
    <w:rsid w:val="00B75DBE"/>
    <w:rsid w:val="00B75DC3"/>
    <w:rsid w:val="00B762E9"/>
    <w:rsid w:val="00B767B9"/>
    <w:rsid w:val="00B76931"/>
    <w:rsid w:val="00B76ACF"/>
    <w:rsid w:val="00B77313"/>
    <w:rsid w:val="00B777F2"/>
    <w:rsid w:val="00B77A3C"/>
    <w:rsid w:val="00B77FFB"/>
    <w:rsid w:val="00B80F62"/>
    <w:rsid w:val="00B81A7B"/>
    <w:rsid w:val="00B81FF6"/>
    <w:rsid w:val="00B8209E"/>
    <w:rsid w:val="00B82F97"/>
    <w:rsid w:val="00B8477A"/>
    <w:rsid w:val="00B847D0"/>
    <w:rsid w:val="00B85203"/>
    <w:rsid w:val="00B852E5"/>
    <w:rsid w:val="00B85DE5"/>
    <w:rsid w:val="00B85F9D"/>
    <w:rsid w:val="00B86323"/>
    <w:rsid w:val="00B866B2"/>
    <w:rsid w:val="00B9021E"/>
    <w:rsid w:val="00B90F73"/>
    <w:rsid w:val="00B914D7"/>
    <w:rsid w:val="00B9173D"/>
    <w:rsid w:val="00B917F9"/>
    <w:rsid w:val="00B91E5B"/>
    <w:rsid w:val="00B93A56"/>
    <w:rsid w:val="00B93B59"/>
    <w:rsid w:val="00B93E70"/>
    <w:rsid w:val="00B9406A"/>
    <w:rsid w:val="00B94676"/>
    <w:rsid w:val="00B94CF9"/>
    <w:rsid w:val="00B95278"/>
    <w:rsid w:val="00B960FA"/>
    <w:rsid w:val="00B97BB4"/>
    <w:rsid w:val="00B97C21"/>
    <w:rsid w:val="00B97D91"/>
    <w:rsid w:val="00B97EC2"/>
    <w:rsid w:val="00BA013E"/>
    <w:rsid w:val="00BA0318"/>
    <w:rsid w:val="00BA08A3"/>
    <w:rsid w:val="00BA1EFD"/>
    <w:rsid w:val="00BA2280"/>
    <w:rsid w:val="00BA2A08"/>
    <w:rsid w:val="00BA34E1"/>
    <w:rsid w:val="00BA3C2A"/>
    <w:rsid w:val="00BA4D13"/>
    <w:rsid w:val="00BA4E8B"/>
    <w:rsid w:val="00BA5131"/>
    <w:rsid w:val="00BA56D2"/>
    <w:rsid w:val="00BA58F5"/>
    <w:rsid w:val="00BA7028"/>
    <w:rsid w:val="00BA70BB"/>
    <w:rsid w:val="00BA731A"/>
    <w:rsid w:val="00BA76E0"/>
    <w:rsid w:val="00BB004D"/>
    <w:rsid w:val="00BB021A"/>
    <w:rsid w:val="00BB0A24"/>
    <w:rsid w:val="00BB21B4"/>
    <w:rsid w:val="00BB2707"/>
    <w:rsid w:val="00BB2863"/>
    <w:rsid w:val="00BB2A25"/>
    <w:rsid w:val="00BB30F3"/>
    <w:rsid w:val="00BB3F79"/>
    <w:rsid w:val="00BB6A13"/>
    <w:rsid w:val="00BB6BE1"/>
    <w:rsid w:val="00BB6E21"/>
    <w:rsid w:val="00BB7089"/>
    <w:rsid w:val="00BB7EED"/>
    <w:rsid w:val="00BC0BC7"/>
    <w:rsid w:val="00BC0CE6"/>
    <w:rsid w:val="00BC0EE8"/>
    <w:rsid w:val="00BC0F31"/>
    <w:rsid w:val="00BC0FC0"/>
    <w:rsid w:val="00BC0FDC"/>
    <w:rsid w:val="00BC1353"/>
    <w:rsid w:val="00BC15E4"/>
    <w:rsid w:val="00BC32C8"/>
    <w:rsid w:val="00BC4D2E"/>
    <w:rsid w:val="00BC4E54"/>
    <w:rsid w:val="00BC74D1"/>
    <w:rsid w:val="00BC7902"/>
    <w:rsid w:val="00BC7B34"/>
    <w:rsid w:val="00BD0073"/>
    <w:rsid w:val="00BD2703"/>
    <w:rsid w:val="00BD2F50"/>
    <w:rsid w:val="00BD48AC"/>
    <w:rsid w:val="00BD4AE4"/>
    <w:rsid w:val="00BD55BA"/>
    <w:rsid w:val="00BD5762"/>
    <w:rsid w:val="00BD5F1A"/>
    <w:rsid w:val="00BD6DFE"/>
    <w:rsid w:val="00BD7820"/>
    <w:rsid w:val="00BE1234"/>
    <w:rsid w:val="00BE1298"/>
    <w:rsid w:val="00BE1338"/>
    <w:rsid w:val="00BE1C1C"/>
    <w:rsid w:val="00BE1C72"/>
    <w:rsid w:val="00BE1CD1"/>
    <w:rsid w:val="00BE23DA"/>
    <w:rsid w:val="00BE29A9"/>
    <w:rsid w:val="00BE2FA6"/>
    <w:rsid w:val="00BE333F"/>
    <w:rsid w:val="00BE4265"/>
    <w:rsid w:val="00BE5CFC"/>
    <w:rsid w:val="00BE6C3D"/>
    <w:rsid w:val="00BE7027"/>
    <w:rsid w:val="00BE7406"/>
    <w:rsid w:val="00BE7603"/>
    <w:rsid w:val="00BE78D7"/>
    <w:rsid w:val="00BE78E8"/>
    <w:rsid w:val="00BF1EDF"/>
    <w:rsid w:val="00BF2F8C"/>
    <w:rsid w:val="00BF3279"/>
    <w:rsid w:val="00BF512B"/>
    <w:rsid w:val="00BF51F4"/>
    <w:rsid w:val="00BF56FA"/>
    <w:rsid w:val="00BF5D7B"/>
    <w:rsid w:val="00BF5FEF"/>
    <w:rsid w:val="00BF6454"/>
    <w:rsid w:val="00BF6EEA"/>
    <w:rsid w:val="00BF7497"/>
    <w:rsid w:val="00BF74C7"/>
    <w:rsid w:val="00BF7734"/>
    <w:rsid w:val="00C013B7"/>
    <w:rsid w:val="00C014D9"/>
    <w:rsid w:val="00C015F1"/>
    <w:rsid w:val="00C01917"/>
    <w:rsid w:val="00C01F33"/>
    <w:rsid w:val="00C0209C"/>
    <w:rsid w:val="00C023FA"/>
    <w:rsid w:val="00C0250F"/>
    <w:rsid w:val="00C0290B"/>
    <w:rsid w:val="00C02CC6"/>
    <w:rsid w:val="00C0342D"/>
    <w:rsid w:val="00C040F7"/>
    <w:rsid w:val="00C044AB"/>
    <w:rsid w:val="00C04C9F"/>
    <w:rsid w:val="00C04DC5"/>
    <w:rsid w:val="00C05706"/>
    <w:rsid w:val="00C05B84"/>
    <w:rsid w:val="00C06071"/>
    <w:rsid w:val="00C0657A"/>
    <w:rsid w:val="00C07377"/>
    <w:rsid w:val="00C0762D"/>
    <w:rsid w:val="00C10478"/>
    <w:rsid w:val="00C11633"/>
    <w:rsid w:val="00C11775"/>
    <w:rsid w:val="00C12107"/>
    <w:rsid w:val="00C129E9"/>
    <w:rsid w:val="00C12F43"/>
    <w:rsid w:val="00C13012"/>
    <w:rsid w:val="00C1394E"/>
    <w:rsid w:val="00C13962"/>
    <w:rsid w:val="00C139DB"/>
    <w:rsid w:val="00C14D4B"/>
    <w:rsid w:val="00C14F73"/>
    <w:rsid w:val="00C1507C"/>
    <w:rsid w:val="00C154BB"/>
    <w:rsid w:val="00C1572C"/>
    <w:rsid w:val="00C159D2"/>
    <w:rsid w:val="00C15D7A"/>
    <w:rsid w:val="00C16757"/>
    <w:rsid w:val="00C17316"/>
    <w:rsid w:val="00C17C30"/>
    <w:rsid w:val="00C20286"/>
    <w:rsid w:val="00C21414"/>
    <w:rsid w:val="00C226CD"/>
    <w:rsid w:val="00C22C25"/>
    <w:rsid w:val="00C2389D"/>
    <w:rsid w:val="00C23EAD"/>
    <w:rsid w:val="00C24AA4"/>
    <w:rsid w:val="00C26007"/>
    <w:rsid w:val="00C26986"/>
    <w:rsid w:val="00C2734B"/>
    <w:rsid w:val="00C279B5"/>
    <w:rsid w:val="00C27C45"/>
    <w:rsid w:val="00C27C94"/>
    <w:rsid w:val="00C302CE"/>
    <w:rsid w:val="00C3137E"/>
    <w:rsid w:val="00C31BA5"/>
    <w:rsid w:val="00C32FA7"/>
    <w:rsid w:val="00C330FD"/>
    <w:rsid w:val="00C34465"/>
    <w:rsid w:val="00C347A0"/>
    <w:rsid w:val="00C348D9"/>
    <w:rsid w:val="00C34D28"/>
    <w:rsid w:val="00C34D4F"/>
    <w:rsid w:val="00C34E2A"/>
    <w:rsid w:val="00C35114"/>
    <w:rsid w:val="00C35901"/>
    <w:rsid w:val="00C35D71"/>
    <w:rsid w:val="00C36038"/>
    <w:rsid w:val="00C360E1"/>
    <w:rsid w:val="00C36E84"/>
    <w:rsid w:val="00C3719D"/>
    <w:rsid w:val="00C4082F"/>
    <w:rsid w:val="00C41535"/>
    <w:rsid w:val="00C41E99"/>
    <w:rsid w:val="00C42536"/>
    <w:rsid w:val="00C42B43"/>
    <w:rsid w:val="00C43A6C"/>
    <w:rsid w:val="00C44972"/>
    <w:rsid w:val="00C45739"/>
    <w:rsid w:val="00C45C25"/>
    <w:rsid w:val="00C45F08"/>
    <w:rsid w:val="00C4639E"/>
    <w:rsid w:val="00C46B7B"/>
    <w:rsid w:val="00C47344"/>
    <w:rsid w:val="00C47E53"/>
    <w:rsid w:val="00C5010D"/>
    <w:rsid w:val="00C50D54"/>
    <w:rsid w:val="00C51B69"/>
    <w:rsid w:val="00C5269D"/>
    <w:rsid w:val="00C52B72"/>
    <w:rsid w:val="00C537C2"/>
    <w:rsid w:val="00C53AD2"/>
    <w:rsid w:val="00C54995"/>
    <w:rsid w:val="00C54D41"/>
    <w:rsid w:val="00C55464"/>
    <w:rsid w:val="00C5584E"/>
    <w:rsid w:val="00C55E1C"/>
    <w:rsid w:val="00C577DD"/>
    <w:rsid w:val="00C60783"/>
    <w:rsid w:val="00C6159F"/>
    <w:rsid w:val="00C61623"/>
    <w:rsid w:val="00C61F29"/>
    <w:rsid w:val="00C6223E"/>
    <w:rsid w:val="00C62930"/>
    <w:rsid w:val="00C634E4"/>
    <w:rsid w:val="00C63DC7"/>
    <w:rsid w:val="00C63DC8"/>
    <w:rsid w:val="00C644E1"/>
    <w:rsid w:val="00C64672"/>
    <w:rsid w:val="00C64A10"/>
    <w:rsid w:val="00C654C6"/>
    <w:rsid w:val="00C65560"/>
    <w:rsid w:val="00C65EBC"/>
    <w:rsid w:val="00C65F0C"/>
    <w:rsid w:val="00C66472"/>
    <w:rsid w:val="00C668F7"/>
    <w:rsid w:val="00C6692D"/>
    <w:rsid w:val="00C66E29"/>
    <w:rsid w:val="00C671CA"/>
    <w:rsid w:val="00C672C2"/>
    <w:rsid w:val="00C70697"/>
    <w:rsid w:val="00C70D2F"/>
    <w:rsid w:val="00C71520"/>
    <w:rsid w:val="00C7162F"/>
    <w:rsid w:val="00C728F3"/>
    <w:rsid w:val="00C72EF4"/>
    <w:rsid w:val="00C73BF4"/>
    <w:rsid w:val="00C7412A"/>
    <w:rsid w:val="00C75517"/>
    <w:rsid w:val="00C755E3"/>
    <w:rsid w:val="00C75D2F"/>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C4B"/>
    <w:rsid w:val="00C8527C"/>
    <w:rsid w:val="00C857B3"/>
    <w:rsid w:val="00C86CFF"/>
    <w:rsid w:val="00C87FCB"/>
    <w:rsid w:val="00C9027A"/>
    <w:rsid w:val="00C90305"/>
    <w:rsid w:val="00C9068E"/>
    <w:rsid w:val="00C90B1C"/>
    <w:rsid w:val="00C90F9B"/>
    <w:rsid w:val="00C91176"/>
    <w:rsid w:val="00C929F7"/>
    <w:rsid w:val="00C92F7F"/>
    <w:rsid w:val="00C933C8"/>
    <w:rsid w:val="00C93490"/>
    <w:rsid w:val="00C93BC6"/>
    <w:rsid w:val="00C93C4B"/>
    <w:rsid w:val="00C9447C"/>
    <w:rsid w:val="00C944AB"/>
    <w:rsid w:val="00C9469F"/>
    <w:rsid w:val="00C94C37"/>
    <w:rsid w:val="00C95663"/>
    <w:rsid w:val="00C95B40"/>
    <w:rsid w:val="00C966F9"/>
    <w:rsid w:val="00C97567"/>
    <w:rsid w:val="00C97A5F"/>
    <w:rsid w:val="00C97EA2"/>
    <w:rsid w:val="00CA0A65"/>
    <w:rsid w:val="00CA17EF"/>
    <w:rsid w:val="00CA1ED8"/>
    <w:rsid w:val="00CA38D6"/>
    <w:rsid w:val="00CA39A2"/>
    <w:rsid w:val="00CA3DFD"/>
    <w:rsid w:val="00CA3F60"/>
    <w:rsid w:val="00CA4071"/>
    <w:rsid w:val="00CA4E1A"/>
    <w:rsid w:val="00CA4FEB"/>
    <w:rsid w:val="00CA59E2"/>
    <w:rsid w:val="00CA5D20"/>
    <w:rsid w:val="00CA6241"/>
    <w:rsid w:val="00CA6781"/>
    <w:rsid w:val="00CB0C8B"/>
    <w:rsid w:val="00CB1B5D"/>
    <w:rsid w:val="00CB1F63"/>
    <w:rsid w:val="00CB2067"/>
    <w:rsid w:val="00CB570E"/>
    <w:rsid w:val="00CB5948"/>
    <w:rsid w:val="00CB6997"/>
    <w:rsid w:val="00CB7878"/>
    <w:rsid w:val="00CB7B89"/>
    <w:rsid w:val="00CB7C89"/>
    <w:rsid w:val="00CC040E"/>
    <w:rsid w:val="00CC111F"/>
    <w:rsid w:val="00CC1346"/>
    <w:rsid w:val="00CC2159"/>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D1"/>
    <w:rsid w:val="00CD3251"/>
    <w:rsid w:val="00CD337B"/>
    <w:rsid w:val="00CD44E2"/>
    <w:rsid w:val="00CD4CD9"/>
    <w:rsid w:val="00CD5556"/>
    <w:rsid w:val="00CD652C"/>
    <w:rsid w:val="00CD6B8F"/>
    <w:rsid w:val="00CD6CA5"/>
    <w:rsid w:val="00CD6FCC"/>
    <w:rsid w:val="00CD76C2"/>
    <w:rsid w:val="00CE10A1"/>
    <w:rsid w:val="00CE1237"/>
    <w:rsid w:val="00CE1A49"/>
    <w:rsid w:val="00CE277C"/>
    <w:rsid w:val="00CE292F"/>
    <w:rsid w:val="00CE2A55"/>
    <w:rsid w:val="00CE2B74"/>
    <w:rsid w:val="00CE2C47"/>
    <w:rsid w:val="00CE40A6"/>
    <w:rsid w:val="00CE436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25B"/>
    <w:rsid w:val="00CF6712"/>
    <w:rsid w:val="00CF687E"/>
    <w:rsid w:val="00CF68BB"/>
    <w:rsid w:val="00CF68E5"/>
    <w:rsid w:val="00CF6A74"/>
    <w:rsid w:val="00CF6B1F"/>
    <w:rsid w:val="00CF743E"/>
    <w:rsid w:val="00D018A7"/>
    <w:rsid w:val="00D022AA"/>
    <w:rsid w:val="00D02803"/>
    <w:rsid w:val="00D0349B"/>
    <w:rsid w:val="00D049CA"/>
    <w:rsid w:val="00D04C64"/>
    <w:rsid w:val="00D04EAA"/>
    <w:rsid w:val="00D057EF"/>
    <w:rsid w:val="00D061DE"/>
    <w:rsid w:val="00D06D04"/>
    <w:rsid w:val="00D0717E"/>
    <w:rsid w:val="00D07B04"/>
    <w:rsid w:val="00D07C8C"/>
    <w:rsid w:val="00D10249"/>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16563"/>
    <w:rsid w:val="00D212E2"/>
    <w:rsid w:val="00D21443"/>
    <w:rsid w:val="00D21818"/>
    <w:rsid w:val="00D22AD9"/>
    <w:rsid w:val="00D22D54"/>
    <w:rsid w:val="00D235FD"/>
    <w:rsid w:val="00D239A7"/>
    <w:rsid w:val="00D23F47"/>
    <w:rsid w:val="00D248DC"/>
    <w:rsid w:val="00D24B5D"/>
    <w:rsid w:val="00D25297"/>
    <w:rsid w:val="00D252DF"/>
    <w:rsid w:val="00D25511"/>
    <w:rsid w:val="00D266F9"/>
    <w:rsid w:val="00D27938"/>
    <w:rsid w:val="00D27DA6"/>
    <w:rsid w:val="00D30B49"/>
    <w:rsid w:val="00D312EE"/>
    <w:rsid w:val="00D32390"/>
    <w:rsid w:val="00D33286"/>
    <w:rsid w:val="00D341A0"/>
    <w:rsid w:val="00D3467D"/>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D5B"/>
    <w:rsid w:val="00D45F96"/>
    <w:rsid w:val="00D46F88"/>
    <w:rsid w:val="00D47486"/>
    <w:rsid w:val="00D4765A"/>
    <w:rsid w:val="00D47DFC"/>
    <w:rsid w:val="00D5019F"/>
    <w:rsid w:val="00D528B8"/>
    <w:rsid w:val="00D53014"/>
    <w:rsid w:val="00D532C3"/>
    <w:rsid w:val="00D53494"/>
    <w:rsid w:val="00D53636"/>
    <w:rsid w:val="00D54231"/>
    <w:rsid w:val="00D5425F"/>
    <w:rsid w:val="00D54352"/>
    <w:rsid w:val="00D546FF"/>
    <w:rsid w:val="00D54E3E"/>
    <w:rsid w:val="00D55085"/>
    <w:rsid w:val="00D551ED"/>
    <w:rsid w:val="00D5533A"/>
    <w:rsid w:val="00D55AD5"/>
    <w:rsid w:val="00D55DC1"/>
    <w:rsid w:val="00D5683F"/>
    <w:rsid w:val="00D576CA"/>
    <w:rsid w:val="00D5779C"/>
    <w:rsid w:val="00D57FA3"/>
    <w:rsid w:val="00D61084"/>
    <w:rsid w:val="00D61AF5"/>
    <w:rsid w:val="00D61DC8"/>
    <w:rsid w:val="00D62095"/>
    <w:rsid w:val="00D632AE"/>
    <w:rsid w:val="00D63D1A"/>
    <w:rsid w:val="00D64575"/>
    <w:rsid w:val="00D649BC"/>
    <w:rsid w:val="00D64B69"/>
    <w:rsid w:val="00D652B5"/>
    <w:rsid w:val="00D656F8"/>
    <w:rsid w:val="00D65966"/>
    <w:rsid w:val="00D659A8"/>
    <w:rsid w:val="00D65B2F"/>
    <w:rsid w:val="00D708B0"/>
    <w:rsid w:val="00D72120"/>
    <w:rsid w:val="00D721C5"/>
    <w:rsid w:val="00D722DE"/>
    <w:rsid w:val="00D726B2"/>
    <w:rsid w:val="00D7281E"/>
    <w:rsid w:val="00D733FA"/>
    <w:rsid w:val="00D73412"/>
    <w:rsid w:val="00D73CEF"/>
    <w:rsid w:val="00D74081"/>
    <w:rsid w:val="00D74C2F"/>
    <w:rsid w:val="00D75620"/>
    <w:rsid w:val="00D75632"/>
    <w:rsid w:val="00D75BA0"/>
    <w:rsid w:val="00D76A71"/>
    <w:rsid w:val="00D77AA9"/>
    <w:rsid w:val="00D77B1D"/>
    <w:rsid w:val="00D8021F"/>
    <w:rsid w:val="00D80383"/>
    <w:rsid w:val="00D808FA"/>
    <w:rsid w:val="00D80BDA"/>
    <w:rsid w:val="00D80EB4"/>
    <w:rsid w:val="00D823C6"/>
    <w:rsid w:val="00D83480"/>
    <w:rsid w:val="00D83497"/>
    <w:rsid w:val="00D834B3"/>
    <w:rsid w:val="00D83F5E"/>
    <w:rsid w:val="00D84162"/>
    <w:rsid w:val="00D84B70"/>
    <w:rsid w:val="00D84E2F"/>
    <w:rsid w:val="00D855E0"/>
    <w:rsid w:val="00D85C02"/>
    <w:rsid w:val="00D85D70"/>
    <w:rsid w:val="00D86824"/>
    <w:rsid w:val="00D86D29"/>
    <w:rsid w:val="00D871CE"/>
    <w:rsid w:val="00D87270"/>
    <w:rsid w:val="00D876BF"/>
    <w:rsid w:val="00D90156"/>
    <w:rsid w:val="00D91078"/>
    <w:rsid w:val="00D9196D"/>
    <w:rsid w:val="00D92982"/>
    <w:rsid w:val="00D9485E"/>
    <w:rsid w:val="00D9537D"/>
    <w:rsid w:val="00D95765"/>
    <w:rsid w:val="00D95A1E"/>
    <w:rsid w:val="00D9613D"/>
    <w:rsid w:val="00D965D3"/>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A86"/>
    <w:rsid w:val="00DA5B30"/>
    <w:rsid w:val="00DA6066"/>
    <w:rsid w:val="00DA6990"/>
    <w:rsid w:val="00DA6EC4"/>
    <w:rsid w:val="00DA70FE"/>
    <w:rsid w:val="00DA716E"/>
    <w:rsid w:val="00DA72AB"/>
    <w:rsid w:val="00DA7318"/>
    <w:rsid w:val="00DB0905"/>
    <w:rsid w:val="00DB19A3"/>
    <w:rsid w:val="00DB27F9"/>
    <w:rsid w:val="00DB35FF"/>
    <w:rsid w:val="00DB377D"/>
    <w:rsid w:val="00DB482C"/>
    <w:rsid w:val="00DB50C5"/>
    <w:rsid w:val="00DB52A9"/>
    <w:rsid w:val="00DB5750"/>
    <w:rsid w:val="00DB59AD"/>
    <w:rsid w:val="00DB6054"/>
    <w:rsid w:val="00DB69D5"/>
    <w:rsid w:val="00DB6E10"/>
    <w:rsid w:val="00DC0BB6"/>
    <w:rsid w:val="00DC0C58"/>
    <w:rsid w:val="00DC21D7"/>
    <w:rsid w:val="00DC258D"/>
    <w:rsid w:val="00DC26DB"/>
    <w:rsid w:val="00DC2D36"/>
    <w:rsid w:val="00DC3377"/>
    <w:rsid w:val="00DC3D86"/>
    <w:rsid w:val="00DC53EF"/>
    <w:rsid w:val="00DC5FB3"/>
    <w:rsid w:val="00DC631A"/>
    <w:rsid w:val="00DC6DC7"/>
    <w:rsid w:val="00DC7BF2"/>
    <w:rsid w:val="00DD017F"/>
    <w:rsid w:val="00DD0408"/>
    <w:rsid w:val="00DD126B"/>
    <w:rsid w:val="00DD1AE7"/>
    <w:rsid w:val="00DD3166"/>
    <w:rsid w:val="00DD3A6E"/>
    <w:rsid w:val="00DD4320"/>
    <w:rsid w:val="00DD44D8"/>
    <w:rsid w:val="00DD4800"/>
    <w:rsid w:val="00DD578A"/>
    <w:rsid w:val="00DD6064"/>
    <w:rsid w:val="00DD698D"/>
    <w:rsid w:val="00DD6FA2"/>
    <w:rsid w:val="00DD7666"/>
    <w:rsid w:val="00DD7E75"/>
    <w:rsid w:val="00DE11C9"/>
    <w:rsid w:val="00DE1783"/>
    <w:rsid w:val="00DE1E69"/>
    <w:rsid w:val="00DE23DC"/>
    <w:rsid w:val="00DE314F"/>
    <w:rsid w:val="00DE3510"/>
    <w:rsid w:val="00DE3DCE"/>
    <w:rsid w:val="00DE40BE"/>
    <w:rsid w:val="00DE48BD"/>
    <w:rsid w:val="00DE4E7F"/>
    <w:rsid w:val="00DE5608"/>
    <w:rsid w:val="00DE58D0"/>
    <w:rsid w:val="00DE5EA9"/>
    <w:rsid w:val="00DE602F"/>
    <w:rsid w:val="00DE654F"/>
    <w:rsid w:val="00DE6709"/>
    <w:rsid w:val="00DE6A4A"/>
    <w:rsid w:val="00DE6BFB"/>
    <w:rsid w:val="00DF0054"/>
    <w:rsid w:val="00DF0280"/>
    <w:rsid w:val="00DF1016"/>
    <w:rsid w:val="00DF10A0"/>
    <w:rsid w:val="00DF15E0"/>
    <w:rsid w:val="00DF1A70"/>
    <w:rsid w:val="00DF2DFD"/>
    <w:rsid w:val="00DF32AC"/>
    <w:rsid w:val="00DF37A0"/>
    <w:rsid w:val="00DF435B"/>
    <w:rsid w:val="00DF444C"/>
    <w:rsid w:val="00DF454A"/>
    <w:rsid w:val="00DF5CEF"/>
    <w:rsid w:val="00DF61EC"/>
    <w:rsid w:val="00DF6E61"/>
    <w:rsid w:val="00DF730C"/>
    <w:rsid w:val="00DF7708"/>
    <w:rsid w:val="00DF7DB1"/>
    <w:rsid w:val="00DF7F50"/>
    <w:rsid w:val="00DF7F58"/>
    <w:rsid w:val="00E013F8"/>
    <w:rsid w:val="00E01DAF"/>
    <w:rsid w:val="00E0203C"/>
    <w:rsid w:val="00E022FC"/>
    <w:rsid w:val="00E023F9"/>
    <w:rsid w:val="00E0282D"/>
    <w:rsid w:val="00E02F2A"/>
    <w:rsid w:val="00E039C2"/>
    <w:rsid w:val="00E04BB2"/>
    <w:rsid w:val="00E04DF1"/>
    <w:rsid w:val="00E05500"/>
    <w:rsid w:val="00E0596A"/>
    <w:rsid w:val="00E060FC"/>
    <w:rsid w:val="00E07799"/>
    <w:rsid w:val="00E103B2"/>
    <w:rsid w:val="00E10E81"/>
    <w:rsid w:val="00E110E7"/>
    <w:rsid w:val="00E118A3"/>
    <w:rsid w:val="00E11B20"/>
    <w:rsid w:val="00E12763"/>
    <w:rsid w:val="00E128BD"/>
    <w:rsid w:val="00E12923"/>
    <w:rsid w:val="00E140BD"/>
    <w:rsid w:val="00E14A4F"/>
    <w:rsid w:val="00E14C00"/>
    <w:rsid w:val="00E14C1C"/>
    <w:rsid w:val="00E14EA1"/>
    <w:rsid w:val="00E158A7"/>
    <w:rsid w:val="00E158E4"/>
    <w:rsid w:val="00E16CB1"/>
    <w:rsid w:val="00E16DAE"/>
    <w:rsid w:val="00E16E41"/>
    <w:rsid w:val="00E16F8E"/>
    <w:rsid w:val="00E1718E"/>
    <w:rsid w:val="00E17FA2"/>
    <w:rsid w:val="00E20025"/>
    <w:rsid w:val="00E20469"/>
    <w:rsid w:val="00E2063D"/>
    <w:rsid w:val="00E208B3"/>
    <w:rsid w:val="00E20B7B"/>
    <w:rsid w:val="00E211AC"/>
    <w:rsid w:val="00E21520"/>
    <w:rsid w:val="00E21DD4"/>
    <w:rsid w:val="00E22034"/>
    <w:rsid w:val="00E23156"/>
    <w:rsid w:val="00E23A38"/>
    <w:rsid w:val="00E23CD9"/>
    <w:rsid w:val="00E240D8"/>
    <w:rsid w:val="00E24C78"/>
    <w:rsid w:val="00E25823"/>
    <w:rsid w:val="00E25B88"/>
    <w:rsid w:val="00E25DE2"/>
    <w:rsid w:val="00E263C5"/>
    <w:rsid w:val="00E26FE3"/>
    <w:rsid w:val="00E271B1"/>
    <w:rsid w:val="00E2732E"/>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B6E"/>
    <w:rsid w:val="00E34E66"/>
    <w:rsid w:val="00E35C31"/>
    <w:rsid w:val="00E360D6"/>
    <w:rsid w:val="00E364CC"/>
    <w:rsid w:val="00E3723A"/>
    <w:rsid w:val="00E377E3"/>
    <w:rsid w:val="00E37860"/>
    <w:rsid w:val="00E37BDC"/>
    <w:rsid w:val="00E40056"/>
    <w:rsid w:val="00E40640"/>
    <w:rsid w:val="00E410E5"/>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17C3"/>
    <w:rsid w:val="00E5219A"/>
    <w:rsid w:val="00E5272F"/>
    <w:rsid w:val="00E52EB2"/>
    <w:rsid w:val="00E531AB"/>
    <w:rsid w:val="00E53B75"/>
    <w:rsid w:val="00E53FA0"/>
    <w:rsid w:val="00E5410D"/>
    <w:rsid w:val="00E543D1"/>
    <w:rsid w:val="00E54AB5"/>
    <w:rsid w:val="00E54E3B"/>
    <w:rsid w:val="00E55295"/>
    <w:rsid w:val="00E55C28"/>
    <w:rsid w:val="00E5616D"/>
    <w:rsid w:val="00E56BAB"/>
    <w:rsid w:val="00E570AD"/>
    <w:rsid w:val="00E57565"/>
    <w:rsid w:val="00E57940"/>
    <w:rsid w:val="00E579A7"/>
    <w:rsid w:val="00E619D0"/>
    <w:rsid w:val="00E6220A"/>
    <w:rsid w:val="00E622FB"/>
    <w:rsid w:val="00E62374"/>
    <w:rsid w:val="00E629CA"/>
    <w:rsid w:val="00E63838"/>
    <w:rsid w:val="00E63EC8"/>
    <w:rsid w:val="00E64434"/>
    <w:rsid w:val="00E6448F"/>
    <w:rsid w:val="00E6485E"/>
    <w:rsid w:val="00E64D5B"/>
    <w:rsid w:val="00E64D8B"/>
    <w:rsid w:val="00E65502"/>
    <w:rsid w:val="00E66815"/>
    <w:rsid w:val="00E66A77"/>
    <w:rsid w:val="00E66A97"/>
    <w:rsid w:val="00E67742"/>
    <w:rsid w:val="00E67C51"/>
    <w:rsid w:val="00E70023"/>
    <w:rsid w:val="00E702E9"/>
    <w:rsid w:val="00E71193"/>
    <w:rsid w:val="00E7140D"/>
    <w:rsid w:val="00E71515"/>
    <w:rsid w:val="00E71A10"/>
    <w:rsid w:val="00E71B86"/>
    <w:rsid w:val="00E72540"/>
    <w:rsid w:val="00E72EFC"/>
    <w:rsid w:val="00E7405A"/>
    <w:rsid w:val="00E749C9"/>
    <w:rsid w:val="00E758EC"/>
    <w:rsid w:val="00E75B4D"/>
    <w:rsid w:val="00E77CE1"/>
    <w:rsid w:val="00E80363"/>
    <w:rsid w:val="00E80F1B"/>
    <w:rsid w:val="00E81122"/>
    <w:rsid w:val="00E8190F"/>
    <w:rsid w:val="00E81A15"/>
    <w:rsid w:val="00E81CA4"/>
    <w:rsid w:val="00E8234C"/>
    <w:rsid w:val="00E823A5"/>
    <w:rsid w:val="00E824BF"/>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F8A"/>
    <w:rsid w:val="00E953DE"/>
    <w:rsid w:val="00E956D1"/>
    <w:rsid w:val="00E96A1D"/>
    <w:rsid w:val="00E9708E"/>
    <w:rsid w:val="00E97B36"/>
    <w:rsid w:val="00EA007D"/>
    <w:rsid w:val="00EA014B"/>
    <w:rsid w:val="00EA07E9"/>
    <w:rsid w:val="00EA0829"/>
    <w:rsid w:val="00EA1050"/>
    <w:rsid w:val="00EA1C83"/>
    <w:rsid w:val="00EA1F15"/>
    <w:rsid w:val="00EA1FDC"/>
    <w:rsid w:val="00EA22EE"/>
    <w:rsid w:val="00EA2847"/>
    <w:rsid w:val="00EA2949"/>
    <w:rsid w:val="00EA2B3C"/>
    <w:rsid w:val="00EA2C8A"/>
    <w:rsid w:val="00EA438B"/>
    <w:rsid w:val="00EA4F44"/>
    <w:rsid w:val="00EA5283"/>
    <w:rsid w:val="00EA5402"/>
    <w:rsid w:val="00EA5461"/>
    <w:rsid w:val="00EA580E"/>
    <w:rsid w:val="00EA5815"/>
    <w:rsid w:val="00EA64B0"/>
    <w:rsid w:val="00EA6914"/>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774"/>
    <w:rsid w:val="00EB7B69"/>
    <w:rsid w:val="00EB7C37"/>
    <w:rsid w:val="00EC01C2"/>
    <w:rsid w:val="00EC06C7"/>
    <w:rsid w:val="00EC168A"/>
    <w:rsid w:val="00EC1DF7"/>
    <w:rsid w:val="00EC2603"/>
    <w:rsid w:val="00EC27C6"/>
    <w:rsid w:val="00EC2DE6"/>
    <w:rsid w:val="00EC39C8"/>
    <w:rsid w:val="00EC3D1F"/>
    <w:rsid w:val="00EC4207"/>
    <w:rsid w:val="00EC42F0"/>
    <w:rsid w:val="00EC5653"/>
    <w:rsid w:val="00EC5A8C"/>
    <w:rsid w:val="00EC5B9C"/>
    <w:rsid w:val="00EC5D24"/>
    <w:rsid w:val="00EC60AE"/>
    <w:rsid w:val="00EC64FC"/>
    <w:rsid w:val="00EC71CE"/>
    <w:rsid w:val="00EC7742"/>
    <w:rsid w:val="00EC7858"/>
    <w:rsid w:val="00EC7A01"/>
    <w:rsid w:val="00ED1006"/>
    <w:rsid w:val="00ED1AB8"/>
    <w:rsid w:val="00ED2A60"/>
    <w:rsid w:val="00ED454D"/>
    <w:rsid w:val="00ED4603"/>
    <w:rsid w:val="00ED4AFA"/>
    <w:rsid w:val="00ED4E9B"/>
    <w:rsid w:val="00ED635F"/>
    <w:rsid w:val="00ED6BD6"/>
    <w:rsid w:val="00ED6BE0"/>
    <w:rsid w:val="00ED6E55"/>
    <w:rsid w:val="00ED72E0"/>
    <w:rsid w:val="00ED76BD"/>
    <w:rsid w:val="00ED78C9"/>
    <w:rsid w:val="00EE0905"/>
    <w:rsid w:val="00EE1590"/>
    <w:rsid w:val="00EE1713"/>
    <w:rsid w:val="00EE1F98"/>
    <w:rsid w:val="00EE28F5"/>
    <w:rsid w:val="00EE30E0"/>
    <w:rsid w:val="00EE3584"/>
    <w:rsid w:val="00EE3A3C"/>
    <w:rsid w:val="00EE5452"/>
    <w:rsid w:val="00EE55DE"/>
    <w:rsid w:val="00EF00FF"/>
    <w:rsid w:val="00EF04C5"/>
    <w:rsid w:val="00EF09BB"/>
    <w:rsid w:val="00EF18FE"/>
    <w:rsid w:val="00EF1910"/>
    <w:rsid w:val="00EF1BB8"/>
    <w:rsid w:val="00EF3AD5"/>
    <w:rsid w:val="00EF5787"/>
    <w:rsid w:val="00EF60D0"/>
    <w:rsid w:val="00EF70AA"/>
    <w:rsid w:val="00F0009E"/>
    <w:rsid w:val="00F00459"/>
    <w:rsid w:val="00F00A11"/>
    <w:rsid w:val="00F01A5F"/>
    <w:rsid w:val="00F02D4A"/>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800"/>
    <w:rsid w:val="00F148BA"/>
    <w:rsid w:val="00F14ED1"/>
    <w:rsid w:val="00F15123"/>
    <w:rsid w:val="00F159AB"/>
    <w:rsid w:val="00F15FA5"/>
    <w:rsid w:val="00F1664B"/>
    <w:rsid w:val="00F16751"/>
    <w:rsid w:val="00F168FA"/>
    <w:rsid w:val="00F16A6F"/>
    <w:rsid w:val="00F16F27"/>
    <w:rsid w:val="00F1733E"/>
    <w:rsid w:val="00F209B7"/>
    <w:rsid w:val="00F2172E"/>
    <w:rsid w:val="00F21C5E"/>
    <w:rsid w:val="00F22090"/>
    <w:rsid w:val="00F239C3"/>
    <w:rsid w:val="00F23D23"/>
    <w:rsid w:val="00F23D82"/>
    <w:rsid w:val="00F243D8"/>
    <w:rsid w:val="00F243E4"/>
    <w:rsid w:val="00F24ED0"/>
    <w:rsid w:val="00F252BC"/>
    <w:rsid w:val="00F26E7C"/>
    <w:rsid w:val="00F27189"/>
    <w:rsid w:val="00F276AD"/>
    <w:rsid w:val="00F27994"/>
    <w:rsid w:val="00F27EE7"/>
    <w:rsid w:val="00F27FAF"/>
    <w:rsid w:val="00F30828"/>
    <w:rsid w:val="00F30A77"/>
    <w:rsid w:val="00F313D6"/>
    <w:rsid w:val="00F31613"/>
    <w:rsid w:val="00F320FC"/>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25DD"/>
    <w:rsid w:val="00F42828"/>
    <w:rsid w:val="00F42C53"/>
    <w:rsid w:val="00F434A7"/>
    <w:rsid w:val="00F434C6"/>
    <w:rsid w:val="00F4354E"/>
    <w:rsid w:val="00F43F65"/>
    <w:rsid w:val="00F44F59"/>
    <w:rsid w:val="00F45173"/>
    <w:rsid w:val="00F452DF"/>
    <w:rsid w:val="00F46CDF"/>
    <w:rsid w:val="00F4766C"/>
    <w:rsid w:val="00F47F10"/>
    <w:rsid w:val="00F507D1"/>
    <w:rsid w:val="00F50984"/>
    <w:rsid w:val="00F5103C"/>
    <w:rsid w:val="00F514A1"/>
    <w:rsid w:val="00F517C5"/>
    <w:rsid w:val="00F519CE"/>
    <w:rsid w:val="00F51ADA"/>
    <w:rsid w:val="00F527D0"/>
    <w:rsid w:val="00F528D3"/>
    <w:rsid w:val="00F52C30"/>
    <w:rsid w:val="00F5325A"/>
    <w:rsid w:val="00F54253"/>
    <w:rsid w:val="00F5450F"/>
    <w:rsid w:val="00F54D17"/>
    <w:rsid w:val="00F55D3A"/>
    <w:rsid w:val="00F56C25"/>
    <w:rsid w:val="00F56F38"/>
    <w:rsid w:val="00F570BF"/>
    <w:rsid w:val="00F57485"/>
    <w:rsid w:val="00F57522"/>
    <w:rsid w:val="00F57752"/>
    <w:rsid w:val="00F57903"/>
    <w:rsid w:val="00F57D81"/>
    <w:rsid w:val="00F60082"/>
    <w:rsid w:val="00F607C5"/>
    <w:rsid w:val="00F60DEA"/>
    <w:rsid w:val="00F61D60"/>
    <w:rsid w:val="00F62039"/>
    <w:rsid w:val="00F6302A"/>
    <w:rsid w:val="00F634CA"/>
    <w:rsid w:val="00F63838"/>
    <w:rsid w:val="00F63D75"/>
    <w:rsid w:val="00F63FDB"/>
    <w:rsid w:val="00F643D1"/>
    <w:rsid w:val="00F64A01"/>
    <w:rsid w:val="00F64ACE"/>
    <w:rsid w:val="00F64C2B"/>
    <w:rsid w:val="00F64DC0"/>
    <w:rsid w:val="00F651BE"/>
    <w:rsid w:val="00F6610A"/>
    <w:rsid w:val="00F667D8"/>
    <w:rsid w:val="00F67E37"/>
    <w:rsid w:val="00F67F53"/>
    <w:rsid w:val="00F70104"/>
    <w:rsid w:val="00F703BE"/>
    <w:rsid w:val="00F71F69"/>
    <w:rsid w:val="00F72512"/>
    <w:rsid w:val="00F72B72"/>
    <w:rsid w:val="00F7350A"/>
    <w:rsid w:val="00F745E4"/>
    <w:rsid w:val="00F74BB9"/>
    <w:rsid w:val="00F74D62"/>
    <w:rsid w:val="00F75278"/>
    <w:rsid w:val="00F75582"/>
    <w:rsid w:val="00F755A8"/>
    <w:rsid w:val="00F75A12"/>
    <w:rsid w:val="00F75A51"/>
    <w:rsid w:val="00F762F2"/>
    <w:rsid w:val="00F769B1"/>
    <w:rsid w:val="00F76EFA"/>
    <w:rsid w:val="00F773F2"/>
    <w:rsid w:val="00F775D7"/>
    <w:rsid w:val="00F77E69"/>
    <w:rsid w:val="00F77EE9"/>
    <w:rsid w:val="00F8009E"/>
    <w:rsid w:val="00F800BF"/>
    <w:rsid w:val="00F804BE"/>
    <w:rsid w:val="00F80643"/>
    <w:rsid w:val="00F80B04"/>
    <w:rsid w:val="00F814E7"/>
    <w:rsid w:val="00F81581"/>
    <w:rsid w:val="00F817CE"/>
    <w:rsid w:val="00F82FBC"/>
    <w:rsid w:val="00F83390"/>
    <w:rsid w:val="00F8345A"/>
    <w:rsid w:val="00F83A85"/>
    <w:rsid w:val="00F843D3"/>
    <w:rsid w:val="00F8456C"/>
    <w:rsid w:val="00F84B7C"/>
    <w:rsid w:val="00F859D8"/>
    <w:rsid w:val="00F85C90"/>
    <w:rsid w:val="00F85F8F"/>
    <w:rsid w:val="00F86391"/>
    <w:rsid w:val="00F86516"/>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8A"/>
    <w:rsid w:val="00F93AA9"/>
    <w:rsid w:val="00F94CD4"/>
    <w:rsid w:val="00F94DC5"/>
    <w:rsid w:val="00F94E14"/>
    <w:rsid w:val="00F962F2"/>
    <w:rsid w:val="00F96819"/>
    <w:rsid w:val="00F96985"/>
    <w:rsid w:val="00F96CD3"/>
    <w:rsid w:val="00F97838"/>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4D44"/>
    <w:rsid w:val="00FA55BB"/>
    <w:rsid w:val="00FA6E5B"/>
    <w:rsid w:val="00FA7109"/>
    <w:rsid w:val="00FA7363"/>
    <w:rsid w:val="00FA7755"/>
    <w:rsid w:val="00FB12E4"/>
    <w:rsid w:val="00FB1640"/>
    <w:rsid w:val="00FB1B76"/>
    <w:rsid w:val="00FB2718"/>
    <w:rsid w:val="00FB2E58"/>
    <w:rsid w:val="00FB2E63"/>
    <w:rsid w:val="00FB3344"/>
    <w:rsid w:val="00FB33B6"/>
    <w:rsid w:val="00FB3624"/>
    <w:rsid w:val="00FB3714"/>
    <w:rsid w:val="00FB3775"/>
    <w:rsid w:val="00FB4B7C"/>
    <w:rsid w:val="00FB4C80"/>
    <w:rsid w:val="00FB51D3"/>
    <w:rsid w:val="00FB5944"/>
    <w:rsid w:val="00FB6087"/>
    <w:rsid w:val="00FB6BA8"/>
    <w:rsid w:val="00FB7389"/>
    <w:rsid w:val="00FC186B"/>
    <w:rsid w:val="00FC1DCB"/>
    <w:rsid w:val="00FC2019"/>
    <w:rsid w:val="00FC4002"/>
    <w:rsid w:val="00FC40E3"/>
    <w:rsid w:val="00FC466D"/>
    <w:rsid w:val="00FC510C"/>
    <w:rsid w:val="00FC5A27"/>
    <w:rsid w:val="00FC5A90"/>
    <w:rsid w:val="00FC5BED"/>
    <w:rsid w:val="00FC5DE8"/>
    <w:rsid w:val="00FC5E13"/>
    <w:rsid w:val="00FC6924"/>
    <w:rsid w:val="00FC6BD2"/>
    <w:rsid w:val="00FC6C82"/>
    <w:rsid w:val="00FC6D90"/>
    <w:rsid w:val="00FC7429"/>
    <w:rsid w:val="00FC7A1F"/>
    <w:rsid w:val="00FC7B3D"/>
    <w:rsid w:val="00FC7CBF"/>
    <w:rsid w:val="00FD0697"/>
    <w:rsid w:val="00FD07F6"/>
    <w:rsid w:val="00FD1EC8"/>
    <w:rsid w:val="00FD3B87"/>
    <w:rsid w:val="00FD47ED"/>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32C1"/>
    <w:rsid w:val="00FE37D0"/>
    <w:rsid w:val="00FE4C7B"/>
    <w:rsid w:val="00FE4D7E"/>
    <w:rsid w:val="00FE5659"/>
    <w:rsid w:val="00FE57B9"/>
    <w:rsid w:val="00FE638C"/>
    <w:rsid w:val="00FE6703"/>
    <w:rsid w:val="00FE67E0"/>
    <w:rsid w:val="00FE6B82"/>
    <w:rsid w:val="00FE7336"/>
    <w:rsid w:val="00FE787C"/>
    <w:rsid w:val="00FF07B8"/>
    <w:rsid w:val="00FF0AFB"/>
    <w:rsid w:val="00FF104D"/>
    <w:rsid w:val="00FF10FD"/>
    <w:rsid w:val="00FF162A"/>
    <w:rsid w:val="00FF1957"/>
    <w:rsid w:val="00FF1F6E"/>
    <w:rsid w:val="00FF2E1A"/>
    <w:rsid w:val="00FF2FD4"/>
    <w:rsid w:val="00FF302A"/>
    <w:rsid w:val="00FF3BB8"/>
    <w:rsid w:val="00FF45A5"/>
    <w:rsid w:val="00FF48A3"/>
    <w:rsid w:val="00FF4955"/>
    <w:rsid w:val="00FF4CD9"/>
    <w:rsid w:val="00FF4F60"/>
    <w:rsid w:val="00FF4FBA"/>
    <w:rsid w:val="00FF5673"/>
    <w:rsid w:val="00FF580F"/>
    <w:rsid w:val="00FF587A"/>
    <w:rsid w:val="00FF5C91"/>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70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5A114BF7-2C2A-4100-A05E-9DE0C05CF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2289</TotalTime>
  <Pages>9</Pages>
  <Words>3574</Words>
  <Characters>20130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Miki Beluri</cp:lastModifiedBy>
  <cp:revision>184</cp:revision>
  <cp:lastPrinted>2015-11-06T16:56:00Z</cp:lastPrinted>
  <dcterms:created xsi:type="dcterms:W3CDTF">2024-02-07T17:47:00Z</dcterms:created>
  <dcterms:modified xsi:type="dcterms:W3CDTF">2024-02-17T04:37:00Z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ies>
</file>