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38668245"/>
    <w:p w14:paraId="2B1CB0B8" w14:textId="02EC9D34" w:rsidR="008F5171" w:rsidRPr="00F84C05" w:rsidRDefault="008F5171" w:rsidP="008F5171">
      <w:pPr>
        <w:widowControl w:val="0"/>
        <w:tabs>
          <w:tab w:val="right" w:pos="9923"/>
        </w:tabs>
        <w:spacing w:after="0"/>
        <w:rPr>
          <w:rFonts w:ascii="Arial" w:hAnsi="Arial"/>
          <w:b/>
          <w:sz w:val="28"/>
          <w:szCs w:val="28"/>
          <w:lang w:val="en-US"/>
        </w:rPr>
      </w:pPr>
      <w:r w:rsidRPr="00903BCC">
        <w:rPr>
          <w:rFonts w:ascii="Arial" w:hAnsi="Arial"/>
          <w:b/>
          <w:sz w:val="28"/>
          <w:szCs w:val="28"/>
        </w:rPr>
        <w:fldChar w:fldCharType="begin"/>
      </w:r>
      <w:r w:rsidRPr="00903BCC">
        <w:rPr>
          <w:rFonts w:ascii="Arial" w:hAnsi="Arial"/>
          <w:b/>
          <w:sz w:val="28"/>
          <w:szCs w:val="28"/>
          <w:lang w:val="en-US"/>
        </w:rPr>
        <w:instrText xml:space="preserve"> DOCPROPERTY  MeetingName  \* MERGEFORMAT </w:instrText>
      </w:r>
      <w:r w:rsidRPr="00903BCC">
        <w:rPr>
          <w:rFonts w:ascii="Arial" w:hAnsi="Arial"/>
          <w:b/>
          <w:sz w:val="28"/>
          <w:szCs w:val="28"/>
        </w:rPr>
        <w:fldChar w:fldCharType="separate"/>
      </w:r>
      <w:r w:rsidRPr="00903BCC">
        <w:rPr>
          <w:rFonts w:ascii="Arial" w:hAnsi="Arial"/>
          <w:b/>
          <w:sz w:val="28"/>
          <w:szCs w:val="28"/>
          <w:lang w:val="en-US"/>
        </w:rPr>
        <w:t>3GPP TSG RAN WG1 #11</w:t>
      </w:r>
      <w:r w:rsidRPr="00903BCC">
        <w:rPr>
          <w:rFonts w:ascii="Arial" w:hAnsi="Arial"/>
          <w:b/>
          <w:sz w:val="28"/>
          <w:szCs w:val="28"/>
        </w:rPr>
        <w:fldChar w:fldCharType="end"/>
      </w:r>
      <w:r w:rsidR="0007316D">
        <w:rPr>
          <w:rFonts w:ascii="Arial" w:hAnsi="Arial"/>
          <w:b/>
          <w:sz w:val="28"/>
          <w:szCs w:val="28"/>
        </w:rPr>
        <w:t>6</w:t>
      </w:r>
      <w:r w:rsidRPr="00F84C05">
        <w:rPr>
          <w:rFonts w:ascii="Arial" w:hAnsi="Arial"/>
          <w:b/>
          <w:szCs w:val="22"/>
          <w:lang w:val="en-US"/>
        </w:rPr>
        <w:tab/>
      </w:r>
      <w:r w:rsidRPr="00903BCC">
        <w:rPr>
          <w:rFonts w:ascii="Arial" w:hAnsi="Arial"/>
          <w:b/>
          <w:sz w:val="28"/>
          <w:szCs w:val="28"/>
        </w:rPr>
        <w:t>R1-</w:t>
      </w:r>
      <w:r w:rsidR="003E6F2B" w:rsidRPr="00903BCC">
        <w:rPr>
          <w:rFonts w:ascii="Arial" w:hAnsi="Arial"/>
          <w:b/>
          <w:sz w:val="28"/>
          <w:szCs w:val="28"/>
        </w:rPr>
        <w:t>2</w:t>
      </w:r>
      <w:r w:rsidR="0007316D">
        <w:rPr>
          <w:rFonts w:ascii="Arial" w:hAnsi="Arial"/>
          <w:b/>
          <w:sz w:val="28"/>
          <w:szCs w:val="28"/>
        </w:rPr>
        <w:t>400191</w:t>
      </w:r>
    </w:p>
    <w:p w14:paraId="06B45E2F" w14:textId="66E5AD8C" w:rsidR="008F5171" w:rsidRPr="00903BCC" w:rsidRDefault="0007316D" w:rsidP="008F5171">
      <w:pPr>
        <w:widowControl w:val="0"/>
        <w:spacing w:after="0"/>
        <w:rPr>
          <w:rFonts w:ascii="Arial" w:hAnsi="Arial"/>
          <w:b/>
          <w:sz w:val="28"/>
          <w:szCs w:val="28"/>
          <w:lang w:val="en-US"/>
        </w:rPr>
      </w:pPr>
      <w:r w:rsidRPr="0007316D">
        <w:rPr>
          <w:rFonts w:ascii="Arial" w:eastAsia="MS Mincho" w:hAnsi="Arial" w:cs="Arial"/>
          <w:b/>
          <w:bCs/>
          <w:sz w:val="28"/>
          <w:lang w:eastAsia="ja-JP"/>
        </w:rPr>
        <w:t>Athens, Greece, February 26th – March 1st, 2024</w:t>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55AE7188"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B71656">
        <w:rPr>
          <w:rFonts w:ascii="Arial" w:hAnsi="Arial" w:cs="Arial"/>
          <w:b/>
          <w:sz w:val="24"/>
          <w:szCs w:val="24"/>
        </w:rPr>
        <w:t>Remaining issues</w:t>
      </w:r>
      <w:r w:rsidR="006E32CB">
        <w:rPr>
          <w:rFonts w:ascii="Arial" w:hAnsi="Arial" w:cs="Arial"/>
          <w:b/>
          <w:sz w:val="24"/>
          <w:szCs w:val="24"/>
        </w:rPr>
        <w:t xml:space="preserve"> on </w:t>
      </w:r>
      <w:r w:rsidR="0007316D">
        <w:rPr>
          <w:rFonts w:ascii="Arial" w:hAnsi="Arial" w:cs="Arial"/>
          <w:b/>
          <w:sz w:val="24"/>
          <w:szCs w:val="24"/>
        </w:rPr>
        <w:t>NR Positioning</w:t>
      </w:r>
    </w:p>
    <w:p w14:paraId="529C67FA" w14:textId="1C1625A2"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283C80">
        <w:rPr>
          <w:rFonts w:ascii="Arial" w:eastAsia="MS Mincho" w:hAnsi="Arial" w:cs="Arial"/>
          <w:b/>
          <w:sz w:val="24"/>
          <w:szCs w:val="24"/>
        </w:rPr>
        <w:t>8</w:t>
      </w:r>
      <w:r w:rsidR="006E32CB">
        <w:rPr>
          <w:rFonts w:ascii="Arial" w:eastAsia="MS Mincho" w:hAnsi="Arial" w:cs="Arial"/>
          <w:b/>
          <w:sz w:val="24"/>
          <w:szCs w:val="24"/>
        </w:rPr>
        <w:t>.</w:t>
      </w:r>
      <w:r w:rsidR="00735DA1">
        <w:rPr>
          <w:rFonts w:ascii="Arial" w:eastAsia="MS Mincho" w:hAnsi="Arial" w:cs="Arial"/>
          <w:b/>
          <w:sz w:val="24"/>
          <w:szCs w:val="24"/>
        </w:rPr>
        <w:t>3</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9C2648">
      <w:pPr>
        <w:pStyle w:val="Heading1"/>
        <w:rPr>
          <w:lang w:val="en-US"/>
        </w:rPr>
      </w:pPr>
      <w:r w:rsidRPr="003A74B1">
        <w:rPr>
          <w:lang w:val="en-US"/>
        </w:rPr>
        <w:t>Introduction</w:t>
      </w:r>
    </w:p>
    <w:p w14:paraId="3F4A81FC" w14:textId="508020B0" w:rsidR="009C177F" w:rsidRPr="004E0363" w:rsidRDefault="0007316D" w:rsidP="00BE3324">
      <w:pPr>
        <w:overflowPunct/>
        <w:autoSpaceDE/>
        <w:autoSpaceDN/>
        <w:adjustRightInd/>
        <w:spacing w:after="0" w:line="256" w:lineRule="auto"/>
        <w:textAlignment w:val="auto"/>
        <w:rPr>
          <w:rFonts w:eastAsia="MS Mincho"/>
          <w:sz w:val="22"/>
          <w:szCs w:val="22"/>
          <w:lang w:eastAsia="ko-KR"/>
        </w:rPr>
      </w:pPr>
      <w:r w:rsidRPr="004E0363">
        <w:rPr>
          <w:rFonts w:eastAsia="MS Mincho"/>
          <w:sz w:val="22"/>
          <w:szCs w:val="22"/>
          <w:lang w:eastAsia="ko-KR"/>
        </w:rPr>
        <w:t xml:space="preserve">In Rel-18 NR Positioning, RAN1 introduced carrier phase positioning, bandwidth aggregation, LPHAP (Low Power High Accuracy Positioning), RedCap (Reduced Capability) UE positioning with frequency hopping and supported of sidelink-based positioning with timing and </w:t>
      </w:r>
      <w:proofErr w:type="gramStart"/>
      <w:r w:rsidRPr="004E0363">
        <w:rPr>
          <w:rFonts w:eastAsia="MS Mincho"/>
          <w:sz w:val="22"/>
          <w:szCs w:val="22"/>
          <w:lang w:eastAsia="ko-KR"/>
        </w:rPr>
        <w:t>angle based</w:t>
      </w:r>
      <w:proofErr w:type="gramEnd"/>
      <w:r w:rsidRPr="004E0363">
        <w:rPr>
          <w:rFonts w:eastAsia="MS Mincho"/>
          <w:sz w:val="22"/>
          <w:szCs w:val="22"/>
          <w:lang w:eastAsia="ko-KR"/>
        </w:rPr>
        <w:t xml:space="preserve"> positioning techniques. In this contribution, we </w:t>
      </w:r>
      <w:r w:rsidR="00D74BF3">
        <w:rPr>
          <w:rFonts w:eastAsia="MS Mincho"/>
          <w:sz w:val="22"/>
          <w:szCs w:val="22"/>
          <w:lang w:eastAsia="ko-KR"/>
        </w:rPr>
        <w:t>provide maintenance proposals for overall Rel-18 NR positioning</w:t>
      </w:r>
      <w:r w:rsidRPr="004E0363">
        <w:rPr>
          <w:rFonts w:eastAsia="MS Mincho"/>
          <w:sz w:val="22"/>
          <w:szCs w:val="22"/>
          <w:lang w:eastAsia="ko-KR"/>
        </w:rPr>
        <w:t>.</w:t>
      </w:r>
    </w:p>
    <w:p w14:paraId="7CB89A92" w14:textId="25A53415" w:rsidR="006B3C70" w:rsidRDefault="009C4AC0" w:rsidP="00D0198B">
      <w:pPr>
        <w:pStyle w:val="Heading1"/>
        <w:rPr>
          <w:lang w:val="en-US"/>
        </w:rPr>
      </w:pPr>
      <w:r w:rsidRPr="003A74B1">
        <w:rPr>
          <w:lang w:val="en-US"/>
        </w:rPr>
        <w:t>Discussion</w:t>
      </w:r>
    </w:p>
    <w:p w14:paraId="397F8008" w14:textId="77777777" w:rsidR="0088568B" w:rsidRDefault="0088568B" w:rsidP="0088568B">
      <w:pPr>
        <w:pStyle w:val="Heading2"/>
      </w:pPr>
      <w:proofErr w:type="spellStart"/>
      <w:r>
        <w:t>Sidelink</w:t>
      </w:r>
      <w:proofErr w:type="spellEnd"/>
      <w:r>
        <w:t xml:space="preserve"> Positioning</w:t>
      </w:r>
    </w:p>
    <w:p w14:paraId="7A7D033A" w14:textId="2B6590B3" w:rsidR="00CF266B" w:rsidRDefault="00CF266B" w:rsidP="00BC41B0">
      <w:pPr>
        <w:jc w:val="both"/>
        <w:rPr>
          <w:rFonts w:cs="Arial"/>
          <w:szCs w:val="22"/>
        </w:rPr>
      </w:pPr>
      <w:r w:rsidRPr="00CF266B">
        <w:rPr>
          <w:rFonts w:cs="Arial"/>
          <w:szCs w:val="22"/>
        </w:rPr>
        <w:t>In RAN1#11</w:t>
      </w:r>
      <w:r w:rsidR="00DB0CBB">
        <w:rPr>
          <w:rFonts w:cs="Arial"/>
          <w:szCs w:val="22"/>
        </w:rPr>
        <w:t>5</w:t>
      </w:r>
      <w:r w:rsidRPr="00CF266B">
        <w:rPr>
          <w:rFonts w:cs="Arial"/>
          <w:szCs w:val="22"/>
        </w:rPr>
        <w:t>, the FL proposed the following</w:t>
      </w:r>
      <w:r w:rsidR="00C270C7">
        <w:rPr>
          <w:rFonts w:cs="Arial"/>
          <w:szCs w:val="22"/>
        </w:rPr>
        <w:t xml:space="preserve"> in SL PRS agenda</w:t>
      </w:r>
      <w:r w:rsidR="004F7ED1">
        <w:rPr>
          <w:rFonts w:cs="Arial"/>
          <w:szCs w:val="22"/>
        </w:rPr>
        <w:t xml:space="preserve"> </w:t>
      </w:r>
      <w:r w:rsidR="004F7ED1">
        <w:rPr>
          <w:rFonts w:cs="Arial"/>
          <w:szCs w:val="22"/>
        </w:rPr>
        <w:fldChar w:fldCharType="begin"/>
      </w:r>
      <w:r w:rsidR="004F7ED1">
        <w:rPr>
          <w:rFonts w:cs="Arial"/>
          <w:szCs w:val="22"/>
        </w:rPr>
        <w:instrText xml:space="preserve"> REF _Ref158299304 \r \h </w:instrText>
      </w:r>
      <w:r w:rsidR="004F7ED1">
        <w:rPr>
          <w:rFonts w:cs="Arial"/>
          <w:szCs w:val="22"/>
        </w:rPr>
      </w:r>
      <w:r w:rsidR="004F7ED1">
        <w:rPr>
          <w:rFonts w:cs="Arial"/>
          <w:szCs w:val="22"/>
        </w:rPr>
        <w:fldChar w:fldCharType="separate"/>
      </w:r>
      <w:r w:rsidR="004F7ED1">
        <w:rPr>
          <w:rFonts w:cs="Arial"/>
          <w:szCs w:val="22"/>
        </w:rPr>
        <w:t>[2]</w:t>
      </w:r>
      <w:r w:rsidR="004F7ED1">
        <w:rPr>
          <w:rFonts w:cs="Arial"/>
          <w:szCs w:val="22"/>
        </w:rPr>
        <w:fldChar w:fldCharType="end"/>
      </w:r>
      <w:r w:rsidR="00C53A5E">
        <w:rPr>
          <w:rFonts w:cs="Arial"/>
          <w:szCs w:val="22"/>
        </w:rPr>
        <w:t>:</w:t>
      </w:r>
    </w:p>
    <w:tbl>
      <w:tblPr>
        <w:tblStyle w:val="TableGrid"/>
        <w:tblW w:w="0" w:type="auto"/>
        <w:tblLook w:val="04A0" w:firstRow="1" w:lastRow="0" w:firstColumn="1" w:lastColumn="0" w:noHBand="0" w:noVBand="1"/>
      </w:tblPr>
      <w:tblGrid>
        <w:gridCol w:w="9962"/>
      </w:tblGrid>
      <w:tr w:rsidR="00C53A5E" w14:paraId="09F2F1A7" w14:textId="77777777" w:rsidTr="00AF57C3">
        <w:tc>
          <w:tcPr>
            <w:tcW w:w="9962" w:type="dxa"/>
          </w:tcPr>
          <w:p w14:paraId="5AE96A1C" w14:textId="77777777" w:rsidR="00643956" w:rsidRPr="00643956" w:rsidRDefault="00643956" w:rsidP="00643956">
            <w:pPr>
              <w:keepNext/>
              <w:overflowPunct/>
              <w:autoSpaceDE/>
              <w:autoSpaceDN/>
              <w:adjustRightInd/>
              <w:spacing w:before="120" w:after="0"/>
              <w:textAlignment w:val="auto"/>
              <w:outlineLvl w:val="2"/>
              <w:rPr>
                <w:rFonts w:ascii="Times" w:eastAsia="Batang" w:hAnsi="Times"/>
                <w:b/>
                <w:szCs w:val="24"/>
              </w:rPr>
            </w:pPr>
            <w:r w:rsidRPr="00643956">
              <w:rPr>
                <w:rFonts w:ascii="Times" w:eastAsia="Batang" w:hAnsi="Times"/>
                <w:b/>
                <w:szCs w:val="24"/>
              </w:rPr>
              <w:t>[Medium] FL1 Proposal 4-1</w:t>
            </w:r>
          </w:p>
          <w:p w14:paraId="4A89223A" w14:textId="1C166356" w:rsidR="00C53A5E" w:rsidRPr="00643956" w:rsidRDefault="00643956" w:rsidP="0085064E">
            <w:pPr>
              <w:numPr>
                <w:ilvl w:val="0"/>
                <w:numId w:val="14"/>
              </w:numPr>
              <w:overflowPunct/>
              <w:autoSpaceDE/>
              <w:autoSpaceDN/>
              <w:adjustRightInd/>
              <w:spacing w:after="0"/>
              <w:textAlignment w:val="auto"/>
              <w:rPr>
                <w:rFonts w:eastAsia="Batang"/>
                <w:bCs/>
                <w:i/>
                <w:iCs/>
                <w:szCs w:val="24"/>
              </w:rPr>
            </w:pPr>
            <w:r w:rsidRPr="00643956">
              <w:rPr>
                <w:rFonts w:eastAsia="Batang"/>
                <w:bCs/>
                <w:i/>
                <w:iCs/>
                <w:szCs w:val="24"/>
              </w:rPr>
              <w:t>Support to indicate in SCI 2-D whether the same antenna port is applied for SL-PRS and PSSCH DMRS for Rx UE joint processing.</w:t>
            </w:r>
          </w:p>
        </w:tc>
      </w:tr>
    </w:tbl>
    <w:p w14:paraId="186FA141" w14:textId="77777777" w:rsidR="00C53A5E" w:rsidRDefault="00C53A5E" w:rsidP="00643956">
      <w:pPr>
        <w:spacing w:after="0"/>
        <w:jc w:val="both"/>
        <w:rPr>
          <w:rFonts w:cs="Arial"/>
          <w:szCs w:val="22"/>
        </w:rPr>
      </w:pPr>
    </w:p>
    <w:p w14:paraId="6DCE4763" w14:textId="18EECB03" w:rsidR="00BC41B0" w:rsidRPr="008F258A" w:rsidRDefault="00BC41B0" w:rsidP="00BC41B0">
      <w:pPr>
        <w:jc w:val="both"/>
        <w:rPr>
          <w:rFonts w:cs="Arial"/>
          <w:szCs w:val="22"/>
        </w:rPr>
      </w:pPr>
      <w:r w:rsidRPr="00BC41B0">
        <w:rPr>
          <w:rFonts w:cs="Arial"/>
          <w:szCs w:val="22"/>
        </w:rPr>
        <w:t xml:space="preserve">RAN1 should consider resource efficiency in a shared resource pool with backward compatibility, and it would be beneficial to re-use PSSCH DMRS symbols to assist SL positioning. The PSSCH DMRS symbols can also be used by the UE to improve, for example, the timing estimation accuracy. To facilitate the utilization of PSSCH DMRS with SL PRS for positioning, as proposed by the FL in </w:t>
      </w:r>
      <w:r w:rsidR="004545A4">
        <w:rPr>
          <w:rFonts w:cs="Arial"/>
          <w:szCs w:val="22"/>
        </w:rPr>
        <w:fldChar w:fldCharType="begin"/>
      </w:r>
      <w:r w:rsidR="004545A4">
        <w:rPr>
          <w:rFonts w:cs="Arial"/>
          <w:szCs w:val="22"/>
        </w:rPr>
        <w:instrText xml:space="preserve"> REF _Ref158299304 \r \h </w:instrText>
      </w:r>
      <w:r w:rsidR="004545A4">
        <w:rPr>
          <w:rFonts w:cs="Arial"/>
          <w:szCs w:val="22"/>
        </w:rPr>
      </w:r>
      <w:r w:rsidR="004545A4">
        <w:rPr>
          <w:rFonts w:cs="Arial"/>
          <w:szCs w:val="22"/>
        </w:rPr>
        <w:fldChar w:fldCharType="separate"/>
      </w:r>
      <w:r w:rsidR="004545A4">
        <w:rPr>
          <w:rFonts w:cs="Arial"/>
          <w:szCs w:val="22"/>
        </w:rPr>
        <w:t>[2]</w:t>
      </w:r>
      <w:r w:rsidR="004545A4">
        <w:rPr>
          <w:rFonts w:cs="Arial"/>
          <w:szCs w:val="22"/>
        </w:rPr>
        <w:fldChar w:fldCharType="end"/>
      </w:r>
      <w:r w:rsidRPr="00BC41B0">
        <w:rPr>
          <w:rFonts w:cs="Arial"/>
          <w:szCs w:val="22"/>
        </w:rPr>
        <w:t>, the SCI can be used to indicate the association information between SL-PRS antenna port and PSSCH DMRS antenna port to the Rx UE.</w:t>
      </w:r>
    </w:p>
    <w:p w14:paraId="326D5E78" w14:textId="4C892F6B" w:rsidR="0088568B" w:rsidRPr="00940035" w:rsidRDefault="0088568B" w:rsidP="0088568B">
      <w:pPr>
        <w:rPr>
          <w:color w:val="000000" w:themeColor="text1"/>
          <w:lang w:eastAsia="ja-JP"/>
        </w:rPr>
      </w:pPr>
      <w:r w:rsidRPr="00B26821">
        <w:rPr>
          <w:b/>
          <w:bCs/>
          <w:color w:val="000000" w:themeColor="text1"/>
          <w:lang w:eastAsia="ja-JP"/>
        </w:rPr>
        <w:t xml:space="preserve">Proposal </w:t>
      </w:r>
      <w:r w:rsidR="0069344D">
        <w:rPr>
          <w:b/>
          <w:bCs/>
          <w:color w:val="000000" w:themeColor="text1"/>
          <w:lang w:eastAsia="ja-JP"/>
        </w:rPr>
        <w:t>1</w:t>
      </w:r>
      <w:r w:rsidRPr="00B26821">
        <w:rPr>
          <w:b/>
          <w:bCs/>
          <w:color w:val="000000" w:themeColor="text1"/>
          <w:lang w:eastAsia="ja-JP"/>
        </w:rPr>
        <w:t>:</w:t>
      </w:r>
      <w:r w:rsidRPr="00940035">
        <w:rPr>
          <w:color w:val="000000" w:themeColor="text1"/>
          <w:lang w:eastAsia="ja-JP"/>
        </w:rPr>
        <w:t xml:space="preserve"> Support the following text proposal of Clause </w:t>
      </w:r>
      <w:r w:rsidR="00E26F06">
        <w:rPr>
          <w:color w:val="000000" w:themeColor="text1"/>
          <w:lang w:eastAsia="ja-JP"/>
        </w:rPr>
        <w:t>8.4.1.4</w:t>
      </w:r>
      <w:r w:rsidRPr="00940035">
        <w:rPr>
          <w:color w:val="000000" w:themeColor="text1"/>
          <w:lang w:eastAsia="ja-JP"/>
        </w:rPr>
        <w:t xml:space="preserve"> of TS 38.21</w:t>
      </w:r>
      <w:r w:rsidR="00E26F06">
        <w:rPr>
          <w:color w:val="000000" w:themeColor="text1"/>
          <w:lang w:eastAsia="ja-JP"/>
        </w:rPr>
        <w:t>2.</w:t>
      </w:r>
    </w:p>
    <w:tbl>
      <w:tblPr>
        <w:tblStyle w:val="TableGrid"/>
        <w:tblW w:w="0" w:type="auto"/>
        <w:tblLook w:val="04A0" w:firstRow="1" w:lastRow="0" w:firstColumn="1" w:lastColumn="0" w:noHBand="0" w:noVBand="1"/>
      </w:tblPr>
      <w:tblGrid>
        <w:gridCol w:w="9776"/>
      </w:tblGrid>
      <w:tr w:rsidR="00EB0494" w:rsidRPr="00940035" w14:paraId="395B007A" w14:textId="77777777" w:rsidTr="00AF57C3">
        <w:tc>
          <w:tcPr>
            <w:tcW w:w="9776" w:type="dxa"/>
          </w:tcPr>
          <w:p w14:paraId="595F4D70" w14:textId="77777777" w:rsidR="00476531" w:rsidRPr="00476531" w:rsidRDefault="00476531" w:rsidP="00CB2FD1">
            <w:pPr>
              <w:keepNext/>
              <w:keepLines/>
              <w:spacing w:before="120"/>
              <w:textAlignment w:val="auto"/>
              <w:outlineLvl w:val="3"/>
              <w:rPr>
                <w:rFonts w:ascii="Arial" w:eastAsia="DengXian" w:hAnsi="Arial"/>
              </w:rPr>
            </w:pPr>
            <w:bookmarkStart w:id="1" w:name="_Toc146188152"/>
            <w:bookmarkStart w:id="2" w:name="_Toc156204787"/>
            <w:r w:rsidRPr="00476531">
              <w:rPr>
                <w:rFonts w:ascii="Arial" w:eastAsia="DengXian" w:hAnsi="Arial"/>
              </w:rPr>
              <w:lastRenderedPageBreak/>
              <w:t>8.4.1.4</w:t>
            </w:r>
            <w:r w:rsidRPr="00476531">
              <w:rPr>
                <w:rFonts w:ascii="Arial" w:eastAsia="DengXian" w:hAnsi="Arial"/>
              </w:rPr>
              <w:tab/>
              <w:t>SCI format 2-D</w:t>
            </w:r>
            <w:bookmarkEnd w:id="1"/>
            <w:bookmarkEnd w:id="2"/>
          </w:p>
          <w:p w14:paraId="382A977B" w14:textId="77777777" w:rsidR="00476531" w:rsidRPr="00F50B00" w:rsidRDefault="00476531" w:rsidP="00476531">
            <w:pPr>
              <w:textAlignment w:val="auto"/>
              <w:rPr>
                <w:rFonts w:eastAsia="DengXian"/>
              </w:rPr>
            </w:pPr>
            <w:r w:rsidRPr="00F50B00">
              <w:rPr>
                <w:rFonts w:eastAsia="DengXian"/>
              </w:rPr>
              <w:t>SCI format 2-D is used for the decoding of PSSCH and the scheduling of SL PRS for a shared</w:t>
            </w:r>
            <w:r w:rsidRPr="00F50B00">
              <w:rPr>
                <w:rFonts w:eastAsia="DengXian"/>
                <w:lang w:eastAsia="en-GB"/>
              </w:rPr>
              <w:t xml:space="preserve"> SL PRS</w:t>
            </w:r>
            <w:r w:rsidRPr="00F50B00">
              <w:rPr>
                <w:rFonts w:eastAsia="DengXian"/>
              </w:rPr>
              <w:t xml:space="preserve"> resource pool</w:t>
            </w:r>
            <w:r w:rsidRPr="00F50B00">
              <w:rPr>
                <w:rFonts w:eastAsia="Meiryo"/>
                <w:kern w:val="24"/>
                <w:lang w:eastAsia="ja-JP"/>
              </w:rPr>
              <w:t>.</w:t>
            </w:r>
          </w:p>
          <w:p w14:paraId="550222B3" w14:textId="77777777" w:rsidR="00476531" w:rsidRPr="00F50B00" w:rsidRDefault="00476531" w:rsidP="00476531">
            <w:pPr>
              <w:textAlignment w:val="auto"/>
              <w:rPr>
                <w:rFonts w:eastAsia="DengXian"/>
              </w:rPr>
            </w:pPr>
            <w:r w:rsidRPr="00F50B00">
              <w:rPr>
                <w:rFonts w:eastAsia="DengXian"/>
              </w:rPr>
              <w:t>The following information is transmitted by means of the SCI format 2-D:</w:t>
            </w:r>
          </w:p>
          <w:p w14:paraId="4DF9FEC6" w14:textId="77777777" w:rsidR="00476531" w:rsidRPr="00F50B00" w:rsidRDefault="00476531" w:rsidP="00476531">
            <w:pPr>
              <w:ind w:left="568" w:hanging="284"/>
              <w:textAlignment w:val="auto"/>
              <w:rPr>
                <w:lang w:val="en-US" w:eastAsia="zh-CN"/>
              </w:rPr>
            </w:pPr>
            <w:r w:rsidRPr="00F50B00">
              <w:rPr>
                <w:lang w:val="en-US" w:eastAsia="ko-KR"/>
              </w:rPr>
              <w:t>-</w:t>
            </w:r>
            <w:r w:rsidRPr="00F50B00">
              <w:rPr>
                <w:lang w:val="en-US" w:eastAsia="ko-KR"/>
              </w:rPr>
              <w:tab/>
            </w:r>
            <w:r w:rsidRPr="00F50B00">
              <w:rPr>
                <w:lang w:val="en-US" w:eastAsia="zh-CN"/>
              </w:rPr>
              <w:t>SL PRS resource ID -</w:t>
            </w:r>
            <m:oMath>
              <m:r>
                <m:rPr>
                  <m:sty m:val="p"/>
                </m:rPr>
                <w:rPr>
                  <w:rFonts w:ascii="Cambria Math" w:hAnsi="Cambria Math"/>
                  <w:lang w:val="en-US"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eastAsia="zh-CN"/>
                            </w:rPr>
                            <m:t>log</m:t>
                          </m:r>
                          <m:ctrlPr>
                            <w:rPr>
                              <w:rFonts w:ascii="Cambria Math" w:hAnsi="Cambria Math"/>
                            </w:rPr>
                          </m:ctrlPr>
                        </m:e>
                        <m:sub>
                          <m:r>
                            <w:rPr>
                              <w:rFonts w:ascii="Cambria Math" w:hAnsi="Cambria Math"/>
                              <w:lang w:val="en-US" w:eastAsia="zh-CN"/>
                            </w:rPr>
                            <m:t>2</m:t>
                          </m:r>
                          <m:ctrlPr>
                            <w:rPr>
                              <w:rFonts w:ascii="Cambria Math" w:hAnsi="Cambria Math"/>
                            </w:rPr>
                          </m:ctrlPr>
                        </m:sub>
                      </m:sSub>
                    </m:fName>
                    <m:e>
                      <m:sSub>
                        <m:sSubPr>
                          <m:ctrlPr>
                            <w:rPr>
                              <w:rFonts w:ascii="Cambria Math" w:hAnsi="Cambria Math"/>
                              <w:i/>
                            </w:rPr>
                          </m:ctrlPr>
                        </m:sSubPr>
                        <m:e>
                          <m:r>
                            <w:rPr>
                              <w:rFonts w:ascii="Cambria Math" w:hAnsi="Cambria Math"/>
                              <w:lang w:val="en-US" w:eastAsia="zh-CN"/>
                            </w:rPr>
                            <m:t>N</m:t>
                          </m:r>
                        </m:e>
                        <m:sub>
                          <m:r>
                            <m:rPr>
                              <m:sty m:val="p"/>
                            </m:rPr>
                            <w:rPr>
                              <w:rFonts w:ascii="Cambria Math" w:hAnsi="Cambria Math"/>
                              <w:lang w:val="en-US" w:eastAsia="zh-CN"/>
                            </w:rPr>
                            <m:t>SL-PRS</m:t>
                          </m:r>
                        </m:sub>
                      </m:sSub>
                    </m:e>
                  </m:func>
                </m:e>
              </m:d>
              <m:r>
                <w:rPr>
                  <w:rFonts w:ascii="Cambria Math" w:hAnsi="Cambria Math"/>
                  <w:lang w:val="en-US"/>
                </w:rPr>
                <m:t xml:space="preserve"> </m:t>
              </m:r>
            </m:oMath>
            <w:r w:rsidRPr="00F50B00">
              <w:rPr>
                <w:lang w:val="en-US" w:eastAsia="zh-CN"/>
              </w:rPr>
              <w:t xml:space="preserve">bits, where the value </w:t>
            </w:r>
            <m:oMath>
              <m:sSub>
                <m:sSubPr>
                  <m:ctrlPr>
                    <w:rPr>
                      <w:rFonts w:ascii="Cambria Math" w:hAnsi="Cambria Math"/>
                      <w:i/>
                    </w:rPr>
                  </m:ctrlPr>
                </m:sSubPr>
                <m:e>
                  <m:r>
                    <w:rPr>
                      <w:rFonts w:ascii="Cambria Math" w:hAnsi="Cambria Math"/>
                      <w:lang w:val="en-US" w:eastAsia="zh-CN"/>
                    </w:rPr>
                    <m:t>N</m:t>
                  </m:r>
                </m:e>
                <m:sub>
                  <m:r>
                    <m:rPr>
                      <m:sty m:val="p"/>
                    </m:rPr>
                    <w:rPr>
                      <w:rFonts w:ascii="Cambria Math" w:hAnsi="Cambria Math"/>
                      <w:lang w:val="en-US" w:eastAsia="zh-CN"/>
                    </w:rPr>
                    <m:t>SL-PRS</m:t>
                  </m:r>
                </m:sub>
              </m:sSub>
            </m:oMath>
            <w:r w:rsidRPr="00F50B00">
              <w:rPr>
                <w:lang w:val="en-US" w:eastAsia="zh-CN"/>
              </w:rPr>
              <w:t xml:space="preserve"> is </w:t>
            </w:r>
            <w:bookmarkStart w:id="3" w:name="OLE_LINK5"/>
            <w:r w:rsidRPr="00F50B00">
              <w:rPr>
                <w:lang w:val="en-US" w:eastAsia="zh-CN"/>
              </w:rPr>
              <w:t xml:space="preserve">the total number of SL PRS resource IDs </w:t>
            </w:r>
            <w:bookmarkEnd w:id="3"/>
            <w:r w:rsidRPr="00F50B00">
              <w:rPr>
                <w:lang w:val="en-US" w:eastAsia="zh-CN"/>
              </w:rPr>
              <w:t>within a slot in a shared</w:t>
            </w:r>
            <w:r w:rsidRPr="00F50B00">
              <w:rPr>
                <w:lang w:val="en-US" w:eastAsia="en-GB"/>
              </w:rPr>
              <w:t xml:space="preserve"> SL PRS</w:t>
            </w:r>
            <w:r w:rsidRPr="00F50B00">
              <w:rPr>
                <w:lang w:val="en-US" w:eastAsia="zh-CN"/>
              </w:rPr>
              <w:t xml:space="preserve"> resource pool and provided by the higher layer parameter </w:t>
            </w:r>
            <w:proofErr w:type="spellStart"/>
            <w:r w:rsidRPr="00F50B00">
              <w:rPr>
                <w:i/>
                <w:lang w:val="en-US" w:eastAsia="zh-CN"/>
              </w:rPr>
              <w:t>sl</w:t>
            </w:r>
            <w:proofErr w:type="spellEnd"/>
            <w:r w:rsidRPr="00F50B00">
              <w:rPr>
                <w:i/>
                <w:lang w:val="en-US" w:eastAsia="zh-CN"/>
              </w:rPr>
              <w:t>-</w:t>
            </w:r>
            <w:proofErr w:type="spellStart"/>
            <w:r w:rsidRPr="00F50B00">
              <w:rPr>
                <w:i/>
                <w:lang w:val="en-US" w:eastAsia="zh-CN"/>
              </w:rPr>
              <w:t>PrsResources</w:t>
            </w:r>
            <w:proofErr w:type="spellEnd"/>
            <w:r w:rsidRPr="00F50B00">
              <w:rPr>
                <w:i/>
                <w:lang w:val="en-US" w:eastAsia="zh-CN"/>
              </w:rPr>
              <w:t>-Shared-SL-PRS-RP</w:t>
            </w:r>
            <w:r w:rsidRPr="00F50B00">
              <w:rPr>
                <w:lang w:val="en-US" w:eastAsia="zh-CN"/>
              </w:rPr>
              <w:t>.</w:t>
            </w:r>
          </w:p>
          <w:p w14:paraId="0AAFD24B" w14:textId="77777777" w:rsidR="00476531" w:rsidRPr="00F50B00" w:rsidRDefault="00476531" w:rsidP="00476531">
            <w:pPr>
              <w:ind w:left="568" w:hanging="284"/>
              <w:textAlignment w:val="auto"/>
              <w:rPr>
                <w:lang w:val="en-US" w:eastAsia="zh-CN"/>
              </w:rPr>
            </w:pPr>
            <w:r w:rsidRPr="00F50B00">
              <w:rPr>
                <w:lang w:val="en-US" w:eastAsia="zh-CN"/>
              </w:rPr>
              <w:t>-</w:t>
            </w:r>
            <w:r w:rsidRPr="00F50B00">
              <w:rPr>
                <w:lang w:val="en-US" w:eastAsia="zh-CN"/>
              </w:rPr>
              <w:tab/>
              <w:t xml:space="preserve">SL PRS request – 1 bit as defined in clause 8.4.4 of [6, TS 38.214] when the higher layer parameter </w:t>
            </w:r>
            <w:r w:rsidRPr="00F50B00">
              <w:rPr>
                <w:i/>
                <w:lang w:val="en-US" w:eastAsia="zh-CN"/>
              </w:rPr>
              <w:t>sl-SCI-based-SL-PRS-Tx-Trigger-SCI2-D</w:t>
            </w:r>
            <w:r w:rsidRPr="00F50B00">
              <w:rPr>
                <w:lang w:val="en-US" w:eastAsia="zh-CN"/>
              </w:rPr>
              <w:t xml:space="preserve"> is provided; 0 bit otherwise.</w:t>
            </w:r>
          </w:p>
          <w:p w14:paraId="16232AFD" w14:textId="77777777" w:rsidR="00476531" w:rsidRPr="00F50B00" w:rsidRDefault="00476531" w:rsidP="00476531">
            <w:pPr>
              <w:ind w:left="568" w:hanging="284"/>
              <w:textAlignment w:val="auto"/>
              <w:rPr>
                <w:lang w:val="en-US" w:eastAsia="zh-CN"/>
              </w:rPr>
            </w:pPr>
            <w:r w:rsidRPr="00F50B00">
              <w:rPr>
                <w:lang w:val="en-US" w:eastAsia="zh-CN"/>
              </w:rPr>
              <w:t>-</w:t>
            </w:r>
            <w:r w:rsidRPr="00F50B00">
              <w:rPr>
                <w:lang w:val="en-US" w:eastAsia="zh-CN"/>
              </w:rPr>
              <w:tab/>
              <w:t>Embedded SCI format - 2 bits. This field indicates the embedded SCI format as defined in Table 8.4.1.4-1.</w:t>
            </w:r>
          </w:p>
          <w:p w14:paraId="5E34F809" w14:textId="77777777" w:rsidR="00476531" w:rsidRDefault="00476531" w:rsidP="00476531">
            <w:pPr>
              <w:ind w:left="568" w:hanging="284"/>
              <w:textAlignment w:val="auto"/>
              <w:rPr>
                <w:lang w:val="en-US" w:eastAsia="zh-CN"/>
              </w:rPr>
            </w:pPr>
            <w:r w:rsidRPr="00F50B00">
              <w:rPr>
                <w:lang w:val="en-US" w:eastAsia="zh-CN"/>
              </w:rPr>
              <w:t>-</w:t>
            </w:r>
            <w:r w:rsidRPr="00F50B00">
              <w:rPr>
                <w:lang w:val="en-US" w:eastAsia="zh-CN"/>
              </w:rPr>
              <w:tab/>
              <w:t>Embedded SCI format payload - number of bits determined according to Table 8.4.1.4-1. This field is set to the associated payload of the embedded SCI format indicated by the ‘Embedded SCI format’ field as defined in Table 8.4.1.4-1.</w:t>
            </w:r>
          </w:p>
          <w:p w14:paraId="04E84318" w14:textId="6DA1D617" w:rsidR="00871A27" w:rsidRPr="00871A27" w:rsidRDefault="00871A27" w:rsidP="00476531">
            <w:pPr>
              <w:ind w:left="568" w:hanging="284"/>
              <w:textAlignment w:val="auto"/>
              <w:rPr>
                <w:color w:val="C00000"/>
                <w:lang w:val="en-US" w:eastAsia="zh-CN"/>
              </w:rPr>
            </w:pPr>
            <w:r>
              <w:rPr>
                <w:lang w:val="en-US" w:eastAsia="zh-CN"/>
              </w:rPr>
              <w:t xml:space="preserve">-  </w:t>
            </w:r>
            <w:r w:rsidRPr="00871A27">
              <w:rPr>
                <w:color w:val="C00000"/>
                <w:lang w:val="en-US" w:eastAsia="zh-CN"/>
              </w:rPr>
              <w:t>Same antenna port indication – 1 bit. This field indicates whether the same antenna port is applied for SL PRS and PSSCH DMRS</w:t>
            </w:r>
          </w:p>
          <w:p w14:paraId="2E5CCE16" w14:textId="09805BC1" w:rsidR="00EB0494" w:rsidRPr="00AF17F6" w:rsidRDefault="00AF17F6" w:rsidP="00AF17F6">
            <w:pPr>
              <w:jc w:val="center"/>
              <w:rPr>
                <w:color w:val="FF0000"/>
                <w:lang w:val="en-US" w:eastAsia="ko-KR"/>
              </w:rPr>
            </w:pPr>
            <w:r w:rsidRPr="000F2A2D">
              <w:rPr>
                <w:color w:val="C00000"/>
              </w:rPr>
              <w:t>&lt;omitted text&gt;</w:t>
            </w:r>
          </w:p>
        </w:tc>
      </w:tr>
    </w:tbl>
    <w:p w14:paraId="782853D8" w14:textId="4C6DFC1A" w:rsidR="0088568B" w:rsidRPr="00940035" w:rsidRDefault="0088568B" w:rsidP="0088568B">
      <w:pPr>
        <w:rPr>
          <w:color w:val="000000" w:themeColor="text1"/>
          <w:lang w:eastAsia="ja-JP"/>
        </w:rPr>
      </w:pPr>
      <w:r w:rsidRPr="00940035">
        <w:rPr>
          <w:color w:val="000000" w:themeColor="text1"/>
          <w:lang w:eastAsia="ja-JP"/>
        </w:rPr>
        <w:t xml:space="preserve"> </w:t>
      </w:r>
    </w:p>
    <w:tbl>
      <w:tblPr>
        <w:tblW w:w="9645" w:type="dxa"/>
        <w:tblInd w:w="37" w:type="dxa"/>
        <w:tblLayout w:type="fixed"/>
        <w:tblCellMar>
          <w:left w:w="42" w:type="dxa"/>
          <w:right w:w="42" w:type="dxa"/>
        </w:tblCellMar>
        <w:tblLook w:val="0000" w:firstRow="0" w:lastRow="0" w:firstColumn="0" w:lastColumn="0" w:noHBand="0" w:noVBand="0"/>
      </w:tblPr>
      <w:tblGrid>
        <w:gridCol w:w="2695"/>
        <w:gridCol w:w="6950"/>
      </w:tblGrid>
      <w:tr w:rsidR="0088568B" w:rsidRPr="00940035" w14:paraId="25C7408A" w14:textId="77777777" w:rsidTr="00DB2578">
        <w:tc>
          <w:tcPr>
            <w:tcW w:w="2695" w:type="dxa"/>
            <w:tcBorders>
              <w:top w:val="single" w:sz="4" w:space="0" w:color="auto"/>
              <w:left w:val="single" w:sz="4" w:space="0" w:color="auto"/>
            </w:tcBorders>
          </w:tcPr>
          <w:p w14:paraId="40BC86D9" w14:textId="77777777" w:rsidR="0088568B" w:rsidRPr="00940035" w:rsidRDefault="0088568B" w:rsidP="00AA4DB8">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6950" w:type="dxa"/>
            <w:tcBorders>
              <w:top w:val="single" w:sz="4" w:space="0" w:color="auto"/>
              <w:right w:val="single" w:sz="4" w:space="0" w:color="auto"/>
            </w:tcBorders>
            <w:shd w:val="clear" w:color="auto" w:fill="auto"/>
          </w:tcPr>
          <w:p w14:paraId="3551FF98" w14:textId="44AB88DC" w:rsidR="0088568B" w:rsidRPr="00940035" w:rsidRDefault="00F0233C" w:rsidP="00AA4DB8">
            <w:pPr>
              <w:pStyle w:val="3GPPNormalText"/>
              <w:widowControl w:val="0"/>
              <w:tabs>
                <w:tab w:val="clear" w:pos="1440"/>
              </w:tabs>
              <w:ind w:left="0" w:firstLine="0"/>
              <w:rPr>
                <w:noProof/>
                <w:sz w:val="20"/>
                <w:szCs w:val="20"/>
              </w:rPr>
            </w:pPr>
            <w:r w:rsidRPr="00DF785F">
              <w:rPr>
                <w:noProof/>
                <w:sz w:val="20"/>
                <w:szCs w:val="20"/>
              </w:rPr>
              <w:t>To allow utilization of PSSCH DMRS for positioning</w:t>
            </w:r>
            <w:r w:rsidR="00DF785F" w:rsidRPr="00DF785F">
              <w:rPr>
                <w:noProof/>
                <w:sz w:val="20"/>
                <w:szCs w:val="20"/>
              </w:rPr>
              <w:t>.</w:t>
            </w:r>
            <w:r w:rsidR="0069344D">
              <w:rPr>
                <w:noProof/>
                <w:sz w:val="20"/>
                <w:szCs w:val="20"/>
              </w:rPr>
              <w:t xml:space="preserve"> In case the UE uses the same antenna port to transmit PSCCH DMRS and SL PRS, the receiving UE also can utilize PSSCH DMRS, which is useful for postioning. Thus, RAN1 does not need to preclude this implementation.</w:t>
            </w:r>
          </w:p>
        </w:tc>
      </w:tr>
      <w:tr w:rsidR="0088568B" w:rsidRPr="00940035" w14:paraId="71978E5C" w14:textId="77777777" w:rsidTr="00DB2578">
        <w:tc>
          <w:tcPr>
            <w:tcW w:w="2695" w:type="dxa"/>
            <w:tcBorders>
              <w:left w:val="single" w:sz="4" w:space="0" w:color="auto"/>
            </w:tcBorders>
          </w:tcPr>
          <w:p w14:paraId="6803AB32" w14:textId="77777777" w:rsidR="0088568B" w:rsidRPr="00940035" w:rsidRDefault="0088568B" w:rsidP="00AA4DB8">
            <w:pPr>
              <w:pStyle w:val="CRCoverPage"/>
              <w:spacing w:after="0"/>
              <w:rPr>
                <w:rFonts w:ascii="Times New Roman" w:hAnsi="Times New Roman"/>
                <w:b/>
                <w:i/>
                <w:noProof/>
              </w:rPr>
            </w:pPr>
          </w:p>
        </w:tc>
        <w:tc>
          <w:tcPr>
            <w:tcW w:w="6950" w:type="dxa"/>
            <w:tcBorders>
              <w:right w:val="single" w:sz="4" w:space="0" w:color="auto"/>
            </w:tcBorders>
            <w:shd w:val="clear" w:color="auto" w:fill="auto"/>
          </w:tcPr>
          <w:p w14:paraId="6FCB9ECA" w14:textId="77777777" w:rsidR="0088568B" w:rsidRPr="00940035" w:rsidRDefault="0088568B" w:rsidP="00AA4DB8">
            <w:pPr>
              <w:pStyle w:val="CRCoverPage"/>
              <w:spacing w:after="0"/>
              <w:rPr>
                <w:rFonts w:ascii="Times New Roman" w:hAnsi="Times New Roman"/>
                <w:noProof/>
              </w:rPr>
            </w:pPr>
          </w:p>
        </w:tc>
      </w:tr>
      <w:tr w:rsidR="0088568B" w:rsidRPr="00940035" w14:paraId="68D9E036" w14:textId="77777777" w:rsidTr="00DB2578">
        <w:tc>
          <w:tcPr>
            <w:tcW w:w="2695" w:type="dxa"/>
            <w:tcBorders>
              <w:left w:val="single" w:sz="4" w:space="0" w:color="auto"/>
            </w:tcBorders>
          </w:tcPr>
          <w:p w14:paraId="5E3D5DAD" w14:textId="77777777" w:rsidR="0088568B" w:rsidRPr="00940035" w:rsidRDefault="0088568B" w:rsidP="00AA4DB8">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6950" w:type="dxa"/>
            <w:tcBorders>
              <w:right w:val="single" w:sz="4" w:space="0" w:color="auto"/>
            </w:tcBorders>
            <w:shd w:val="clear" w:color="auto" w:fill="auto"/>
          </w:tcPr>
          <w:p w14:paraId="733F923B" w14:textId="4B19EFFD" w:rsidR="0088568B" w:rsidRPr="00940035" w:rsidRDefault="00F55018" w:rsidP="00AA4DB8">
            <w:pPr>
              <w:pStyle w:val="3GPPNormalText"/>
              <w:widowControl w:val="0"/>
              <w:tabs>
                <w:tab w:val="clear" w:pos="1440"/>
              </w:tabs>
              <w:ind w:left="0" w:firstLine="0"/>
              <w:rPr>
                <w:noProof/>
                <w:sz w:val="20"/>
                <w:szCs w:val="20"/>
              </w:rPr>
            </w:pPr>
            <w:r w:rsidRPr="00DF785F">
              <w:rPr>
                <w:noProof/>
                <w:sz w:val="20"/>
                <w:szCs w:val="20"/>
              </w:rPr>
              <w:t>A</w:t>
            </w:r>
            <w:r w:rsidR="00666FD3" w:rsidRPr="00DF785F">
              <w:rPr>
                <w:noProof/>
                <w:sz w:val="20"/>
                <w:szCs w:val="20"/>
              </w:rPr>
              <w:t xml:space="preserve"> field is introduced in SCI format 2-D which indicates whether the same antenna port is applied for SL PRS and PSSCH DMRS</w:t>
            </w:r>
            <w:r w:rsidR="0088568B" w:rsidRPr="00DF785F">
              <w:rPr>
                <w:noProof/>
                <w:sz w:val="20"/>
                <w:szCs w:val="20"/>
              </w:rPr>
              <w:t xml:space="preserve">. </w:t>
            </w:r>
          </w:p>
        </w:tc>
      </w:tr>
      <w:tr w:rsidR="0088568B" w:rsidRPr="00940035" w14:paraId="796507EE" w14:textId="77777777" w:rsidTr="00DB2578">
        <w:tc>
          <w:tcPr>
            <w:tcW w:w="2695" w:type="dxa"/>
            <w:tcBorders>
              <w:left w:val="single" w:sz="4" w:space="0" w:color="auto"/>
            </w:tcBorders>
          </w:tcPr>
          <w:p w14:paraId="097B5E59" w14:textId="77777777" w:rsidR="0088568B" w:rsidRPr="00940035" w:rsidRDefault="0088568B" w:rsidP="00AA4DB8">
            <w:pPr>
              <w:pStyle w:val="CRCoverPage"/>
              <w:spacing w:after="0"/>
              <w:rPr>
                <w:rFonts w:ascii="Times New Roman" w:hAnsi="Times New Roman"/>
                <w:b/>
                <w:i/>
                <w:noProof/>
              </w:rPr>
            </w:pPr>
          </w:p>
        </w:tc>
        <w:tc>
          <w:tcPr>
            <w:tcW w:w="6950" w:type="dxa"/>
            <w:tcBorders>
              <w:right w:val="single" w:sz="4" w:space="0" w:color="auto"/>
            </w:tcBorders>
            <w:shd w:val="clear" w:color="auto" w:fill="auto"/>
          </w:tcPr>
          <w:p w14:paraId="5CDF30EE" w14:textId="77777777" w:rsidR="0088568B" w:rsidRPr="00940035" w:rsidRDefault="0088568B" w:rsidP="00AA4DB8">
            <w:pPr>
              <w:pStyle w:val="CRCoverPage"/>
              <w:spacing w:after="0"/>
              <w:rPr>
                <w:rFonts w:ascii="Times New Roman" w:hAnsi="Times New Roman"/>
                <w:noProof/>
              </w:rPr>
            </w:pPr>
          </w:p>
        </w:tc>
      </w:tr>
      <w:tr w:rsidR="0088568B" w:rsidRPr="00940035" w14:paraId="6B933E3A" w14:textId="77777777" w:rsidTr="00DB2578">
        <w:tc>
          <w:tcPr>
            <w:tcW w:w="2695" w:type="dxa"/>
            <w:tcBorders>
              <w:left w:val="single" w:sz="4" w:space="0" w:color="auto"/>
              <w:bottom w:val="single" w:sz="4" w:space="0" w:color="auto"/>
            </w:tcBorders>
          </w:tcPr>
          <w:p w14:paraId="33EE1DC3" w14:textId="77777777" w:rsidR="0088568B" w:rsidRPr="00940035" w:rsidRDefault="0088568B" w:rsidP="00AA4DB8">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6950" w:type="dxa"/>
            <w:tcBorders>
              <w:bottom w:val="single" w:sz="4" w:space="0" w:color="auto"/>
              <w:right w:val="single" w:sz="4" w:space="0" w:color="auto"/>
            </w:tcBorders>
            <w:shd w:val="clear" w:color="auto" w:fill="auto"/>
          </w:tcPr>
          <w:p w14:paraId="50F895AF" w14:textId="486A17D8" w:rsidR="0088568B" w:rsidRPr="00940035" w:rsidRDefault="00501BF9" w:rsidP="00AA4DB8">
            <w:pPr>
              <w:pStyle w:val="CRCoverPage"/>
              <w:spacing w:after="0"/>
              <w:rPr>
                <w:rFonts w:ascii="Times New Roman" w:hAnsi="Times New Roman"/>
                <w:noProof/>
              </w:rPr>
            </w:pPr>
            <w:r>
              <w:rPr>
                <w:rFonts w:ascii="Times New Roman" w:hAnsi="Times New Roman"/>
                <w:noProof/>
                <w:lang w:val="en-US"/>
              </w:rPr>
              <w:t xml:space="preserve">PSSCH DMRS cannot be utilized for positioning. </w:t>
            </w:r>
          </w:p>
        </w:tc>
      </w:tr>
    </w:tbl>
    <w:p w14:paraId="0AC7273E" w14:textId="77777777" w:rsidR="0088568B" w:rsidRPr="00940035" w:rsidRDefault="0088568B" w:rsidP="0088568B">
      <w:pPr>
        <w:rPr>
          <w:color w:val="000000" w:themeColor="text1"/>
          <w:lang w:eastAsia="ja-JP"/>
        </w:rPr>
      </w:pPr>
    </w:p>
    <w:p w14:paraId="0B6DB83B" w14:textId="2935C8B8" w:rsidR="001D1E64" w:rsidRDefault="001D1E64" w:rsidP="0088568B">
      <w:pPr>
        <w:rPr>
          <w:color w:val="000000" w:themeColor="text1"/>
          <w:lang w:eastAsia="ja-JP"/>
        </w:rPr>
      </w:pPr>
      <w:r>
        <w:rPr>
          <w:color w:val="000000" w:themeColor="text1"/>
          <w:lang w:eastAsia="ja-JP"/>
        </w:rPr>
        <w:t xml:space="preserve">Regarding </w:t>
      </w:r>
      <w:r w:rsidR="00FE3838">
        <w:rPr>
          <w:color w:val="000000" w:themeColor="text1"/>
          <w:lang w:eastAsia="ja-JP"/>
        </w:rPr>
        <w:t xml:space="preserve">the synchronization information, </w:t>
      </w:r>
      <w:r w:rsidRPr="001D1E64">
        <w:rPr>
          <w:color w:val="000000" w:themeColor="text1"/>
          <w:lang w:eastAsia="ja-JP"/>
        </w:rPr>
        <w:t xml:space="preserve">RAN1 has already agreed that a UE can share synchronization information with the LMF or another UE. Further, the LMF or the server UE should be able to explicitly request the UEs to provide </w:t>
      </w:r>
      <w:proofErr w:type="spellStart"/>
      <w:r w:rsidRPr="001D1E64">
        <w:rPr>
          <w:color w:val="000000" w:themeColor="text1"/>
          <w:lang w:eastAsia="ja-JP"/>
        </w:rPr>
        <w:t>sidelink</w:t>
      </w:r>
      <w:proofErr w:type="spellEnd"/>
      <w:r w:rsidRPr="001D1E64">
        <w:rPr>
          <w:color w:val="000000" w:themeColor="text1"/>
          <w:lang w:eastAsia="ja-JP"/>
        </w:rPr>
        <w:t xml:space="preserve"> synchronization information when such information is required (e.g., during anchor (re)selection).</w:t>
      </w:r>
    </w:p>
    <w:p w14:paraId="0CC5E9DF" w14:textId="2FC32B78" w:rsidR="008E203C" w:rsidRPr="00940035" w:rsidRDefault="008E203C" w:rsidP="008E203C">
      <w:pPr>
        <w:rPr>
          <w:color w:val="000000" w:themeColor="text1"/>
          <w:lang w:eastAsia="ja-JP"/>
        </w:rPr>
      </w:pPr>
      <w:r w:rsidRPr="00B26821">
        <w:rPr>
          <w:b/>
          <w:bCs/>
          <w:color w:val="000000" w:themeColor="text1"/>
          <w:lang w:eastAsia="ja-JP"/>
        </w:rPr>
        <w:t xml:space="preserve">Proposal </w:t>
      </w:r>
      <w:r w:rsidR="0069344D">
        <w:rPr>
          <w:b/>
          <w:bCs/>
          <w:color w:val="000000" w:themeColor="text1"/>
          <w:lang w:eastAsia="ja-JP"/>
        </w:rPr>
        <w:t>2</w:t>
      </w:r>
      <w:r w:rsidRPr="00B26821">
        <w:rPr>
          <w:b/>
          <w:bCs/>
          <w:color w:val="000000" w:themeColor="text1"/>
          <w:lang w:eastAsia="ja-JP"/>
        </w:rPr>
        <w:t>:</w:t>
      </w:r>
      <w:r w:rsidRPr="00940035">
        <w:rPr>
          <w:color w:val="000000" w:themeColor="text1"/>
          <w:lang w:eastAsia="ja-JP"/>
        </w:rPr>
        <w:t xml:space="preserve"> Support the following text proposal of Clause </w:t>
      </w:r>
      <w:r w:rsidR="00A27EDB">
        <w:rPr>
          <w:color w:val="000000" w:themeColor="text1"/>
          <w:lang w:eastAsia="ja-JP"/>
        </w:rPr>
        <w:t>8.4.4</w:t>
      </w:r>
      <w:r w:rsidRPr="00940035">
        <w:rPr>
          <w:color w:val="000000" w:themeColor="text1"/>
          <w:lang w:eastAsia="ja-JP"/>
        </w:rPr>
        <w:t xml:space="preserve"> of TS 38.21</w:t>
      </w:r>
      <w:r w:rsidR="00A27EDB">
        <w:rPr>
          <w:color w:val="000000" w:themeColor="text1"/>
          <w:lang w:eastAsia="ja-JP"/>
        </w:rPr>
        <w:t>4</w:t>
      </w:r>
    </w:p>
    <w:tbl>
      <w:tblPr>
        <w:tblStyle w:val="TableGrid"/>
        <w:tblW w:w="0" w:type="auto"/>
        <w:tblLook w:val="04A0" w:firstRow="1" w:lastRow="0" w:firstColumn="1" w:lastColumn="0" w:noHBand="0" w:noVBand="1"/>
      </w:tblPr>
      <w:tblGrid>
        <w:gridCol w:w="9918"/>
      </w:tblGrid>
      <w:tr w:rsidR="008E203C" w:rsidRPr="00940035" w14:paraId="4CE0398D" w14:textId="77777777" w:rsidTr="00CF5E30">
        <w:tc>
          <w:tcPr>
            <w:tcW w:w="9918" w:type="dxa"/>
          </w:tcPr>
          <w:p w14:paraId="5CB2E094" w14:textId="6051833A" w:rsidR="008E203C" w:rsidRPr="000F2A2D" w:rsidRDefault="00F53424" w:rsidP="00F53424">
            <w:pPr>
              <w:jc w:val="center"/>
              <w:rPr>
                <w:color w:val="C00000"/>
                <w:lang w:val="en-US" w:eastAsia="ko-KR"/>
              </w:rPr>
            </w:pPr>
            <w:r w:rsidRPr="000F2A2D">
              <w:rPr>
                <w:color w:val="C00000"/>
              </w:rPr>
              <w:t>&lt;omitted text&gt;</w:t>
            </w:r>
          </w:p>
          <w:p w14:paraId="3424E439" w14:textId="5ED3F903" w:rsidR="00BF6522" w:rsidRDefault="00BF6522" w:rsidP="001F0F51">
            <w:pPr>
              <w:overflowPunct/>
              <w:autoSpaceDE/>
              <w:autoSpaceDN/>
              <w:adjustRightInd/>
              <w:spacing w:after="0"/>
              <w:textAlignment w:val="auto"/>
            </w:pPr>
            <w:r w:rsidRPr="00BF6522">
              <w:t xml:space="preserve">The UE may </w:t>
            </w:r>
            <w:r w:rsidR="0098124E">
              <w:rPr>
                <w:color w:val="C00000"/>
              </w:rPr>
              <w:t xml:space="preserve">be requested to </w:t>
            </w:r>
            <w:r w:rsidRPr="00BF6522">
              <w:t>report</w:t>
            </w:r>
            <w:r w:rsidR="0098124E">
              <w:t xml:space="preserve"> </w:t>
            </w:r>
            <w:r w:rsidRPr="00BF6522">
              <w:t>synchronization source type via [</w:t>
            </w:r>
            <w:r w:rsidRPr="00BF6522">
              <w:rPr>
                <w:i/>
                <w:iCs/>
              </w:rPr>
              <w:t>sync-Info-for-SL-TDOA-TOA</w:t>
            </w:r>
            <w:r w:rsidRPr="00BF6522">
              <w:t>] and/or relative time difference with the associated quality metric, via [</w:t>
            </w:r>
            <w:r w:rsidRPr="00BF6522">
              <w:rPr>
                <w:i/>
                <w:iCs/>
              </w:rPr>
              <w:t>higher layer parameter(s)</w:t>
            </w:r>
            <w:r w:rsidRPr="00BF6522">
              <w:t>]. For the SL RSTD measurement, the UE may report a reference UE information.</w:t>
            </w:r>
          </w:p>
          <w:p w14:paraId="1FA9B70D" w14:textId="6348861D" w:rsidR="00F53424" w:rsidRPr="00F53424" w:rsidRDefault="00F53424" w:rsidP="00F53424">
            <w:pPr>
              <w:jc w:val="center"/>
              <w:rPr>
                <w:color w:val="FF0000"/>
                <w:lang w:val="en-US" w:eastAsia="ko-KR"/>
              </w:rPr>
            </w:pPr>
            <w:r w:rsidRPr="000F2A2D">
              <w:rPr>
                <w:color w:val="C00000"/>
              </w:rPr>
              <w:t>&lt;omitted text&gt;</w:t>
            </w:r>
          </w:p>
        </w:tc>
      </w:tr>
    </w:tbl>
    <w:p w14:paraId="510CA92B" w14:textId="77777777" w:rsidR="008E203C" w:rsidRPr="00940035" w:rsidRDefault="008E203C" w:rsidP="008E203C">
      <w:pPr>
        <w:rPr>
          <w:color w:val="000000" w:themeColor="text1"/>
          <w:lang w:eastAsia="ja-JP"/>
        </w:rPr>
      </w:pPr>
      <w:r w:rsidRPr="00940035">
        <w:rPr>
          <w:color w:val="000000" w:themeColor="text1"/>
          <w:lang w:eastAsia="ja-JP"/>
        </w:rPr>
        <w:t xml:space="preserve"> </w:t>
      </w:r>
    </w:p>
    <w:tbl>
      <w:tblPr>
        <w:tblW w:w="9881" w:type="dxa"/>
        <w:tblInd w:w="37" w:type="dxa"/>
        <w:tblLayout w:type="fixed"/>
        <w:tblCellMar>
          <w:left w:w="42" w:type="dxa"/>
          <w:right w:w="42" w:type="dxa"/>
        </w:tblCellMar>
        <w:tblLook w:val="0000" w:firstRow="0" w:lastRow="0" w:firstColumn="0" w:lastColumn="0" w:noHBand="0" w:noVBand="0"/>
      </w:tblPr>
      <w:tblGrid>
        <w:gridCol w:w="2695"/>
        <w:gridCol w:w="7186"/>
      </w:tblGrid>
      <w:tr w:rsidR="008E203C" w:rsidRPr="00940035" w14:paraId="0EBBF5B0" w14:textId="77777777" w:rsidTr="00CF5E30">
        <w:tc>
          <w:tcPr>
            <w:tcW w:w="2695" w:type="dxa"/>
            <w:tcBorders>
              <w:top w:val="single" w:sz="4" w:space="0" w:color="auto"/>
              <w:left w:val="single" w:sz="4" w:space="0" w:color="auto"/>
            </w:tcBorders>
          </w:tcPr>
          <w:p w14:paraId="6DC2B361" w14:textId="77777777" w:rsidR="008E203C" w:rsidRPr="00940035" w:rsidRDefault="008E203C" w:rsidP="006E1576">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186" w:type="dxa"/>
            <w:tcBorders>
              <w:top w:val="single" w:sz="4" w:space="0" w:color="auto"/>
              <w:right w:val="single" w:sz="4" w:space="0" w:color="auto"/>
            </w:tcBorders>
            <w:shd w:val="clear" w:color="auto" w:fill="auto"/>
          </w:tcPr>
          <w:p w14:paraId="02BC5956" w14:textId="40F27B1B" w:rsidR="008E203C" w:rsidRPr="00940035" w:rsidRDefault="00243A29" w:rsidP="006E1576">
            <w:pPr>
              <w:pStyle w:val="3GPPNormalText"/>
              <w:widowControl w:val="0"/>
              <w:tabs>
                <w:tab w:val="clear" w:pos="1440"/>
              </w:tabs>
              <w:ind w:left="0" w:firstLine="0"/>
              <w:rPr>
                <w:noProof/>
                <w:sz w:val="20"/>
                <w:szCs w:val="20"/>
              </w:rPr>
            </w:pPr>
            <w:r>
              <w:rPr>
                <w:noProof/>
                <w:sz w:val="20"/>
                <w:szCs w:val="20"/>
              </w:rPr>
              <w:t>A</w:t>
            </w:r>
            <w:r w:rsidR="006162A8">
              <w:rPr>
                <w:noProof/>
                <w:sz w:val="20"/>
                <w:szCs w:val="20"/>
              </w:rPr>
              <w:t>l</w:t>
            </w:r>
            <w:r w:rsidR="00C50542">
              <w:rPr>
                <w:noProof/>
                <w:sz w:val="20"/>
                <w:szCs w:val="20"/>
              </w:rPr>
              <w:t>l</w:t>
            </w:r>
            <w:r w:rsidR="006162A8">
              <w:rPr>
                <w:noProof/>
                <w:sz w:val="20"/>
                <w:szCs w:val="20"/>
              </w:rPr>
              <w:t>ow requesting of synchronization inform</w:t>
            </w:r>
            <w:r w:rsidR="00C50542">
              <w:rPr>
                <w:noProof/>
                <w:sz w:val="20"/>
                <w:szCs w:val="20"/>
              </w:rPr>
              <w:t>a</w:t>
            </w:r>
            <w:r w:rsidR="006162A8">
              <w:rPr>
                <w:noProof/>
                <w:sz w:val="20"/>
                <w:szCs w:val="20"/>
              </w:rPr>
              <w:t xml:space="preserve">tion from </w:t>
            </w:r>
            <w:r w:rsidR="00C50542">
              <w:rPr>
                <w:noProof/>
                <w:sz w:val="20"/>
                <w:szCs w:val="20"/>
              </w:rPr>
              <w:t>a</w:t>
            </w:r>
            <w:r w:rsidR="006162A8">
              <w:rPr>
                <w:noProof/>
                <w:sz w:val="20"/>
                <w:szCs w:val="20"/>
              </w:rPr>
              <w:t xml:space="preserve"> UE</w:t>
            </w:r>
            <w:r w:rsidR="00C50542">
              <w:rPr>
                <w:noProof/>
                <w:sz w:val="20"/>
                <w:szCs w:val="20"/>
              </w:rPr>
              <w:t>.</w:t>
            </w:r>
            <w:r>
              <w:rPr>
                <w:noProof/>
                <w:sz w:val="20"/>
                <w:szCs w:val="20"/>
              </w:rPr>
              <w:t xml:space="preserve"> The synhronization information sharing is likely to be captured as optional reporting content in SLPP</w:t>
            </w:r>
            <w:r w:rsidR="001F0F51">
              <w:rPr>
                <w:noProof/>
                <w:sz w:val="20"/>
                <w:szCs w:val="20"/>
              </w:rPr>
              <w:t>, but it may have a significant impact to positionign performace.</w:t>
            </w:r>
            <w:r>
              <w:rPr>
                <w:noProof/>
                <w:sz w:val="20"/>
                <w:szCs w:val="20"/>
              </w:rPr>
              <w:t xml:space="preserve"> In case the UE does not provide the synchronization information, </w:t>
            </w:r>
            <w:r w:rsidR="001F0F51">
              <w:rPr>
                <w:noProof/>
                <w:sz w:val="20"/>
                <w:szCs w:val="20"/>
              </w:rPr>
              <w:t xml:space="preserve">enabling the request by the LMF would be necessary. </w:t>
            </w:r>
          </w:p>
        </w:tc>
      </w:tr>
      <w:tr w:rsidR="008E203C" w:rsidRPr="00940035" w14:paraId="12C0B976" w14:textId="77777777" w:rsidTr="00CF5E30">
        <w:tc>
          <w:tcPr>
            <w:tcW w:w="2695" w:type="dxa"/>
            <w:tcBorders>
              <w:left w:val="single" w:sz="4" w:space="0" w:color="auto"/>
            </w:tcBorders>
          </w:tcPr>
          <w:p w14:paraId="5BCD1251" w14:textId="77777777" w:rsidR="008E203C" w:rsidRPr="00940035" w:rsidRDefault="008E203C" w:rsidP="006E1576">
            <w:pPr>
              <w:pStyle w:val="CRCoverPage"/>
              <w:spacing w:after="0"/>
              <w:rPr>
                <w:rFonts w:ascii="Times New Roman" w:hAnsi="Times New Roman"/>
                <w:b/>
                <w:i/>
                <w:noProof/>
              </w:rPr>
            </w:pPr>
          </w:p>
        </w:tc>
        <w:tc>
          <w:tcPr>
            <w:tcW w:w="7186" w:type="dxa"/>
            <w:tcBorders>
              <w:right w:val="single" w:sz="4" w:space="0" w:color="auto"/>
            </w:tcBorders>
            <w:shd w:val="clear" w:color="auto" w:fill="auto"/>
          </w:tcPr>
          <w:p w14:paraId="654492CD" w14:textId="77777777" w:rsidR="008E203C" w:rsidRPr="00940035" w:rsidRDefault="008E203C" w:rsidP="006E1576">
            <w:pPr>
              <w:pStyle w:val="CRCoverPage"/>
              <w:spacing w:after="0"/>
              <w:rPr>
                <w:rFonts w:ascii="Times New Roman" w:hAnsi="Times New Roman"/>
                <w:noProof/>
              </w:rPr>
            </w:pPr>
          </w:p>
        </w:tc>
      </w:tr>
      <w:tr w:rsidR="008E203C" w:rsidRPr="00940035" w14:paraId="46F4A80A" w14:textId="77777777" w:rsidTr="00CF5E30">
        <w:tc>
          <w:tcPr>
            <w:tcW w:w="2695" w:type="dxa"/>
            <w:tcBorders>
              <w:left w:val="single" w:sz="4" w:space="0" w:color="auto"/>
            </w:tcBorders>
          </w:tcPr>
          <w:p w14:paraId="0697A86E" w14:textId="77777777" w:rsidR="008E203C" w:rsidRPr="00940035" w:rsidRDefault="008E203C" w:rsidP="006E1576">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186" w:type="dxa"/>
            <w:tcBorders>
              <w:right w:val="single" w:sz="4" w:space="0" w:color="auto"/>
            </w:tcBorders>
            <w:shd w:val="clear" w:color="auto" w:fill="auto"/>
          </w:tcPr>
          <w:p w14:paraId="03253F29" w14:textId="59A4B68D" w:rsidR="008E203C" w:rsidRPr="00940035" w:rsidRDefault="00F07776" w:rsidP="006E1576">
            <w:pPr>
              <w:pStyle w:val="3GPPNormalText"/>
              <w:widowControl w:val="0"/>
              <w:tabs>
                <w:tab w:val="clear" w:pos="1440"/>
              </w:tabs>
              <w:ind w:left="0" w:firstLine="0"/>
              <w:rPr>
                <w:noProof/>
                <w:sz w:val="20"/>
                <w:szCs w:val="20"/>
              </w:rPr>
            </w:pPr>
            <w:r>
              <w:rPr>
                <w:noProof/>
                <w:sz w:val="20"/>
                <w:szCs w:val="20"/>
              </w:rPr>
              <w:t>Synchronization information</w:t>
            </w:r>
            <w:r w:rsidR="006A2ACE">
              <w:rPr>
                <w:noProof/>
                <w:sz w:val="20"/>
                <w:szCs w:val="20"/>
              </w:rPr>
              <w:t xml:space="preserve"> can be requested from a UE.</w:t>
            </w:r>
            <w:r>
              <w:rPr>
                <w:noProof/>
                <w:sz w:val="20"/>
                <w:szCs w:val="20"/>
              </w:rPr>
              <w:t xml:space="preserve"> </w:t>
            </w:r>
          </w:p>
        </w:tc>
      </w:tr>
      <w:tr w:rsidR="008E203C" w:rsidRPr="00940035" w14:paraId="7F2DC06F" w14:textId="77777777" w:rsidTr="00CF5E30">
        <w:tc>
          <w:tcPr>
            <w:tcW w:w="2695" w:type="dxa"/>
            <w:tcBorders>
              <w:left w:val="single" w:sz="4" w:space="0" w:color="auto"/>
            </w:tcBorders>
          </w:tcPr>
          <w:p w14:paraId="32DF5E8E" w14:textId="77777777" w:rsidR="008E203C" w:rsidRPr="00940035" w:rsidRDefault="008E203C" w:rsidP="006E1576">
            <w:pPr>
              <w:pStyle w:val="CRCoverPage"/>
              <w:spacing w:after="0"/>
              <w:rPr>
                <w:rFonts w:ascii="Times New Roman" w:hAnsi="Times New Roman"/>
                <w:b/>
                <w:i/>
                <w:noProof/>
              </w:rPr>
            </w:pPr>
          </w:p>
        </w:tc>
        <w:tc>
          <w:tcPr>
            <w:tcW w:w="7186" w:type="dxa"/>
            <w:tcBorders>
              <w:right w:val="single" w:sz="4" w:space="0" w:color="auto"/>
            </w:tcBorders>
            <w:shd w:val="clear" w:color="auto" w:fill="auto"/>
          </w:tcPr>
          <w:p w14:paraId="3E3B2CAD" w14:textId="77777777" w:rsidR="008E203C" w:rsidRPr="00940035" w:rsidRDefault="008E203C" w:rsidP="006E1576">
            <w:pPr>
              <w:pStyle w:val="CRCoverPage"/>
              <w:spacing w:after="0"/>
              <w:rPr>
                <w:rFonts w:ascii="Times New Roman" w:hAnsi="Times New Roman"/>
                <w:noProof/>
              </w:rPr>
            </w:pPr>
          </w:p>
        </w:tc>
      </w:tr>
      <w:tr w:rsidR="008E203C" w:rsidRPr="00940035" w14:paraId="664A22F4" w14:textId="77777777" w:rsidTr="00CF5E30">
        <w:tc>
          <w:tcPr>
            <w:tcW w:w="2695" w:type="dxa"/>
            <w:tcBorders>
              <w:left w:val="single" w:sz="4" w:space="0" w:color="auto"/>
              <w:bottom w:val="single" w:sz="4" w:space="0" w:color="auto"/>
            </w:tcBorders>
          </w:tcPr>
          <w:p w14:paraId="193C6F7E" w14:textId="77777777" w:rsidR="008E203C" w:rsidRPr="00940035" w:rsidRDefault="008E203C" w:rsidP="006E1576">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186" w:type="dxa"/>
            <w:tcBorders>
              <w:bottom w:val="single" w:sz="4" w:space="0" w:color="auto"/>
              <w:right w:val="single" w:sz="4" w:space="0" w:color="auto"/>
            </w:tcBorders>
            <w:shd w:val="clear" w:color="auto" w:fill="auto"/>
          </w:tcPr>
          <w:p w14:paraId="3E8DF058" w14:textId="547BB58B" w:rsidR="008E203C" w:rsidRPr="00940035" w:rsidRDefault="009161B8" w:rsidP="006E1576">
            <w:pPr>
              <w:pStyle w:val="CRCoverPage"/>
              <w:spacing w:after="0"/>
              <w:rPr>
                <w:rFonts w:ascii="Times New Roman" w:hAnsi="Times New Roman"/>
                <w:noProof/>
              </w:rPr>
            </w:pPr>
            <w:r>
              <w:rPr>
                <w:rFonts w:ascii="Times New Roman" w:hAnsi="Times New Roman"/>
                <w:noProof/>
                <w:lang w:val="en-US"/>
              </w:rPr>
              <w:t xml:space="preserve">Ambiguity </w:t>
            </w:r>
            <w:r w:rsidR="00497802">
              <w:rPr>
                <w:rFonts w:ascii="Times New Roman" w:hAnsi="Times New Roman"/>
                <w:noProof/>
                <w:lang w:val="en-US"/>
              </w:rPr>
              <w:t>of whether the synchronization information can be explicitly requested</w:t>
            </w:r>
            <w:r w:rsidR="006A2ACE">
              <w:rPr>
                <w:rFonts w:ascii="Times New Roman" w:hAnsi="Times New Roman"/>
                <w:noProof/>
                <w:lang w:val="en-US"/>
              </w:rPr>
              <w:t>.</w:t>
            </w:r>
          </w:p>
        </w:tc>
      </w:tr>
    </w:tbl>
    <w:p w14:paraId="1FC2BC7E" w14:textId="77777777" w:rsidR="008E203C" w:rsidRPr="00940035" w:rsidRDefault="008E203C" w:rsidP="0088568B">
      <w:pPr>
        <w:rPr>
          <w:color w:val="000000" w:themeColor="text1"/>
          <w:lang w:eastAsia="ja-JP"/>
        </w:rPr>
      </w:pPr>
    </w:p>
    <w:p w14:paraId="1E7E2B53" w14:textId="11C057FA" w:rsidR="00880F3E" w:rsidRDefault="0007316D" w:rsidP="00880F3E">
      <w:pPr>
        <w:pStyle w:val="Heading2"/>
      </w:pPr>
      <w:r>
        <w:t>Carrier Phase</w:t>
      </w:r>
    </w:p>
    <w:p w14:paraId="1851DAAA" w14:textId="347A7D0A" w:rsidR="001A4495" w:rsidRPr="00AE2D80" w:rsidRDefault="00894340" w:rsidP="00C369C4">
      <w:pPr>
        <w:rPr>
          <w:color w:val="000000" w:themeColor="text1"/>
          <w:lang w:eastAsia="ja-JP"/>
        </w:rPr>
      </w:pPr>
      <w:r w:rsidRPr="00AE2D80">
        <w:rPr>
          <w:b/>
          <w:bCs/>
          <w:color w:val="000000" w:themeColor="text1"/>
          <w:lang w:eastAsia="ja-JP"/>
        </w:rPr>
        <w:t>Proposal</w:t>
      </w:r>
      <w:r w:rsidR="00236788" w:rsidRPr="00AE2D80">
        <w:rPr>
          <w:b/>
          <w:bCs/>
          <w:color w:val="000000" w:themeColor="text1"/>
          <w:lang w:eastAsia="ja-JP"/>
        </w:rPr>
        <w:t xml:space="preserve"> </w:t>
      </w:r>
      <w:r w:rsidR="0069344D">
        <w:rPr>
          <w:b/>
          <w:bCs/>
          <w:color w:val="000000" w:themeColor="text1"/>
          <w:lang w:eastAsia="ja-JP"/>
        </w:rPr>
        <w:t>3</w:t>
      </w:r>
      <w:r w:rsidRPr="00AE2D80">
        <w:rPr>
          <w:b/>
          <w:bCs/>
          <w:color w:val="000000" w:themeColor="text1"/>
          <w:lang w:eastAsia="ja-JP"/>
        </w:rPr>
        <w:t>:</w:t>
      </w:r>
      <w:r w:rsidR="00236788" w:rsidRPr="00AE2D80">
        <w:rPr>
          <w:color w:val="000000" w:themeColor="text1"/>
          <w:lang w:eastAsia="ja-JP"/>
        </w:rPr>
        <w:t xml:space="preserve"> Support the following text proposal of Clause </w:t>
      </w:r>
      <w:r w:rsidR="00940035" w:rsidRPr="00AE2D80">
        <w:rPr>
          <w:color w:val="000000" w:themeColor="text1"/>
          <w:lang w:eastAsia="ja-JP"/>
        </w:rPr>
        <w:t>5.1.6.5.2</w:t>
      </w:r>
      <w:r w:rsidR="00236788" w:rsidRPr="00AE2D80">
        <w:rPr>
          <w:color w:val="000000" w:themeColor="text1"/>
          <w:lang w:eastAsia="ja-JP"/>
        </w:rPr>
        <w:t xml:space="preserve"> of TS 38.21</w:t>
      </w:r>
      <w:r w:rsidR="00940035" w:rsidRPr="00AE2D80">
        <w:rPr>
          <w:color w:val="000000" w:themeColor="text1"/>
          <w:lang w:eastAsia="ja-JP"/>
        </w:rPr>
        <w:t>4</w:t>
      </w:r>
    </w:p>
    <w:tbl>
      <w:tblPr>
        <w:tblStyle w:val="TableGrid"/>
        <w:tblW w:w="0" w:type="auto"/>
        <w:tblLook w:val="04A0" w:firstRow="1" w:lastRow="0" w:firstColumn="1" w:lastColumn="0" w:noHBand="0" w:noVBand="1"/>
      </w:tblPr>
      <w:tblGrid>
        <w:gridCol w:w="9918"/>
      </w:tblGrid>
      <w:tr w:rsidR="00EB0494" w14:paraId="14CC3E43" w14:textId="77777777" w:rsidTr="00CF5E30">
        <w:tc>
          <w:tcPr>
            <w:tcW w:w="9918" w:type="dxa"/>
          </w:tcPr>
          <w:p w14:paraId="7A7D5F9C" w14:textId="49FF92AE" w:rsidR="00EB0494" w:rsidRPr="00C03E64" w:rsidRDefault="00EB0494" w:rsidP="00EB0494">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1323570F" w14:textId="2ECBBBC3" w:rsidR="00EB0494" w:rsidRPr="000F2A2D" w:rsidRDefault="00EB0494" w:rsidP="00EB0494">
            <w:pPr>
              <w:jc w:val="center"/>
              <w:rPr>
                <w:color w:val="C00000"/>
              </w:rPr>
            </w:pPr>
            <w:r w:rsidRPr="000F2A2D">
              <w:rPr>
                <w:color w:val="C00000"/>
              </w:rPr>
              <w:t>&lt;omitted text&gt;</w:t>
            </w:r>
          </w:p>
          <w:p w14:paraId="59AE7FFC" w14:textId="391B49F5" w:rsidR="00EB0494" w:rsidRPr="00EB0494" w:rsidRDefault="00EB0494" w:rsidP="001F0F51">
            <w:pPr>
              <w:spacing w:after="0"/>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333DA7">
              <w:rPr>
                <w:color w:val="C00000"/>
              </w:rPr>
              <w:t xml:space="preserve">The UE is not expected to report the DL RSCP or DL RSCPD measurement for additional detected paths. If the </w:t>
            </w:r>
            <w:proofErr w:type="spellStart"/>
            <w:r w:rsidRPr="00333DA7">
              <w:rPr>
                <w:color w:val="C00000"/>
              </w:rPr>
              <w:t>LoS</w:t>
            </w:r>
            <w:proofErr w:type="spellEnd"/>
            <w:r w:rsidRPr="00333DA7">
              <w:rPr>
                <w:color w:val="C00000"/>
              </w:rPr>
              <w:t>/</w:t>
            </w:r>
            <w:proofErr w:type="spellStart"/>
            <w:r w:rsidRPr="00333DA7">
              <w:rPr>
                <w:color w:val="C00000"/>
              </w:rPr>
              <w:t>NLoS</w:t>
            </w:r>
            <w:proofErr w:type="spellEnd"/>
            <w:r w:rsidRPr="00333DA7">
              <w:rPr>
                <w:color w:val="C00000"/>
              </w:rPr>
              <w:t xml:space="preserve"> indicator of the first detected path is not greater than that of any one of </w:t>
            </w:r>
            <w:r w:rsidR="004A40DA" w:rsidRPr="00333DA7">
              <w:rPr>
                <w:color w:val="C00000"/>
              </w:rPr>
              <w:t>additionally</w:t>
            </w:r>
            <w:r w:rsidRPr="00333DA7">
              <w:rPr>
                <w:color w:val="C00000"/>
              </w:rPr>
              <w:t xml:space="preserve"> detected </w:t>
            </w:r>
            <w:r w:rsidR="004A40DA" w:rsidRPr="00333DA7">
              <w:rPr>
                <w:color w:val="C00000"/>
              </w:rPr>
              <w:t xml:space="preserve">paths, the UE is expected to report the DL RSCP or DL RSCPD measurement associated with the largest </w:t>
            </w:r>
            <w:proofErr w:type="spellStart"/>
            <w:r w:rsidR="004A40DA" w:rsidRPr="00333DA7">
              <w:rPr>
                <w:color w:val="C00000"/>
              </w:rPr>
              <w:t>LoS</w:t>
            </w:r>
            <w:proofErr w:type="spellEnd"/>
            <w:r w:rsidR="004A40DA" w:rsidRPr="00333DA7">
              <w:rPr>
                <w:color w:val="C00000"/>
              </w:rPr>
              <w:t>/</w:t>
            </w:r>
            <w:proofErr w:type="spellStart"/>
            <w:r w:rsidR="004A40DA" w:rsidRPr="00333DA7">
              <w:rPr>
                <w:color w:val="C00000"/>
              </w:rPr>
              <w:t>NLoS</w:t>
            </w:r>
            <w:proofErr w:type="spellEnd"/>
            <w:r w:rsidR="004A40DA" w:rsidRPr="00333DA7">
              <w:rPr>
                <w:color w:val="C00000"/>
              </w:rPr>
              <w:t xml:space="preserve"> indicator.</w:t>
            </w:r>
            <w:r>
              <w:rPr>
                <w:color w:val="FF0000"/>
              </w:rPr>
              <w:t xml:space="preserve"> </w:t>
            </w:r>
          </w:p>
          <w:p w14:paraId="1F8A397D" w14:textId="19218EF8" w:rsidR="00EB0494" w:rsidRPr="00940035" w:rsidRDefault="004A40DA" w:rsidP="00940035">
            <w:pPr>
              <w:jc w:val="center"/>
              <w:rPr>
                <w:color w:val="FF0000"/>
              </w:rPr>
            </w:pPr>
            <w:r w:rsidRPr="000F2A2D">
              <w:rPr>
                <w:color w:val="C00000"/>
              </w:rPr>
              <w:t>&lt;omitted text&gt;</w:t>
            </w:r>
          </w:p>
        </w:tc>
      </w:tr>
    </w:tbl>
    <w:p w14:paraId="1EA36976" w14:textId="77777777" w:rsidR="00EB0494" w:rsidRDefault="00EB0494" w:rsidP="00C369C4">
      <w:pPr>
        <w:rPr>
          <w:color w:val="000000" w:themeColor="text1"/>
          <w:sz w:val="22"/>
          <w:szCs w:val="22"/>
          <w:lang w:eastAsia="ja-JP"/>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894340" w:rsidRPr="00940035" w14:paraId="50DF3921" w14:textId="77777777" w:rsidTr="00CF5E30">
        <w:tc>
          <w:tcPr>
            <w:tcW w:w="1943" w:type="dxa"/>
            <w:tcBorders>
              <w:top w:val="single" w:sz="4" w:space="0" w:color="auto"/>
              <w:left w:val="single" w:sz="4" w:space="0" w:color="auto"/>
            </w:tcBorders>
          </w:tcPr>
          <w:p w14:paraId="0ACDF1E5" w14:textId="77777777"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4A022F59" w14:textId="71715370" w:rsidR="00894340" w:rsidRPr="00C91801" w:rsidRDefault="00940035" w:rsidP="00AA4DB8">
            <w:pPr>
              <w:pStyle w:val="3GPPNormalText"/>
              <w:widowControl w:val="0"/>
              <w:tabs>
                <w:tab w:val="clear" w:pos="1440"/>
              </w:tabs>
              <w:ind w:left="0" w:firstLine="0"/>
              <w:rPr>
                <w:noProof/>
                <w:sz w:val="20"/>
                <w:szCs w:val="20"/>
              </w:rPr>
            </w:pPr>
            <w:r w:rsidRPr="00C91801">
              <w:rPr>
                <w:noProof/>
                <w:sz w:val="20"/>
                <w:szCs w:val="20"/>
              </w:rPr>
              <w:t>For the carrier phase measurement, the UE is only allowed to report the measurement of the first detected path according to the agreement.</w:t>
            </w:r>
            <w:r w:rsidR="00065496" w:rsidRPr="00C91801">
              <w:rPr>
                <w:noProof/>
                <w:sz w:val="20"/>
                <w:szCs w:val="20"/>
              </w:rPr>
              <w:t xml:space="preserve"> In the current TS 37.355 structure, the UE reports a main measurement and additional measurements through additional measurement container. For the timing measurement, the UE can report multiple measurement and LoS/NLoS indicators for the detected paths. However, the first detected path is not guaranteed as LoS path. The LoS/NLoS indicator of the first path could be less than that of the 2</w:t>
            </w:r>
            <w:r w:rsidR="00065496" w:rsidRPr="00C91801">
              <w:rPr>
                <w:noProof/>
                <w:sz w:val="20"/>
                <w:szCs w:val="20"/>
                <w:vertAlign w:val="superscript"/>
              </w:rPr>
              <w:t>nd</w:t>
            </w:r>
            <w:r w:rsidR="00065496" w:rsidRPr="00C91801">
              <w:rPr>
                <w:noProof/>
                <w:sz w:val="20"/>
                <w:szCs w:val="20"/>
              </w:rPr>
              <w:t xml:space="preserve"> detected path. In this case, LMF could choose the 2</w:t>
            </w:r>
            <w:r w:rsidR="00065496" w:rsidRPr="00C91801">
              <w:rPr>
                <w:noProof/>
                <w:sz w:val="20"/>
                <w:szCs w:val="20"/>
                <w:vertAlign w:val="superscript"/>
              </w:rPr>
              <w:t>nd</w:t>
            </w:r>
            <w:r w:rsidR="00065496" w:rsidRPr="00C91801">
              <w:rPr>
                <w:noProof/>
                <w:sz w:val="20"/>
                <w:szCs w:val="20"/>
              </w:rPr>
              <w:t xml:space="preserve"> detected path as a first path based on the provided information. There was no issue on the legacy DL-TDOA tehcnique, but carrier phase positioning does not support </w:t>
            </w:r>
            <w:r w:rsidR="004F7742" w:rsidRPr="00C91801">
              <w:rPr>
                <w:noProof/>
                <w:sz w:val="20"/>
                <w:szCs w:val="20"/>
              </w:rPr>
              <w:t>measurements for additional paths. Thus, it is necessary to fix this issue.</w:t>
            </w:r>
          </w:p>
        </w:tc>
      </w:tr>
      <w:tr w:rsidR="00894340" w:rsidRPr="00940035" w14:paraId="0A55F04B" w14:textId="77777777" w:rsidTr="00CF5E30">
        <w:tc>
          <w:tcPr>
            <w:tcW w:w="1943" w:type="dxa"/>
            <w:tcBorders>
              <w:left w:val="single" w:sz="4" w:space="0" w:color="auto"/>
            </w:tcBorders>
          </w:tcPr>
          <w:p w14:paraId="1E9F91FD" w14:textId="77777777" w:rsidR="00894340" w:rsidRPr="00940035" w:rsidRDefault="00894340" w:rsidP="00AA4DB8">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6AB05912" w14:textId="77777777" w:rsidR="00894340" w:rsidRPr="00C91801" w:rsidRDefault="00894340" w:rsidP="00AA4DB8">
            <w:pPr>
              <w:pStyle w:val="CRCoverPage"/>
              <w:spacing w:after="0"/>
              <w:rPr>
                <w:rFonts w:ascii="Times New Roman" w:hAnsi="Times New Roman"/>
                <w:noProof/>
              </w:rPr>
            </w:pPr>
          </w:p>
        </w:tc>
      </w:tr>
      <w:tr w:rsidR="00894340" w:rsidRPr="00940035" w14:paraId="0133C2D9" w14:textId="77777777" w:rsidTr="00CF5E30">
        <w:tc>
          <w:tcPr>
            <w:tcW w:w="1943" w:type="dxa"/>
            <w:tcBorders>
              <w:left w:val="single" w:sz="4" w:space="0" w:color="auto"/>
            </w:tcBorders>
          </w:tcPr>
          <w:p w14:paraId="1DF01E2D" w14:textId="77777777"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1FC26F47" w14:textId="302C9115" w:rsidR="00EB0494" w:rsidRPr="00C91801" w:rsidRDefault="00970C53" w:rsidP="00940035">
            <w:pPr>
              <w:rPr>
                <w:noProof/>
              </w:rPr>
            </w:pPr>
            <w:r w:rsidRPr="00C91801">
              <w:rPr>
                <w:noProof/>
              </w:rPr>
              <w:t>Clarify the UE behavior of the DL RSCP or DL RSCPD measurement reporing by adding UE behavior into TS 38.214.</w:t>
            </w:r>
          </w:p>
        </w:tc>
      </w:tr>
      <w:tr w:rsidR="00894340" w:rsidRPr="00940035" w14:paraId="05DB44EC" w14:textId="77777777" w:rsidTr="00CF5E30">
        <w:tc>
          <w:tcPr>
            <w:tcW w:w="1943" w:type="dxa"/>
            <w:tcBorders>
              <w:left w:val="single" w:sz="4" w:space="0" w:color="auto"/>
            </w:tcBorders>
          </w:tcPr>
          <w:p w14:paraId="39C6C052" w14:textId="77777777" w:rsidR="00894340" w:rsidRPr="00940035" w:rsidRDefault="00894340" w:rsidP="00AA4DB8">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8CCDA31" w14:textId="77777777" w:rsidR="00894340" w:rsidRPr="00C91801" w:rsidRDefault="00894340" w:rsidP="00AA4DB8">
            <w:pPr>
              <w:pStyle w:val="CRCoverPage"/>
              <w:spacing w:after="0"/>
              <w:rPr>
                <w:rFonts w:ascii="Times New Roman" w:hAnsi="Times New Roman"/>
                <w:noProof/>
              </w:rPr>
            </w:pPr>
          </w:p>
        </w:tc>
      </w:tr>
      <w:tr w:rsidR="00894340" w:rsidRPr="00940035" w14:paraId="50547C31" w14:textId="77777777" w:rsidTr="00CF5E30">
        <w:tc>
          <w:tcPr>
            <w:tcW w:w="1943" w:type="dxa"/>
            <w:tcBorders>
              <w:left w:val="single" w:sz="4" w:space="0" w:color="auto"/>
              <w:bottom w:val="single" w:sz="4" w:space="0" w:color="auto"/>
            </w:tcBorders>
          </w:tcPr>
          <w:p w14:paraId="6141DAAB" w14:textId="59D282D5" w:rsidR="00894340" w:rsidRPr="00940035" w:rsidRDefault="00894340" w:rsidP="00AA4DB8">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66EB64D" w14:textId="554F7B6E" w:rsidR="00894340" w:rsidRPr="00C91801" w:rsidRDefault="00970C53" w:rsidP="00AA4DB8">
            <w:pPr>
              <w:pStyle w:val="CRCoverPage"/>
              <w:spacing w:after="0"/>
              <w:rPr>
                <w:rFonts w:ascii="Times New Roman" w:hAnsi="Times New Roman"/>
                <w:noProof/>
              </w:rPr>
            </w:pPr>
            <w:r w:rsidRPr="00C91801">
              <w:rPr>
                <w:rFonts w:ascii="Times New Roman" w:hAnsi="Times New Roman"/>
                <w:noProof/>
                <w:lang w:val="en-US"/>
              </w:rPr>
              <w:t>Even if the LoS/NLoS indicator of the first path is not the largest one, the UE may still report the carrier phase measurements based on the supported signal measurement container.</w:t>
            </w:r>
          </w:p>
        </w:tc>
      </w:tr>
    </w:tbl>
    <w:p w14:paraId="560336C0" w14:textId="77777777" w:rsidR="00894340" w:rsidRPr="004E0363" w:rsidRDefault="00894340" w:rsidP="00C369C4">
      <w:pPr>
        <w:rPr>
          <w:color w:val="000000" w:themeColor="text1"/>
          <w:sz w:val="22"/>
          <w:szCs w:val="22"/>
          <w:lang w:eastAsia="ja-JP"/>
        </w:rPr>
      </w:pPr>
    </w:p>
    <w:p w14:paraId="47E3CACD" w14:textId="1F59E6BC" w:rsidR="0007316D" w:rsidRDefault="0007316D" w:rsidP="0007316D">
      <w:pPr>
        <w:pStyle w:val="Heading2"/>
      </w:pPr>
      <w:proofErr w:type="spellStart"/>
      <w:r>
        <w:t>RedCap</w:t>
      </w:r>
      <w:proofErr w:type="spellEnd"/>
      <w:r w:rsidR="001F0F51">
        <w:t xml:space="preserve"> positioning</w:t>
      </w:r>
    </w:p>
    <w:p w14:paraId="2C8A375B" w14:textId="7708E1BA" w:rsidR="00860460" w:rsidRPr="00AE2D80" w:rsidRDefault="00860460" w:rsidP="00860460">
      <w:pPr>
        <w:rPr>
          <w:color w:val="000000" w:themeColor="text1"/>
          <w:lang w:eastAsia="ja-JP"/>
        </w:rPr>
      </w:pPr>
      <w:r w:rsidRPr="00AE2D80">
        <w:rPr>
          <w:b/>
          <w:bCs/>
          <w:color w:val="000000" w:themeColor="text1"/>
          <w:lang w:eastAsia="ja-JP"/>
        </w:rPr>
        <w:t xml:space="preserve">Proposal </w:t>
      </w:r>
      <w:r w:rsidR="0069344D">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1</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C9661D" w14:paraId="2201FDF2" w14:textId="77777777" w:rsidTr="00C9661D">
        <w:tc>
          <w:tcPr>
            <w:tcW w:w="9962" w:type="dxa"/>
          </w:tcPr>
          <w:p w14:paraId="691F4829" w14:textId="77777777" w:rsidR="00782178" w:rsidRPr="00C90B84" w:rsidRDefault="00782178" w:rsidP="00782178">
            <w:pPr>
              <w:pStyle w:val="Heading5"/>
              <w:numPr>
                <w:ilvl w:val="0"/>
                <w:numId w:val="0"/>
              </w:numPr>
            </w:pPr>
            <w:bookmarkStart w:id="4" w:name="_Toc145348692"/>
            <w:bookmarkStart w:id="5" w:name="_Toc155777343"/>
            <w:r w:rsidRPr="00C90B84">
              <w:lastRenderedPageBreak/>
              <w:t>5.1.6.5.1</w:t>
            </w:r>
            <w:r w:rsidRPr="00C90B84">
              <w:tab/>
            </w:r>
            <w:bookmarkEnd w:id="4"/>
            <w:r w:rsidRPr="00C90B84">
              <w:t>PRS receiver frequency hopping</w:t>
            </w:r>
            <w:bookmarkEnd w:id="5"/>
          </w:p>
          <w:p w14:paraId="70203890" w14:textId="6A83DCD0" w:rsidR="00782178" w:rsidRPr="007B1BD4" w:rsidRDefault="00782178" w:rsidP="00782178">
            <w:r w:rsidRPr="007B1BD4">
              <w:t>The reduced capability UE may be configured to measure and report, subject to UE capability, via [</w:t>
            </w:r>
            <w:r w:rsidRPr="00D04C34">
              <w:rPr>
                <w:i/>
                <w:iCs/>
              </w:rPr>
              <w:t>nr-</w:t>
            </w:r>
            <w:r>
              <w:rPr>
                <w:i/>
                <w:iCs/>
              </w:rPr>
              <w:t>Requested</w:t>
            </w:r>
            <w:r w:rsidRPr="00D04C34">
              <w:rPr>
                <w:i/>
                <w:iCs/>
              </w:rPr>
              <w:t>-DL-</w:t>
            </w:r>
            <w:r>
              <w:rPr>
                <w:i/>
                <w:iCs/>
              </w:rPr>
              <w:t>PRS-</w:t>
            </w:r>
            <w:proofErr w:type="spellStart"/>
            <w:r>
              <w:rPr>
                <w:i/>
                <w:iCs/>
              </w:rPr>
              <w:t>measurementBasedOnMultihopRx</w:t>
            </w:r>
            <w:proofErr w:type="spellEnd"/>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The reduced capability UE performing receiver frequency hopping may report via [</w:t>
            </w:r>
            <w:r w:rsidRPr="007B1BD4">
              <w:rPr>
                <w:i/>
                <w:iCs/>
              </w:rPr>
              <w:t>higher layer parameter</w:t>
            </w:r>
            <w:r w:rsidRPr="007B1BD4">
              <w:t>]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w:t>
            </w:r>
            <w:r w:rsidR="007A09CA">
              <w:t xml:space="preserve"> </w:t>
            </w:r>
            <w:r w:rsidR="00AB7EA6" w:rsidRPr="00AB7EA6">
              <w:rPr>
                <w:color w:val="C00000"/>
              </w:rPr>
              <w:t xml:space="preserve">For a RSTD measurement, </w:t>
            </w:r>
            <w:r w:rsidR="00AB7EA6">
              <w:rPr>
                <w:color w:val="C00000"/>
              </w:rPr>
              <w:t>t</w:t>
            </w:r>
            <w:r w:rsidR="00855597" w:rsidRPr="00AB7EA6">
              <w:rPr>
                <w:color w:val="C00000"/>
              </w:rPr>
              <w:t xml:space="preserve">he </w:t>
            </w:r>
            <w:r w:rsidR="00855597" w:rsidRPr="00855597">
              <w:rPr>
                <w:color w:val="C00000"/>
              </w:rPr>
              <w:t>reduced capability UE</w:t>
            </w:r>
            <w:r w:rsidR="00855597">
              <w:rPr>
                <w:color w:val="C00000"/>
              </w:rPr>
              <w:t xml:space="preserve"> is expected to</w:t>
            </w:r>
            <w:r w:rsidR="00C322A8">
              <w:rPr>
                <w:color w:val="C00000"/>
              </w:rPr>
              <w:t xml:space="preserve"> </w:t>
            </w:r>
            <w:r w:rsidR="001F3131">
              <w:rPr>
                <w:color w:val="C00000"/>
              </w:rPr>
              <w:t xml:space="preserve">measure </w:t>
            </w:r>
            <w:r w:rsidR="00C322A8">
              <w:rPr>
                <w:color w:val="C00000"/>
              </w:rPr>
              <w:t xml:space="preserve">two different DL PRS resources </w:t>
            </w:r>
            <w:r w:rsidR="001F3131">
              <w:rPr>
                <w:color w:val="C00000"/>
              </w:rPr>
              <w:t>with the same number of frequency hops</w:t>
            </w:r>
            <w:r w:rsidR="008B2D1D">
              <w:rPr>
                <w:color w:val="C00000"/>
              </w:rPr>
              <w:t xml:space="preserve">. </w:t>
            </w:r>
            <w:r>
              <w:t>In RRC_CONNECTED mode, t</w:t>
            </w:r>
            <w:r w:rsidRPr="007B1BD4">
              <w:t xml:space="preserve">he reduced capability UE is expected to use a single instance of a configured measurement gap to receive all hops of the DL PRS using receiver frequency hopping. </w:t>
            </w:r>
          </w:p>
          <w:p w14:paraId="30720A4D" w14:textId="13DB74C7" w:rsidR="00860460" w:rsidRPr="00860460" w:rsidRDefault="00860460" w:rsidP="00860460">
            <w:pPr>
              <w:pStyle w:val="Heading5"/>
              <w:numPr>
                <w:ilvl w:val="0"/>
                <w:numId w:val="0"/>
              </w:numPr>
              <w:tabs>
                <w:tab w:val="left" w:pos="284"/>
              </w:tabs>
              <w:jc w:val="center"/>
              <w:rPr>
                <w:rFonts w:ascii="Times" w:hAnsi="Times" w:cs="Times"/>
                <w:color w:val="000000"/>
                <w:sz w:val="20"/>
                <w:szCs w:val="18"/>
              </w:rPr>
            </w:pPr>
            <w:r w:rsidRPr="000F2A2D">
              <w:rPr>
                <w:rFonts w:ascii="Times" w:hAnsi="Times" w:cs="Times"/>
                <w:color w:val="C00000"/>
                <w:sz w:val="20"/>
                <w:szCs w:val="18"/>
              </w:rPr>
              <w:t>&lt;omitted text&gt;</w:t>
            </w:r>
          </w:p>
        </w:tc>
      </w:tr>
    </w:tbl>
    <w:p w14:paraId="77B8E3AF" w14:textId="77777777" w:rsidR="00C9661D" w:rsidRDefault="00C9661D" w:rsidP="0007316D"/>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7E34F7" w:rsidRPr="00940035" w14:paraId="427881D9" w14:textId="77777777" w:rsidTr="0063208A">
        <w:tc>
          <w:tcPr>
            <w:tcW w:w="1943" w:type="dxa"/>
            <w:tcBorders>
              <w:top w:val="single" w:sz="4" w:space="0" w:color="auto"/>
              <w:left w:val="single" w:sz="4" w:space="0" w:color="auto"/>
            </w:tcBorders>
          </w:tcPr>
          <w:p w14:paraId="57BA9853" w14:textId="77777777" w:rsidR="007E34F7" w:rsidRPr="00940035" w:rsidRDefault="007E34F7" w:rsidP="0063208A">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C7292DA" w14:textId="51AD46BB" w:rsidR="007E34F7" w:rsidRPr="00C91801" w:rsidRDefault="008B2D1D" w:rsidP="0063208A">
            <w:pPr>
              <w:pStyle w:val="3GPPNormalText"/>
              <w:widowControl w:val="0"/>
              <w:tabs>
                <w:tab w:val="clear" w:pos="1440"/>
              </w:tabs>
              <w:ind w:left="0" w:firstLine="0"/>
              <w:rPr>
                <w:noProof/>
                <w:sz w:val="20"/>
                <w:szCs w:val="20"/>
              </w:rPr>
            </w:pPr>
            <w:r>
              <w:rPr>
                <w:noProof/>
                <w:sz w:val="20"/>
                <w:szCs w:val="20"/>
              </w:rPr>
              <w:t>When a reduced capabiltiy UE reports a RSTD measurement with the DL PRS frequency hopping, it also reports whetehr the measurement is made from a single or multiple frequency hops. In the case of RSTD measurement, the UE uses two different propagation time measurements</w:t>
            </w:r>
            <w:r w:rsidR="00E3047F">
              <w:rPr>
                <w:noProof/>
                <w:sz w:val="20"/>
                <w:szCs w:val="20"/>
              </w:rPr>
              <w:t xml:space="preserve"> from the received two different PRSs. The UE may be able to use </w:t>
            </w:r>
            <w:r w:rsidR="005B32EC">
              <w:rPr>
                <w:noProof/>
                <w:sz w:val="20"/>
                <w:szCs w:val="20"/>
              </w:rPr>
              <w:t>different number of fruency hops of received PRSs. If the UE uses a single hop</w:t>
            </w:r>
            <w:r w:rsidR="006426A4">
              <w:rPr>
                <w:noProof/>
                <w:sz w:val="20"/>
                <w:szCs w:val="20"/>
              </w:rPr>
              <w:t xml:space="preserve"> from a DL PRS resource and multiple hops from another DL PRS resource, the UE reporting beahvior is uncelar</w:t>
            </w:r>
            <w:r w:rsidR="00A66EBC">
              <w:rPr>
                <w:noProof/>
                <w:sz w:val="20"/>
                <w:szCs w:val="20"/>
              </w:rPr>
              <w:t xml:space="preserve">. In addition, the LMF needs to know which measurements are made from </w:t>
            </w:r>
            <w:r w:rsidR="002A6627">
              <w:rPr>
                <w:noProof/>
                <w:sz w:val="20"/>
                <w:szCs w:val="20"/>
              </w:rPr>
              <w:t xml:space="preserve">wideband or narrowband to select </w:t>
            </w:r>
            <w:r w:rsidR="007C51A4">
              <w:rPr>
                <w:noProof/>
                <w:sz w:val="20"/>
                <w:szCs w:val="20"/>
              </w:rPr>
              <w:t>measurements to be used to run a location estimation algorithm.</w:t>
            </w:r>
          </w:p>
        </w:tc>
      </w:tr>
      <w:tr w:rsidR="007E34F7" w:rsidRPr="00940035" w14:paraId="5E3AEB16" w14:textId="77777777" w:rsidTr="0063208A">
        <w:tc>
          <w:tcPr>
            <w:tcW w:w="1943" w:type="dxa"/>
            <w:tcBorders>
              <w:left w:val="single" w:sz="4" w:space="0" w:color="auto"/>
            </w:tcBorders>
          </w:tcPr>
          <w:p w14:paraId="241A34B4" w14:textId="77777777" w:rsidR="007E34F7" w:rsidRPr="00940035" w:rsidRDefault="007E34F7"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C64B330" w14:textId="77777777" w:rsidR="007E34F7" w:rsidRPr="00C91801" w:rsidRDefault="007E34F7" w:rsidP="0063208A">
            <w:pPr>
              <w:pStyle w:val="CRCoverPage"/>
              <w:spacing w:after="0"/>
              <w:rPr>
                <w:rFonts w:ascii="Times New Roman" w:hAnsi="Times New Roman"/>
                <w:noProof/>
              </w:rPr>
            </w:pPr>
          </w:p>
        </w:tc>
      </w:tr>
      <w:tr w:rsidR="007E34F7" w:rsidRPr="00940035" w14:paraId="7B3934F0" w14:textId="77777777" w:rsidTr="0063208A">
        <w:tc>
          <w:tcPr>
            <w:tcW w:w="1943" w:type="dxa"/>
            <w:tcBorders>
              <w:left w:val="single" w:sz="4" w:space="0" w:color="auto"/>
            </w:tcBorders>
          </w:tcPr>
          <w:p w14:paraId="1559A31B" w14:textId="77777777" w:rsidR="007E34F7" w:rsidRPr="00940035" w:rsidRDefault="007E34F7" w:rsidP="0063208A">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2AD2FCCE" w14:textId="21C3B229" w:rsidR="007E34F7" w:rsidRPr="00C91801" w:rsidRDefault="0019233C" w:rsidP="0063208A">
            <w:pPr>
              <w:rPr>
                <w:noProof/>
              </w:rPr>
            </w:pPr>
            <w:r>
              <w:rPr>
                <w:noProof/>
              </w:rPr>
              <w:t xml:space="preserve">Clarify the UE behavior </w:t>
            </w:r>
            <w:r w:rsidR="00B3646C">
              <w:rPr>
                <w:noProof/>
              </w:rPr>
              <w:t>for RSTD measurement reporting with DL PRS frequency hopping. The propo</w:t>
            </w:r>
            <w:r w:rsidR="005D40B0">
              <w:rPr>
                <w:noProof/>
              </w:rPr>
              <w:t xml:space="preserve">sal is </w:t>
            </w:r>
            <w:r w:rsidR="006543B5">
              <w:rPr>
                <w:noProof/>
              </w:rPr>
              <w:t>that</w:t>
            </w:r>
            <w:r w:rsidR="005D40B0">
              <w:rPr>
                <w:noProof/>
              </w:rPr>
              <w:t xml:space="preserve"> </w:t>
            </w:r>
            <w:r w:rsidR="006543B5">
              <w:rPr>
                <w:noProof/>
              </w:rPr>
              <w:t>the redcap UE</w:t>
            </w:r>
            <w:r w:rsidR="00A34D9B">
              <w:rPr>
                <w:noProof/>
              </w:rPr>
              <w:t xml:space="preserve"> use</w:t>
            </w:r>
            <w:r w:rsidR="006543B5">
              <w:rPr>
                <w:noProof/>
              </w:rPr>
              <w:t>s</w:t>
            </w:r>
            <w:r w:rsidR="00A34D9B">
              <w:rPr>
                <w:noProof/>
              </w:rPr>
              <w:t xml:space="preserve"> two different ToA mesaurements</w:t>
            </w:r>
            <w:r w:rsidR="005A05D8">
              <w:rPr>
                <w:noProof/>
              </w:rPr>
              <w:t xml:space="preserve"> </w:t>
            </w:r>
            <w:r w:rsidR="00A34D9B">
              <w:rPr>
                <w:noProof/>
              </w:rPr>
              <w:t>made from the same number of DL PRS frequency hop</w:t>
            </w:r>
            <w:r w:rsidR="006543B5">
              <w:rPr>
                <w:noProof/>
              </w:rPr>
              <w:t xml:space="preserve">e in case it reports a RSTD </w:t>
            </w:r>
            <w:r w:rsidR="00634B97">
              <w:rPr>
                <w:noProof/>
              </w:rPr>
              <w:t>composed of the ToA measurements.</w:t>
            </w:r>
          </w:p>
        </w:tc>
      </w:tr>
      <w:tr w:rsidR="007E34F7" w:rsidRPr="00940035" w14:paraId="7DEFF065" w14:textId="77777777" w:rsidTr="0063208A">
        <w:tc>
          <w:tcPr>
            <w:tcW w:w="1943" w:type="dxa"/>
            <w:tcBorders>
              <w:left w:val="single" w:sz="4" w:space="0" w:color="auto"/>
            </w:tcBorders>
          </w:tcPr>
          <w:p w14:paraId="5CB0CDAD" w14:textId="77777777" w:rsidR="007E34F7" w:rsidRPr="00940035" w:rsidRDefault="007E34F7"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05CF54AC" w14:textId="77777777" w:rsidR="007E34F7" w:rsidRPr="00C91801" w:rsidRDefault="007E34F7" w:rsidP="0063208A">
            <w:pPr>
              <w:pStyle w:val="CRCoverPage"/>
              <w:spacing w:after="0"/>
              <w:rPr>
                <w:rFonts w:ascii="Times New Roman" w:hAnsi="Times New Roman"/>
                <w:noProof/>
              </w:rPr>
            </w:pPr>
          </w:p>
        </w:tc>
      </w:tr>
      <w:tr w:rsidR="007E34F7" w:rsidRPr="00940035" w14:paraId="4F158CA6" w14:textId="77777777" w:rsidTr="0063208A">
        <w:tc>
          <w:tcPr>
            <w:tcW w:w="1943" w:type="dxa"/>
            <w:tcBorders>
              <w:left w:val="single" w:sz="4" w:space="0" w:color="auto"/>
              <w:bottom w:val="single" w:sz="4" w:space="0" w:color="auto"/>
            </w:tcBorders>
          </w:tcPr>
          <w:p w14:paraId="78E64F72" w14:textId="77777777" w:rsidR="007E34F7" w:rsidRPr="00940035" w:rsidRDefault="007E34F7" w:rsidP="0063208A">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3682B2E3" w14:textId="43832967" w:rsidR="007E34F7" w:rsidRPr="00C91801" w:rsidRDefault="00AE2A55" w:rsidP="0063208A">
            <w:pPr>
              <w:pStyle w:val="CRCoverPage"/>
              <w:spacing w:after="0"/>
              <w:rPr>
                <w:rFonts w:ascii="Times New Roman" w:hAnsi="Times New Roman"/>
                <w:noProof/>
              </w:rPr>
            </w:pPr>
            <w:r>
              <w:rPr>
                <w:rFonts w:ascii="Times New Roman" w:hAnsi="Times New Roman"/>
                <w:noProof/>
                <w:lang w:val="en-US"/>
              </w:rPr>
              <w:t xml:space="preserve">In case the UE uses a single frequency hop for a ToA measurement and multiple frequency hops for anotehr ToA measurement, </w:t>
            </w:r>
            <w:r w:rsidR="00337D7B">
              <w:rPr>
                <w:rFonts w:ascii="Times New Roman" w:hAnsi="Times New Roman"/>
                <w:noProof/>
                <w:lang w:val="en-US"/>
              </w:rPr>
              <w:t>the UE reporting behavior is unclear</w:t>
            </w:r>
            <w:r w:rsidR="00225669">
              <w:rPr>
                <w:rFonts w:ascii="Times New Roman" w:hAnsi="Times New Roman"/>
                <w:noProof/>
                <w:lang w:val="en-US"/>
              </w:rPr>
              <w:t xml:space="preserve">. Also, network cannot </w:t>
            </w:r>
            <w:r w:rsidR="000D42BC">
              <w:rPr>
                <w:rFonts w:ascii="Times New Roman" w:hAnsi="Times New Roman"/>
                <w:noProof/>
                <w:lang w:val="en-US"/>
              </w:rPr>
              <w:t>obtain the proper information on the number of used frequency hops.</w:t>
            </w:r>
          </w:p>
        </w:tc>
      </w:tr>
    </w:tbl>
    <w:p w14:paraId="08C1A283" w14:textId="77777777" w:rsidR="007E34F7" w:rsidRPr="004E0363" w:rsidRDefault="007E34F7" w:rsidP="007E34F7">
      <w:pPr>
        <w:rPr>
          <w:color w:val="000000" w:themeColor="text1"/>
          <w:sz w:val="22"/>
          <w:szCs w:val="22"/>
          <w:lang w:eastAsia="ja-JP"/>
        </w:rPr>
      </w:pPr>
    </w:p>
    <w:p w14:paraId="17070A4C" w14:textId="74CED131" w:rsidR="00776A2F" w:rsidRDefault="00776A2F" w:rsidP="00776A2F">
      <w:pPr>
        <w:pStyle w:val="Heading2"/>
      </w:pPr>
      <w:r>
        <w:t>Bandwidth aggregation for positioning measurements</w:t>
      </w:r>
    </w:p>
    <w:p w14:paraId="485BD549" w14:textId="62743D7D" w:rsidR="00776A2F" w:rsidRPr="00AE2D80" w:rsidRDefault="00776A2F" w:rsidP="00776A2F">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776A2F" w14:paraId="4B5923B6" w14:textId="77777777" w:rsidTr="0063208A">
        <w:tc>
          <w:tcPr>
            <w:tcW w:w="9962" w:type="dxa"/>
          </w:tcPr>
          <w:p w14:paraId="59FB5715" w14:textId="77777777" w:rsidR="00776A2F" w:rsidRPr="00D5070A" w:rsidRDefault="00776A2F" w:rsidP="0063208A">
            <w:pPr>
              <w:pStyle w:val="Heading5"/>
              <w:numPr>
                <w:ilvl w:val="0"/>
                <w:numId w:val="0"/>
              </w:numPr>
            </w:pPr>
            <w:bookmarkStart w:id="6" w:name="_Toc155777345"/>
            <w:r w:rsidRPr="00D5070A">
              <w:lastRenderedPageBreak/>
              <w:t>5.1.6.5.3</w:t>
            </w:r>
            <w:r w:rsidRPr="00D5070A">
              <w:tab/>
              <w:t>PRS bandwidth aggregation for positioning measurements</w:t>
            </w:r>
            <w:bookmarkEnd w:id="6"/>
          </w:p>
          <w:p w14:paraId="1A48AFFA" w14:textId="77777777" w:rsidR="00776A2F" w:rsidRPr="001C629F" w:rsidRDefault="00776A2F" w:rsidP="0063208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76A2F">
              <w:rPr>
                <w:rFonts w:ascii="Times" w:hAnsi="Times" w:cs="Times"/>
                <w:strike/>
                <w:color w:val="C0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7193BA25" w14:textId="77777777" w:rsidR="00776A2F" w:rsidRDefault="00776A2F" w:rsidP="00251510">
            <w:pPr>
              <w:spacing w:after="0"/>
              <w:jc w:val="center"/>
              <w:rPr>
                <w:rFonts w:cs="Arial"/>
                <w:szCs w:val="22"/>
              </w:rPr>
            </w:pPr>
            <w:r w:rsidRPr="000F2A2D">
              <w:rPr>
                <w:rFonts w:ascii="Times" w:hAnsi="Times" w:cs="Times"/>
                <w:color w:val="C00000"/>
                <w:szCs w:val="18"/>
              </w:rPr>
              <w:t>&lt;omitted text&gt;</w:t>
            </w:r>
          </w:p>
        </w:tc>
      </w:tr>
    </w:tbl>
    <w:p w14:paraId="35BBEA24" w14:textId="77777777" w:rsidR="00776A2F" w:rsidRDefault="00776A2F" w:rsidP="00776A2F">
      <w:pPr>
        <w:rPr>
          <w:rFonts w:cs="Arial"/>
          <w:szCs w:val="22"/>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776A2F" w:rsidRPr="00940035" w14:paraId="5905799E" w14:textId="77777777" w:rsidTr="00AF57C3">
        <w:tc>
          <w:tcPr>
            <w:tcW w:w="1943" w:type="dxa"/>
            <w:tcBorders>
              <w:top w:val="single" w:sz="4" w:space="0" w:color="auto"/>
              <w:left w:val="single" w:sz="4" w:space="0" w:color="auto"/>
            </w:tcBorders>
          </w:tcPr>
          <w:p w14:paraId="2629CC2C" w14:textId="77777777" w:rsidR="00776A2F" w:rsidRPr="00940035" w:rsidRDefault="00776A2F" w:rsidP="0063208A">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2C8A8462" w14:textId="779EA11C" w:rsidR="00776A2F" w:rsidRPr="00C91801" w:rsidRDefault="00776A2F" w:rsidP="0063208A">
            <w:pPr>
              <w:pStyle w:val="3GPPNormalText"/>
              <w:widowControl w:val="0"/>
              <w:tabs>
                <w:tab w:val="clear" w:pos="1440"/>
              </w:tabs>
              <w:ind w:left="0" w:firstLine="0"/>
              <w:rPr>
                <w:noProof/>
                <w:sz w:val="20"/>
                <w:szCs w:val="20"/>
              </w:rPr>
            </w:pPr>
            <w:r>
              <w:rPr>
                <w:noProof/>
                <w:sz w:val="20"/>
                <w:szCs w:val="20"/>
              </w:rPr>
              <w:t xml:space="preserve">In case the UE is configured with bandwidth aggregation for positioning measurement, the LMF provide linkage signaling. In the current </w:t>
            </w:r>
            <w:r w:rsidR="00D22FA3">
              <w:rPr>
                <w:noProof/>
                <w:sz w:val="20"/>
                <w:szCs w:val="20"/>
              </w:rPr>
              <w:t>TS38.214</w:t>
            </w:r>
            <w:r>
              <w:rPr>
                <w:noProof/>
                <w:sz w:val="20"/>
                <w:szCs w:val="20"/>
              </w:rPr>
              <w:t xml:space="preserve"> specification,</w:t>
            </w:r>
            <w:r w:rsidR="00D22FA3">
              <w:rPr>
                <w:noProof/>
                <w:sz w:val="20"/>
                <w:szCs w:val="20"/>
              </w:rPr>
              <w:t xml:space="preserve"> we have a description such that </w:t>
            </w:r>
            <w:r w:rsidR="00A73C47">
              <w:rPr>
                <w:noProof/>
                <w:sz w:val="20"/>
                <w:szCs w:val="20"/>
              </w:rPr>
              <w:t xml:space="preserve">the UE may assume phase continuity between PFLs. However, it is ambiguous </w:t>
            </w:r>
            <w:r w:rsidR="00C63D11">
              <w:rPr>
                <w:noProof/>
                <w:sz w:val="20"/>
                <w:szCs w:val="20"/>
              </w:rPr>
              <w:t xml:space="preserve">description as there would be different level of phase continuity. </w:t>
            </w:r>
            <w:r w:rsidR="00085458">
              <w:rPr>
                <w:noProof/>
                <w:sz w:val="20"/>
                <w:szCs w:val="20"/>
              </w:rPr>
              <w:t xml:space="preserve">This is unnecessary description in TS 38.214 and needs to be removed. </w:t>
            </w:r>
            <w:r w:rsidR="00A021C6">
              <w:rPr>
                <w:noProof/>
                <w:sz w:val="20"/>
                <w:szCs w:val="20"/>
              </w:rPr>
              <w:t xml:space="preserve">The linkage signaling clearly informs which PFLs would be used for bandwidth aggregation. </w:t>
            </w:r>
            <w:r>
              <w:rPr>
                <w:noProof/>
                <w:sz w:val="20"/>
                <w:szCs w:val="20"/>
              </w:rPr>
              <w:t xml:space="preserve"> </w:t>
            </w:r>
          </w:p>
        </w:tc>
      </w:tr>
      <w:tr w:rsidR="00776A2F" w:rsidRPr="00940035" w14:paraId="6537FC77" w14:textId="77777777" w:rsidTr="00AF57C3">
        <w:tc>
          <w:tcPr>
            <w:tcW w:w="1943" w:type="dxa"/>
            <w:tcBorders>
              <w:left w:val="single" w:sz="4" w:space="0" w:color="auto"/>
            </w:tcBorders>
          </w:tcPr>
          <w:p w14:paraId="42179052" w14:textId="77777777" w:rsidR="00776A2F" w:rsidRPr="00940035" w:rsidRDefault="00776A2F"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1D085F2D" w14:textId="77777777" w:rsidR="00776A2F" w:rsidRPr="00C91801" w:rsidRDefault="00776A2F" w:rsidP="0063208A">
            <w:pPr>
              <w:pStyle w:val="CRCoverPage"/>
              <w:spacing w:after="0"/>
              <w:rPr>
                <w:rFonts w:ascii="Times New Roman" w:hAnsi="Times New Roman"/>
                <w:noProof/>
              </w:rPr>
            </w:pPr>
          </w:p>
        </w:tc>
      </w:tr>
      <w:tr w:rsidR="00776A2F" w:rsidRPr="00940035" w14:paraId="05DAD068" w14:textId="77777777" w:rsidTr="00AF57C3">
        <w:tc>
          <w:tcPr>
            <w:tcW w:w="1943" w:type="dxa"/>
            <w:tcBorders>
              <w:left w:val="single" w:sz="4" w:space="0" w:color="auto"/>
            </w:tcBorders>
          </w:tcPr>
          <w:p w14:paraId="2FDD4722" w14:textId="77777777" w:rsidR="00776A2F" w:rsidRPr="00940035" w:rsidRDefault="00776A2F" w:rsidP="0063208A">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56FEBE63" w14:textId="0DF51AAF" w:rsidR="00776A2F" w:rsidRPr="00C91801" w:rsidRDefault="0043308D" w:rsidP="0063208A">
            <w:pPr>
              <w:rPr>
                <w:noProof/>
              </w:rPr>
            </w:pPr>
            <w:r>
              <w:rPr>
                <w:noProof/>
              </w:rPr>
              <w:t>Remove the current unclear description related to the phase continuity assumption</w:t>
            </w:r>
            <w:r w:rsidR="00776A2F">
              <w:rPr>
                <w:noProof/>
              </w:rPr>
              <w:t>.</w:t>
            </w:r>
          </w:p>
        </w:tc>
      </w:tr>
      <w:tr w:rsidR="00776A2F" w:rsidRPr="00940035" w14:paraId="6518F09B" w14:textId="77777777" w:rsidTr="00AF57C3">
        <w:tc>
          <w:tcPr>
            <w:tcW w:w="1943" w:type="dxa"/>
            <w:tcBorders>
              <w:left w:val="single" w:sz="4" w:space="0" w:color="auto"/>
            </w:tcBorders>
          </w:tcPr>
          <w:p w14:paraId="3679E399" w14:textId="77777777" w:rsidR="00776A2F" w:rsidRPr="00940035" w:rsidRDefault="00776A2F"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7D1D38CC" w14:textId="77777777" w:rsidR="00776A2F" w:rsidRPr="00C91801" w:rsidRDefault="00776A2F" w:rsidP="0063208A">
            <w:pPr>
              <w:pStyle w:val="CRCoverPage"/>
              <w:spacing w:after="0"/>
              <w:rPr>
                <w:rFonts w:ascii="Times New Roman" w:hAnsi="Times New Roman"/>
                <w:noProof/>
              </w:rPr>
            </w:pPr>
          </w:p>
        </w:tc>
      </w:tr>
      <w:tr w:rsidR="00776A2F" w:rsidRPr="00940035" w14:paraId="29F90A16" w14:textId="77777777" w:rsidTr="00AF57C3">
        <w:tc>
          <w:tcPr>
            <w:tcW w:w="1943" w:type="dxa"/>
            <w:tcBorders>
              <w:left w:val="single" w:sz="4" w:space="0" w:color="auto"/>
              <w:bottom w:val="single" w:sz="4" w:space="0" w:color="auto"/>
            </w:tcBorders>
          </w:tcPr>
          <w:p w14:paraId="08D345F3" w14:textId="77777777" w:rsidR="00776A2F" w:rsidRPr="00940035" w:rsidRDefault="00776A2F" w:rsidP="0063208A">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2C2F3460" w14:textId="56542AE2" w:rsidR="00776A2F" w:rsidRPr="00C91801" w:rsidRDefault="0043308D" w:rsidP="0063208A">
            <w:pPr>
              <w:pStyle w:val="CRCoverPage"/>
              <w:spacing w:after="0"/>
              <w:rPr>
                <w:rFonts w:ascii="Times New Roman" w:hAnsi="Times New Roman"/>
                <w:noProof/>
              </w:rPr>
            </w:pPr>
            <w:r>
              <w:rPr>
                <w:rFonts w:ascii="Times New Roman" w:hAnsi="Times New Roman"/>
                <w:noProof/>
                <w:lang w:val="en-US"/>
              </w:rPr>
              <w:t xml:space="preserve">The spec and UE behavior is uncelar, as the level of guaranteed phase contintuity </w:t>
            </w:r>
            <w:r w:rsidR="003D234B">
              <w:rPr>
                <w:rFonts w:ascii="Times New Roman" w:hAnsi="Times New Roman"/>
                <w:noProof/>
                <w:lang w:val="en-US"/>
              </w:rPr>
              <w:t xml:space="preserve">would be different depending on implementations and assumption. This is not proper description in RAN1 specification, so it leads to </w:t>
            </w:r>
            <w:r w:rsidR="006F7B76">
              <w:rPr>
                <w:rFonts w:ascii="Times New Roman" w:hAnsi="Times New Roman"/>
                <w:noProof/>
                <w:lang w:val="en-US"/>
              </w:rPr>
              <w:t>ambiguity.</w:t>
            </w:r>
          </w:p>
        </w:tc>
      </w:tr>
    </w:tbl>
    <w:p w14:paraId="4B3FA509" w14:textId="77777777" w:rsidR="00C9661D" w:rsidRDefault="00C9661D" w:rsidP="0007316D"/>
    <w:p w14:paraId="061DFF3B" w14:textId="114400D5" w:rsidR="00931B76" w:rsidRPr="006A49CA" w:rsidRDefault="00931B76" w:rsidP="0010406E">
      <w:pPr>
        <w:pStyle w:val="Heading1"/>
        <w:rPr>
          <w:lang w:val="en-US"/>
        </w:rPr>
      </w:pPr>
      <w:r w:rsidRPr="006A49CA">
        <w:rPr>
          <w:lang w:val="en-US"/>
        </w:rPr>
        <w:t>Conclusions</w:t>
      </w:r>
    </w:p>
    <w:p w14:paraId="392F4CE1" w14:textId="1ACD9D4E" w:rsidR="00243A29" w:rsidRDefault="00243A29" w:rsidP="00F52813">
      <w:pPr>
        <w:rPr>
          <w:lang w:val="en-US"/>
        </w:rPr>
      </w:pPr>
      <w:r>
        <w:rPr>
          <w:lang w:val="en-US"/>
        </w:rPr>
        <w:t xml:space="preserve">We have summarized our proposals of this contribution as follows:  </w:t>
      </w:r>
    </w:p>
    <w:p w14:paraId="45595FDD" w14:textId="77777777" w:rsidR="00243A29" w:rsidRPr="00940035" w:rsidRDefault="00243A29" w:rsidP="00243A29">
      <w:pPr>
        <w:rPr>
          <w:color w:val="000000" w:themeColor="text1"/>
          <w:lang w:eastAsia="ja-JP"/>
        </w:rPr>
      </w:pPr>
      <w:r w:rsidRPr="00B26821">
        <w:rPr>
          <w:b/>
          <w:bCs/>
          <w:color w:val="000000" w:themeColor="text1"/>
          <w:lang w:eastAsia="ja-JP"/>
        </w:rPr>
        <w:t xml:space="preserve">Proposal </w:t>
      </w:r>
      <w:r>
        <w:rPr>
          <w:b/>
          <w:bCs/>
          <w:color w:val="000000" w:themeColor="text1"/>
          <w:lang w:eastAsia="ja-JP"/>
        </w:rPr>
        <w:t>1</w:t>
      </w:r>
      <w:r w:rsidRPr="00B26821">
        <w:rPr>
          <w:b/>
          <w:bCs/>
          <w:color w:val="000000" w:themeColor="text1"/>
          <w:lang w:eastAsia="ja-JP"/>
        </w:rPr>
        <w:t>:</w:t>
      </w:r>
      <w:r w:rsidRPr="00940035">
        <w:rPr>
          <w:color w:val="000000" w:themeColor="text1"/>
          <w:lang w:eastAsia="ja-JP"/>
        </w:rPr>
        <w:t xml:space="preserve"> Support the following text proposal of Clause </w:t>
      </w:r>
      <w:r>
        <w:rPr>
          <w:color w:val="000000" w:themeColor="text1"/>
          <w:lang w:eastAsia="ja-JP"/>
        </w:rPr>
        <w:t>8.4.1.4</w:t>
      </w:r>
      <w:r w:rsidRPr="00940035">
        <w:rPr>
          <w:color w:val="000000" w:themeColor="text1"/>
          <w:lang w:eastAsia="ja-JP"/>
        </w:rPr>
        <w:t xml:space="preserve"> of TS 38.21</w:t>
      </w:r>
      <w:r>
        <w:rPr>
          <w:color w:val="000000" w:themeColor="text1"/>
          <w:lang w:eastAsia="ja-JP"/>
        </w:rPr>
        <w:t>2.</w:t>
      </w:r>
    </w:p>
    <w:tbl>
      <w:tblPr>
        <w:tblStyle w:val="TableGrid"/>
        <w:tblW w:w="0" w:type="auto"/>
        <w:tblLook w:val="04A0" w:firstRow="1" w:lastRow="0" w:firstColumn="1" w:lastColumn="0" w:noHBand="0" w:noVBand="1"/>
      </w:tblPr>
      <w:tblGrid>
        <w:gridCol w:w="9962"/>
      </w:tblGrid>
      <w:tr w:rsidR="00243A29" w:rsidRPr="00940035" w14:paraId="115BABB3" w14:textId="77777777" w:rsidTr="0063208A">
        <w:tc>
          <w:tcPr>
            <w:tcW w:w="9962" w:type="dxa"/>
          </w:tcPr>
          <w:p w14:paraId="10BF79EE" w14:textId="77777777" w:rsidR="00243A29" w:rsidRPr="00476531" w:rsidRDefault="00243A29" w:rsidP="0063208A">
            <w:pPr>
              <w:keepNext/>
              <w:keepLines/>
              <w:spacing w:before="120"/>
              <w:textAlignment w:val="auto"/>
              <w:outlineLvl w:val="3"/>
              <w:rPr>
                <w:rFonts w:ascii="Arial" w:eastAsia="DengXian" w:hAnsi="Arial"/>
              </w:rPr>
            </w:pPr>
            <w:r w:rsidRPr="00476531">
              <w:rPr>
                <w:rFonts w:ascii="Arial" w:eastAsia="DengXian" w:hAnsi="Arial"/>
              </w:rPr>
              <w:lastRenderedPageBreak/>
              <w:t>8.4.1.4</w:t>
            </w:r>
            <w:r w:rsidRPr="00476531">
              <w:rPr>
                <w:rFonts w:ascii="Arial" w:eastAsia="DengXian" w:hAnsi="Arial"/>
              </w:rPr>
              <w:tab/>
              <w:t>SCI format 2-D</w:t>
            </w:r>
          </w:p>
          <w:p w14:paraId="1CB54E5E" w14:textId="77777777" w:rsidR="00243A29" w:rsidRPr="00F50B00" w:rsidRDefault="00243A29" w:rsidP="0063208A">
            <w:pPr>
              <w:textAlignment w:val="auto"/>
              <w:rPr>
                <w:rFonts w:eastAsia="DengXian"/>
              </w:rPr>
            </w:pPr>
            <w:r w:rsidRPr="00F50B00">
              <w:rPr>
                <w:rFonts w:eastAsia="DengXian"/>
              </w:rPr>
              <w:t>SCI format 2-D is used for the decoding of PSSCH and the scheduling of SL PRS for a shared</w:t>
            </w:r>
            <w:r w:rsidRPr="00F50B00">
              <w:rPr>
                <w:rFonts w:eastAsia="DengXian"/>
                <w:lang w:eastAsia="en-GB"/>
              </w:rPr>
              <w:t xml:space="preserve"> SL PRS</w:t>
            </w:r>
            <w:r w:rsidRPr="00F50B00">
              <w:rPr>
                <w:rFonts w:eastAsia="DengXian"/>
              </w:rPr>
              <w:t xml:space="preserve"> resource pool</w:t>
            </w:r>
            <w:r w:rsidRPr="00F50B00">
              <w:rPr>
                <w:rFonts w:eastAsia="Meiryo"/>
                <w:kern w:val="24"/>
                <w:lang w:eastAsia="ja-JP"/>
              </w:rPr>
              <w:t>.</w:t>
            </w:r>
          </w:p>
          <w:p w14:paraId="728C3ABF" w14:textId="77777777" w:rsidR="00243A29" w:rsidRPr="00F50B00" w:rsidRDefault="00243A29" w:rsidP="0063208A">
            <w:pPr>
              <w:textAlignment w:val="auto"/>
              <w:rPr>
                <w:rFonts w:eastAsia="DengXian"/>
              </w:rPr>
            </w:pPr>
            <w:r w:rsidRPr="00F50B00">
              <w:rPr>
                <w:rFonts w:eastAsia="DengXian"/>
              </w:rPr>
              <w:t>The following information is transmitted by means of the SCI format 2-D:</w:t>
            </w:r>
          </w:p>
          <w:p w14:paraId="08B69FFC" w14:textId="77777777" w:rsidR="00243A29" w:rsidRPr="00F50B00" w:rsidRDefault="00243A29" w:rsidP="0063208A">
            <w:pPr>
              <w:ind w:left="568" w:hanging="284"/>
              <w:textAlignment w:val="auto"/>
              <w:rPr>
                <w:lang w:val="en-US" w:eastAsia="zh-CN"/>
              </w:rPr>
            </w:pPr>
            <w:r w:rsidRPr="00F50B00">
              <w:rPr>
                <w:lang w:val="en-US" w:eastAsia="ko-KR"/>
              </w:rPr>
              <w:t>-</w:t>
            </w:r>
            <w:r w:rsidRPr="00F50B00">
              <w:rPr>
                <w:lang w:val="en-US" w:eastAsia="ko-KR"/>
              </w:rPr>
              <w:tab/>
            </w:r>
            <w:r w:rsidRPr="00F50B00">
              <w:rPr>
                <w:lang w:val="en-US" w:eastAsia="zh-CN"/>
              </w:rPr>
              <w:t>SL PRS resource ID -</w:t>
            </w:r>
            <m:oMath>
              <m:r>
                <m:rPr>
                  <m:sty m:val="p"/>
                </m:rPr>
                <w:rPr>
                  <w:rFonts w:ascii="Cambria Math" w:hAnsi="Cambria Math"/>
                  <w:lang w:val="en-US"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en-US" w:eastAsia="zh-CN"/>
                            </w:rPr>
                            <m:t>log</m:t>
                          </m:r>
                          <m:ctrlPr>
                            <w:rPr>
                              <w:rFonts w:ascii="Cambria Math" w:hAnsi="Cambria Math"/>
                            </w:rPr>
                          </m:ctrlPr>
                        </m:e>
                        <m:sub>
                          <m:r>
                            <w:rPr>
                              <w:rFonts w:ascii="Cambria Math" w:hAnsi="Cambria Math"/>
                              <w:lang w:val="en-US" w:eastAsia="zh-CN"/>
                            </w:rPr>
                            <m:t>2</m:t>
                          </m:r>
                          <m:ctrlPr>
                            <w:rPr>
                              <w:rFonts w:ascii="Cambria Math" w:hAnsi="Cambria Math"/>
                            </w:rPr>
                          </m:ctrlPr>
                        </m:sub>
                      </m:sSub>
                    </m:fName>
                    <m:e>
                      <m:sSub>
                        <m:sSubPr>
                          <m:ctrlPr>
                            <w:rPr>
                              <w:rFonts w:ascii="Cambria Math" w:hAnsi="Cambria Math"/>
                              <w:i/>
                            </w:rPr>
                          </m:ctrlPr>
                        </m:sSubPr>
                        <m:e>
                          <m:r>
                            <w:rPr>
                              <w:rFonts w:ascii="Cambria Math" w:hAnsi="Cambria Math"/>
                              <w:lang w:val="en-US" w:eastAsia="zh-CN"/>
                            </w:rPr>
                            <m:t>N</m:t>
                          </m:r>
                        </m:e>
                        <m:sub>
                          <m:r>
                            <m:rPr>
                              <m:sty m:val="p"/>
                            </m:rPr>
                            <w:rPr>
                              <w:rFonts w:ascii="Cambria Math" w:hAnsi="Cambria Math"/>
                              <w:lang w:val="en-US" w:eastAsia="zh-CN"/>
                            </w:rPr>
                            <m:t>SL-PRS</m:t>
                          </m:r>
                        </m:sub>
                      </m:sSub>
                    </m:e>
                  </m:func>
                </m:e>
              </m:d>
              <m:r>
                <w:rPr>
                  <w:rFonts w:ascii="Cambria Math" w:hAnsi="Cambria Math"/>
                  <w:lang w:val="en-US"/>
                </w:rPr>
                <m:t xml:space="preserve"> </m:t>
              </m:r>
            </m:oMath>
            <w:r w:rsidRPr="00F50B00">
              <w:rPr>
                <w:lang w:val="en-US" w:eastAsia="zh-CN"/>
              </w:rPr>
              <w:t xml:space="preserve">bits, where the value </w:t>
            </w:r>
            <m:oMath>
              <m:sSub>
                <m:sSubPr>
                  <m:ctrlPr>
                    <w:rPr>
                      <w:rFonts w:ascii="Cambria Math" w:hAnsi="Cambria Math"/>
                      <w:i/>
                    </w:rPr>
                  </m:ctrlPr>
                </m:sSubPr>
                <m:e>
                  <m:r>
                    <w:rPr>
                      <w:rFonts w:ascii="Cambria Math" w:hAnsi="Cambria Math"/>
                      <w:lang w:val="en-US" w:eastAsia="zh-CN"/>
                    </w:rPr>
                    <m:t>N</m:t>
                  </m:r>
                </m:e>
                <m:sub>
                  <m:r>
                    <m:rPr>
                      <m:sty m:val="p"/>
                    </m:rPr>
                    <w:rPr>
                      <w:rFonts w:ascii="Cambria Math" w:hAnsi="Cambria Math"/>
                      <w:lang w:val="en-US" w:eastAsia="zh-CN"/>
                    </w:rPr>
                    <m:t>SL-PRS</m:t>
                  </m:r>
                </m:sub>
              </m:sSub>
            </m:oMath>
            <w:r w:rsidRPr="00F50B00">
              <w:rPr>
                <w:lang w:val="en-US" w:eastAsia="zh-CN"/>
              </w:rPr>
              <w:t xml:space="preserve"> is the total number of SL PRS resource IDs within a slot in a shared</w:t>
            </w:r>
            <w:r w:rsidRPr="00F50B00">
              <w:rPr>
                <w:lang w:val="en-US" w:eastAsia="en-GB"/>
              </w:rPr>
              <w:t xml:space="preserve"> SL PRS</w:t>
            </w:r>
            <w:r w:rsidRPr="00F50B00">
              <w:rPr>
                <w:lang w:val="en-US" w:eastAsia="zh-CN"/>
              </w:rPr>
              <w:t xml:space="preserve"> resource pool and provided by the higher layer parameter </w:t>
            </w:r>
            <w:proofErr w:type="spellStart"/>
            <w:r w:rsidRPr="00F50B00">
              <w:rPr>
                <w:i/>
                <w:lang w:val="en-US" w:eastAsia="zh-CN"/>
              </w:rPr>
              <w:t>sl</w:t>
            </w:r>
            <w:proofErr w:type="spellEnd"/>
            <w:r w:rsidRPr="00F50B00">
              <w:rPr>
                <w:i/>
                <w:lang w:val="en-US" w:eastAsia="zh-CN"/>
              </w:rPr>
              <w:t>-</w:t>
            </w:r>
            <w:proofErr w:type="spellStart"/>
            <w:r w:rsidRPr="00F50B00">
              <w:rPr>
                <w:i/>
                <w:lang w:val="en-US" w:eastAsia="zh-CN"/>
              </w:rPr>
              <w:t>PrsResources</w:t>
            </w:r>
            <w:proofErr w:type="spellEnd"/>
            <w:r w:rsidRPr="00F50B00">
              <w:rPr>
                <w:i/>
                <w:lang w:val="en-US" w:eastAsia="zh-CN"/>
              </w:rPr>
              <w:t>-Shared-SL-PRS-RP</w:t>
            </w:r>
            <w:r w:rsidRPr="00F50B00">
              <w:rPr>
                <w:lang w:val="en-US" w:eastAsia="zh-CN"/>
              </w:rPr>
              <w:t>.</w:t>
            </w:r>
          </w:p>
          <w:p w14:paraId="61243DEB" w14:textId="77777777" w:rsidR="00243A29" w:rsidRPr="00F50B00" w:rsidRDefault="00243A29" w:rsidP="0063208A">
            <w:pPr>
              <w:ind w:left="568" w:hanging="284"/>
              <w:textAlignment w:val="auto"/>
              <w:rPr>
                <w:lang w:val="en-US" w:eastAsia="zh-CN"/>
              </w:rPr>
            </w:pPr>
            <w:r w:rsidRPr="00F50B00">
              <w:rPr>
                <w:lang w:val="en-US" w:eastAsia="zh-CN"/>
              </w:rPr>
              <w:t>-</w:t>
            </w:r>
            <w:r w:rsidRPr="00F50B00">
              <w:rPr>
                <w:lang w:val="en-US" w:eastAsia="zh-CN"/>
              </w:rPr>
              <w:tab/>
              <w:t xml:space="preserve">SL PRS request – 1 bit as defined in clause 8.4.4 of [6, TS 38.214] when the higher layer parameter </w:t>
            </w:r>
            <w:r w:rsidRPr="00F50B00">
              <w:rPr>
                <w:i/>
                <w:lang w:val="en-US" w:eastAsia="zh-CN"/>
              </w:rPr>
              <w:t>sl-SCI-based-SL-PRS-Tx-Trigger-SCI2-D</w:t>
            </w:r>
            <w:r w:rsidRPr="00F50B00">
              <w:rPr>
                <w:lang w:val="en-US" w:eastAsia="zh-CN"/>
              </w:rPr>
              <w:t xml:space="preserve"> is provided; 0 bit otherwise.</w:t>
            </w:r>
          </w:p>
          <w:p w14:paraId="46684320" w14:textId="77777777" w:rsidR="00243A29" w:rsidRPr="00F50B00" w:rsidRDefault="00243A29" w:rsidP="0063208A">
            <w:pPr>
              <w:ind w:left="568" w:hanging="284"/>
              <w:textAlignment w:val="auto"/>
              <w:rPr>
                <w:lang w:val="en-US" w:eastAsia="zh-CN"/>
              </w:rPr>
            </w:pPr>
            <w:r w:rsidRPr="00F50B00">
              <w:rPr>
                <w:lang w:val="en-US" w:eastAsia="zh-CN"/>
              </w:rPr>
              <w:t>-</w:t>
            </w:r>
            <w:r w:rsidRPr="00F50B00">
              <w:rPr>
                <w:lang w:val="en-US" w:eastAsia="zh-CN"/>
              </w:rPr>
              <w:tab/>
              <w:t>Embedded SCI format - 2 bits. This field indicates the embedded SCI format as defined in Table 8.4.1.4-1.</w:t>
            </w:r>
          </w:p>
          <w:p w14:paraId="28E40BE7" w14:textId="77777777" w:rsidR="00243A29" w:rsidRDefault="00243A29" w:rsidP="0063208A">
            <w:pPr>
              <w:ind w:left="568" w:hanging="284"/>
              <w:textAlignment w:val="auto"/>
              <w:rPr>
                <w:lang w:val="en-US" w:eastAsia="zh-CN"/>
              </w:rPr>
            </w:pPr>
            <w:r w:rsidRPr="00F50B00">
              <w:rPr>
                <w:lang w:val="en-US" w:eastAsia="zh-CN"/>
              </w:rPr>
              <w:t>-</w:t>
            </w:r>
            <w:r w:rsidRPr="00F50B00">
              <w:rPr>
                <w:lang w:val="en-US" w:eastAsia="zh-CN"/>
              </w:rPr>
              <w:tab/>
              <w:t>Embedded SCI format payload - number of bits determined according to Table 8.4.1.4-1. This field is set to the associated payload of the embedded SCI format indicated by the ‘Embedded SCI format’ field as defined in Table 8.4.1.4-1.</w:t>
            </w:r>
          </w:p>
          <w:p w14:paraId="4FA95843" w14:textId="77777777" w:rsidR="00243A29" w:rsidRPr="00871A27" w:rsidRDefault="00243A29" w:rsidP="0063208A">
            <w:pPr>
              <w:ind w:left="568" w:hanging="284"/>
              <w:textAlignment w:val="auto"/>
              <w:rPr>
                <w:color w:val="C00000"/>
                <w:lang w:val="en-US" w:eastAsia="zh-CN"/>
              </w:rPr>
            </w:pPr>
            <w:r>
              <w:rPr>
                <w:lang w:val="en-US" w:eastAsia="zh-CN"/>
              </w:rPr>
              <w:t xml:space="preserve">-  </w:t>
            </w:r>
            <w:r w:rsidRPr="00871A27">
              <w:rPr>
                <w:color w:val="C00000"/>
                <w:lang w:val="en-US" w:eastAsia="zh-CN"/>
              </w:rPr>
              <w:t>Same antenna port indication – 1 bit. This field indicates whether the same antenna port is applied for SL PRS and PSSCH DMRS</w:t>
            </w:r>
          </w:p>
          <w:p w14:paraId="2EABD6C9" w14:textId="77777777" w:rsidR="00243A29" w:rsidRPr="00AF17F6" w:rsidRDefault="00243A29" w:rsidP="001F0F51">
            <w:pPr>
              <w:spacing w:after="0"/>
              <w:jc w:val="center"/>
              <w:rPr>
                <w:color w:val="FF0000"/>
                <w:lang w:val="en-US" w:eastAsia="ko-KR"/>
              </w:rPr>
            </w:pPr>
            <w:r w:rsidRPr="000F2A2D">
              <w:rPr>
                <w:color w:val="C00000"/>
              </w:rPr>
              <w:t>&lt;omitted text&gt;</w:t>
            </w:r>
          </w:p>
        </w:tc>
      </w:tr>
    </w:tbl>
    <w:p w14:paraId="04D69ADE" w14:textId="77777777" w:rsidR="00243A29" w:rsidRDefault="00243A29" w:rsidP="00243A29">
      <w:pPr>
        <w:rPr>
          <w:color w:val="000000" w:themeColor="text1"/>
          <w:lang w:eastAsia="ja-JP"/>
        </w:rPr>
      </w:pPr>
      <w:r w:rsidRPr="00940035">
        <w:rPr>
          <w:color w:val="000000" w:themeColor="text1"/>
          <w:lang w:eastAsia="ja-JP"/>
        </w:rPr>
        <w:t xml:space="preserve"> </w:t>
      </w:r>
    </w:p>
    <w:p w14:paraId="031CE1F9" w14:textId="77777777" w:rsidR="001F0F51" w:rsidRPr="00940035" w:rsidRDefault="001F0F51" w:rsidP="001F0F51">
      <w:pPr>
        <w:rPr>
          <w:color w:val="000000" w:themeColor="text1"/>
          <w:lang w:eastAsia="ja-JP"/>
        </w:rPr>
      </w:pPr>
      <w:r w:rsidRPr="00B26821">
        <w:rPr>
          <w:b/>
          <w:bCs/>
          <w:color w:val="000000" w:themeColor="text1"/>
          <w:lang w:eastAsia="ja-JP"/>
        </w:rPr>
        <w:t xml:space="preserve">Proposal </w:t>
      </w:r>
      <w:r>
        <w:rPr>
          <w:b/>
          <w:bCs/>
          <w:color w:val="000000" w:themeColor="text1"/>
          <w:lang w:eastAsia="ja-JP"/>
        </w:rPr>
        <w:t>2</w:t>
      </w:r>
      <w:r w:rsidRPr="00B26821">
        <w:rPr>
          <w:b/>
          <w:bCs/>
          <w:color w:val="000000" w:themeColor="text1"/>
          <w:lang w:eastAsia="ja-JP"/>
        </w:rPr>
        <w:t>:</w:t>
      </w:r>
      <w:r w:rsidRPr="00940035">
        <w:rPr>
          <w:color w:val="000000" w:themeColor="text1"/>
          <w:lang w:eastAsia="ja-JP"/>
        </w:rPr>
        <w:t xml:space="preserve"> Support the following text proposal of Clause </w:t>
      </w:r>
      <w:r>
        <w:rPr>
          <w:color w:val="000000" w:themeColor="text1"/>
          <w:lang w:eastAsia="ja-JP"/>
        </w:rPr>
        <w:t>8.4.4</w:t>
      </w:r>
      <w:r w:rsidRPr="00940035">
        <w:rPr>
          <w:color w:val="000000" w:themeColor="text1"/>
          <w:lang w:eastAsia="ja-JP"/>
        </w:rPr>
        <w:t xml:space="preserve"> of TS 38.21</w:t>
      </w:r>
      <w:r>
        <w:rPr>
          <w:color w:val="000000" w:themeColor="text1"/>
          <w:lang w:eastAsia="ja-JP"/>
        </w:rPr>
        <w:t>4</w:t>
      </w:r>
    </w:p>
    <w:tbl>
      <w:tblPr>
        <w:tblStyle w:val="TableGrid"/>
        <w:tblW w:w="0" w:type="auto"/>
        <w:tblLook w:val="04A0" w:firstRow="1" w:lastRow="0" w:firstColumn="1" w:lastColumn="0" w:noHBand="0" w:noVBand="1"/>
      </w:tblPr>
      <w:tblGrid>
        <w:gridCol w:w="9962"/>
      </w:tblGrid>
      <w:tr w:rsidR="001F0F51" w:rsidRPr="00940035" w14:paraId="7119E0BA" w14:textId="77777777" w:rsidTr="0063208A">
        <w:tc>
          <w:tcPr>
            <w:tcW w:w="9962" w:type="dxa"/>
          </w:tcPr>
          <w:p w14:paraId="0615BF83" w14:textId="77777777" w:rsidR="001F0F51" w:rsidRPr="000F2A2D" w:rsidRDefault="001F0F51" w:rsidP="0063208A">
            <w:pPr>
              <w:jc w:val="center"/>
              <w:rPr>
                <w:color w:val="C00000"/>
                <w:lang w:val="en-US" w:eastAsia="ko-KR"/>
              </w:rPr>
            </w:pPr>
            <w:r w:rsidRPr="000F2A2D">
              <w:rPr>
                <w:color w:val="C00000"/>
              </w:rPr>
              <w:t>&lt;omitted text&gt;</w:t>
            </w:r>
          </w:p>
          <w:p w14:paraId="0B60C4F6" w14:textId="77777777" w:rsidR="001F0F51" w:rsidRDefault="001F0F51" w:rsidP="0063208A">
            <w:pPr>
              <w:overflowPunct/>
              <w:autoSpaceDE/>
              <w:autoSpaceDN/>
              <w:adjustRightInd/>
              <w:spacing w:after="0"/>
              <w:textAlignment w:val="auto"/>
            </w:pPr>
            <w:r w:rsidRPr="00BF6522">
              <w:t xml:space="preserve">The UE may </w:t>
            </w:r>
            <w:r>
              <w:rPr>
                <w:color w:val="C00000"/>
              </w:rPr>
              <w:t xml:space="preserve">be requested to </w:t>
            </w:r>
            <w:r w:rsidRPr="00BF6522">
              <w:t>report</w:t>
            </w:r>
            <w:r>
              <w:t xml:space="preserve"> </w:t>
            </w:r>
            <w:r w:rsidRPr="00BF6522">
              <w:t>synchronization source type via [</w:t>
            </w:r>
            <w:r w:rsidRPr="00BF6522">
              <w:rPr>
                <w:i/>
                <w:iCs/>
              </w:rPr>
              <w:t>sync-Info-for-SL-TDOA-TOA</w:t>
            </w:r>
            <w:r w:rsidRPr="00BF6522">
              <w:t>] and/or relative time difference with the associated quality metric, via [</w:t>
            </w:r>
            <w:r w:rsidRPr="00BF6522">
              <w:rPr>
                <w:i/>
                <w:iCs/>
              </w:rPr>
              <w:t>higher layer parameter(s)</w:t>
            </w:r>
            <w:r w:rsidRPr="00BF6522">
              <w:t>]. For the SL RSTD measurement, the UE may report a reference UE information.</w:t>
            </w:r>
          </w:p>
          <w:p w14:paraId="1A70B69A" w14:textId="77777777" w:rsidR="001F0F51" w:rsidRPr="00F53424" w:rsidRDefault="001F0F51" w:rsidP="001F0F51">
            <w:pPr>
              <w:spacing w:after="0"/>
              <w:jc w:val="center"/>
              <w:rPr>
                <w:color w:val="FF0000"/>
                <w:lang w:val="en-US" w:eastAsia="ko-KR"/>
              </w:rPr>
            </w:pPr>
            <w:r w:rsidRPr="000F2A2D">
              <w:rPr>
                <w:color w:val="C00000"/>
              </w:rPr>
              <w:t>&lt;omitted text&gt;</w:t>
            </w:r>
          </w:p>
        </w:tc>
      </w:tr>
    </w:tbl>
    <w:p w14:paraId="231BF89A" w14:textId="1324BE32" w:rsidR="001F0F51" w:rsidRDefault="001F0F51" w:rsidP="00243A29">
      <w:pPr>
        <w:rPr>
          <w:color w:val="000000" w:themeColor="text1"/>
          <w:lang w:eastAsia="ja-JP"/>
        </w:rPr>
      </w:pPr>
      <w:r w:rsidRPr="00940035">
        <w:rPr>
          <w:color w:val="000000" w:themeColor="text1"/>
          <w:lang w:eastAsia="ja-JP"/>
        </w:rPr>
        <w:t xml:space="preserve"> </w:t>
      </w:r>
    </w:p>
    <w:p w14:paraId="7B2CCDEA" w14:textId="77777777" w:rsidR="001F0F51" w:rsidRPr="00AE2D80" w:rsidRDefault="001F0F51" w:rsidP="001F0F51">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3</w:t>
      </w:r>
      <w:r w:rsidRPr="00AE2D80">
        <w:rPr>
          <w:b/>
          <w:bCs/>
          <w:color w:val="000000" w:themeColor="text1"/>
          <w:lang w:eastAsia="ja-JP"/>
        </w:rPr>
        <w:t>:</w:t>
      </w:r>
      <w:r w:rsidRPr="00AE2D80">
        <w:rPr>
          <w:color w:val="000000" w:themeColor="text1"/>
          <w:lang w:eastAsia="ja-JP"/>
        </w:rPr>
        <w:t xml:space="preserve"> Support the following text proposal of Clause 5.1.6.5.2 of TS 38.214</w:t>
      </w:r>
    </w:p>
    <w:tbl>
      <w:tblPr>
        <w:tblStyle w:val="TableGrid"/>
        <w:tblW w:w="0" w:type="auto"/>
        <w:tblLook w:val="04A0" w:firstRow="1" w:lastRow="0" w:firstColumn="1" w:lastColumn="0" w:noHBand="0" w:noVBand="1"/>
      </w:tblPr>
      <w:tblGrid>
        <w:gridCol w:w="9962"/>
      </w:tblGrid>
      <w:tr w:rsidR="001F0F51" w14:paraId="3092BD52" w14:textId="77777777" w:rsidTr="0063208A">
        <w:tc>
          <w:tcPr>
            <w:tcW w:w="9962" w:type="dxa"/>
          </w:tcPr>
          <w:p w14:paraId="00E48CD6" w14:textId="77777777" w:rsidR="001F0F51" w:rsidRPr="00C03E64" w:rsidRDefault="001F0F51" w:rsidP="0063208A">
            <w:pPr>
              <w:pStyle w:val="Heading5"/>
              <w:numPr>
                <w:ilvl w:val="0"/>
                <w:numId w:val="0"/>
              </w:numPr>
              <w:tabs>
                <w:tab w:val="left" w:pos="284"/>
              </w:tabs>
              <w:rPr>
                <w:color w:val="000000"/>
                <w:lang w:val="en-US"/>
              </w:rPr>
            </w:pPr>
            <w:r w:rsidRPr="0048482F">
              <w:rPr>
                <w:color w:val="000000"/>
              </w:rPr>
              <w:t>5.1.6.</w:t>
            </w:r>
            <w:r>
              <w:rPr>
                <w:color w:val="000000"/>
                <w:lang w:val="en-US"/>
              </w:rPr>
              <w:t>5</w:t>
            </w:r>
            <w:r w:rsidRPr="0048482F">
              <w:rPr>
                <w:color w:val="000000"/>
              </w:rPr>
              <w:t>.</w:t>
            </w:r>
            <w:r>
              <w:rPr>
                <w:color w:val="000000"/>
                <w:lang w:val="en-US"/>
              </w:rPr>
              <w:t>2</w:t>
            </w:r>
            <w:r w:rsidRPr="0048482F">
              <w:rPr>
                <w:color w:val="000000"/>
              </w:rPr>
              <w:tab/>
            </w:r>
            <w:r>
              <w:rPr>
                <w:color w:val="000000"/>
                <w:lang w:val="en-US"/>
              </w:rPr>
              <w:t>PRS for carrier phase positioning</w:t>
            </w:r>
          </w:p>
          <w:p w14:paraId="5AFBA6E9" w14:textId="77777777" w:rsidR="001F0F51" w:rsidRPr="000F2A2D" w:rsidRDefault="001F0F51" w:rsidP="0063208A">
            <w:pPr>
              <w:jc w:val="center"/>
              <w:rPr>
                <w:color w:val="C00000"/>
              </w:rPr>
            </w:pPr>
            <w:r w:rsidRPr="000F2A2D">
              <w:rPr>
                <w:color w:val="C00000"/>
              </w:rPr>
              <w:t>&lt;omitted text&gt;</w:t>
            </w:r>
          </w:p>
          <w:p w14:paraId="033F2931" w14:textId="77777777" w:rsidR="001F0F51" w:rsidRPr="00EB0494" w:rsidRDefault="001F0F51" w:rsidP="001F0F51">
            <w:pPr>
              <w:spacing w:after="0"/>
              <w:rPr>
                <w:color w:val="FF0000"/>
              </w:rPr>
            </w:pPr>
            <w:r w:rsidRPr="001C629F">
              <w:t xml:space="preserve">If the UE reports </w:t>
            </w:r>
            <w:proofErr w:type="spellStart"/>
            <w:r w:rsidRPr="001C629F">
              <w:t>LoS</w:t>
            </w:r>
            <w:proofErr w:type="spellEnd"/>
            <w:r w:rsidRPr="001C629F">
              <w:t>/</w:t>
            </w:r>
            <w:proofErr w:type="spellStart"/>
            <w:r w:rsidRPr="001C629F">
              <w:t>NLoS</w:t>
            </w:r>
            <w:proofErr w:type="spellEnd"/>
            <w:r w:rsidRPr="001C629F">
              <w:t xml:space="preserve"> indicator(s) via higher layer parameter </w:t>
            </w:r>
            <w:r w:rsidRPr="001C629F">
              <w:rPr>
                <w:i/>
                <w:iCs/>
                <w:snapToGrid w:val="0"/>
              </w:rPr>
              <w:t>nr-</w:t>
            </w:r>
            <w:proofErr w:type="spellStart"/>
            <w:r w:rsidRPr="001C629F">
              <w:rPr>
                <w:i/>
                <w:iCs/>
              </w:rPr>
              <w:t>los</w:t>
            </w:r>
            <w:proofErr w:type="spellEnd"/>
            <w:r w:rsidRPr="001C629F">
              <w:rPr>
                <w:i/>
                <w:iCs/>
              </w:rPr>
              <w:t>-</w:t>
            </w:r>
            <w:proofErr w:type="spellStart"/>
            <w:r w:rsidRPr="001C629F">
              <w:rPr>
                <w:i/>
                <w:iCs/>
              </w:rPr>
              <w:t>nlos</w:t>
            </w:r>
            <w:proofErr w:type="spellEnd"/>
            <w:r w:rsidRPr="001C629F">
              <w:rPr>
                <w:i/>
                <w:iCs/>
              </w:rPr>
              <w:t xml:space="preserve">-Indicator </w:t>
            </w:r>
            <w:r w:rsidRPr="001C629F">
              <w:t xml:space="preserve">along with a measurement report containing DL RSCP or DL RSCPD the </w:t>
            </w:r>
            <w:proofErr w:type="spellStart"/>
            <w:r w:rsidRPr="001C629F">
              <w:t>LoS</w:t>
            </w:r>
            <w:proofErr w:type="spellEnd"/>
            <w:r w:rsidRPr="001C629F">
              <w:t>/</w:t>
            </w:r>
            <w:proofErr w:type="spellStart"/>
            <w:r w:rsidRPr="001C629F">
              <w:t>NLoS</w:t>
            </w:r>
            <w:proofErr w:type="spellEnd"/>
            <w:r w:rsidRPr="001C629F">
              <w:t xml:space="preserve"> indicator(s) are assumed to also apply to the DL RSCP or DL RSCPD measurements. </w:t>
            </w:r>
            <w:r w:rsidRPr="00333DA7">
              <w:rPr>
                <w:color w:val="C00000"/>
              </w:rPr>
              <w:t xml:space="preserve">The UE is not expected to report the DL RSCP or DL RSCPD measurement for additional detected paths. If the </w:t>
            </w:r>
            <w:proofErr w:type="spellStart"/>
            <w:r w:rsidRPr="00333DA7">
              <w:rPr>
                <w:color w:val="C00000"/>
              </w:rPr>
              <w:t>LoS</w:t>
            </w:r>
            <w:proofErr w:type="spellEnd"/>
            <w:r w:rsidRPr="00333DA7">
              <w:rPr>
                <w:color w:val="C00000"/>
              </w:rPr>
              <w:t>/</w:t>
            </w:r>
            <w:proofErr w:type="spellStart"/>
            <w:r w:rsidRPr="00333DA7">
              <w:rPr>
                <w:color w:val="C00000"/>
              </w:rPr>
              <w:t>NLoS</w:t>
            </w:r>
            <w:proofErr w:type="spellEnd"/>
            <w:r w:rsidRPr="00333DA7">
              <w:rPr>
                <w:color w:val="C00000"/>
              </w:rPr>
              <w:t xml:space="preserve"> indicator of the first detected path is not greater than that of any one of additionally detected paths, the UE is expected to report the DL RSCP or DL RSCPD measurement associated with the largest </w:t>
            </w:r>
            <w:proofErr w:type="spellStart"/>
            <w:r w:rsidRPr="00333DA7">
              <w:rPr>
                <w:color w:val="C00000"/>
              </w:rPr>
              <w:t>LoS</w:t>
            </w:r>
            <w:proofErr w:type="spellEnd"/>
            <w:r w:rsidRPr="00333DA7">
              <w:rPr>
                <w:color w:val="C00000"/>
              </w:rPr>
              <w:t>/</w:t>
            </w:r>
            <w:proofErr w:type="spellStart"/>
            <w:r w:rsidRPr="00333DA7">
              <w:rPr>
                <w:color w:val="C00000"/>
              </w:rPr>
              <w:t>NLoS</w:t>
            </w:r>
            <w:proofErr w:type="spellEnd"/>
            <w:r w:rsidRPr="00333DA7">
              <w:rPr>
                <w:color w:val="C00000"/>
              </w:rPr>
              <w:t xml:space="preserve"> indicator.</w:t>
            </w:r>
            <w:r>
              <w:rPr>
                <w:color w:val="FF0000"/>
              </w:rPr>
              <w:t xml:space="preserve"> </w:t>
            </w:r>
          </w:p>
          <w:p w14:paraId="291BF500" w14:textId="77777777" w:rsidR="001F0F51" w:rsidRPr="00940035" w:rsidRDefault="001F0F51" w:rsidP="001F0F51">
            <w:pPr>
              <w:spacing w:after="0"/>
              <w:jc w:val="center"/>
              <w:rPr>
                <w:color w:val="FF0000"/>
              </w:rPr>
            </w:pPr>
            <w:r w:rsidRPr="000F2A2D">
              <w:rPr>
                <w:color w:val="C00000"/>
              </w:rPr>
              <w:t>&lt;omitted text&gt;</w:t>
            </w:r>
          </w:p>
        </w:tc>
      </w:tr>
    </w:tbl>
    <w:p w14:paraId="0875C5BD" w14:textId="77777777" w:rsidR="001F0F51" w:rsidRDefault="001F0F51" w:rsidP="001F0F51">
      <w:pPr>
        <w:rPr>
          <w:color w:val="000000" w:themeColor="text1"/>
          <w:sz w:val="22"/>
          <w:szCs w:val="22"/>
          <w:lang w:eastAsia="ja-JP"/>
        </w:rPr>
      </w:pPr>
    </w:p>
    <w:p w14:paraId="17878B31" w14:textId="77777777" w:rsidR="001F0F51" w:rsidRPr="00AE2D80" w:rsidRDefault="001F0F51" w:rsidP="001F0F51">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4</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1</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1F0F51" w14:paraId="73BD00FA" w14:textId="77777777" w:rsidTr="0063208A">
        <w:tc>
          <w:tcPr>
            <w:tcW w:w="9962" w:type="dxa"/>
          </w:tcPr>
          <w:p w14:paraId="45F39FB5" w14:textId="77777777" w:rsidR="001F0F51" w:rsidRPr="00C90B84" w:rsidRDefault="001F0F51" w:rsidP="0063208A">
            <w:pPr>
              <w:pStyle w:val="Heading5"/>
              <w:numPr>
                <w:ilvl w:val="0"/>
                <w:numId w:val="0"/>
              </w:numPr>
            </w:pPr>
            <w:r w:rsidRPr="00C90B84">
              <w:lastRenderedPageBreak/>
              <w:t>5.1.6.5.1</w:t>
            </w:r>
            <w:r w:rsidRPr="00C90B84">
              <w:tab/>
              <w:t>PRS receiver frequency hopping</w:t>
            </w:r>
          </w:p>
          <w:p w14:paraId="2E42B27B" w14:textId="77777777" w:rsidR="001F0F51" w:rsidRPr="007B1BD4" w:rsidRDefault="001F0F51" w:rsidP="0063208A">
            <w:r w:rsidRPr="007B1BD4">
              <w:t>The reduced capability UE may be configured to measure and report, subject to UE capability, via [</w:t>
            </w:r>
            <w:r w:rsidRPr="00D04C34">
              <w:rPr>
                <w:i/>
                <w:iCs/>
              </w:rPr>
              <w:t>nr-</w:t>
            </w:r>
            <w:r>
              <w:rPr>
                <w:i/>
                <w:iCs/>
              </w:rPr>
              <w:t>Requested</w:t>
            </w:r>
            <w:r w:rsidRPr="00D04C34">
              <w:rPr>
                <w:i/>
                <w:iCs/>
              </w:rPr>
              <w:t>-DL-</w:t>
            </w:r>
            <w:r>
              <w:rPr>
                <w:i/>
                <w:iCs/>
              </w:rPr>
              <w:t>PRS-</w:t>
            </w:r>
            <w:proofErr w:type="spellStart"/>
            <w:r>
              <w:rPr>
                <w:i/>
                <w:iCs/>
              </w:rPr>
              <w:t>measurementBasedOnMultihopRx</w:t>
            </w:r>
            <w:proofErr w:type="spellEnd"/>
            <w:r w:rsidRPr="007B1BD4">
              <w:t xml:space="preserve">] the DL RSTD, DL PRS-RSRP, DL PRS-RSRPP, or UE Rx-Tx time difference using receiver frequency hopping for a DL PRS resource, with </w:t>
            </w:r>
            <w:r>
              <w:t xml:space="preserve">a requested </w:t>
            </w:r>
            <w:r w:rsidRPr="007B1BD4">
              <w:t>bandwidth</w:t>
            </w:r>
            <w:r>
              <w:t xml:space="preserve"> of all hops</w:t>
            </w:r>
            <w:r w:rsidRPr="007B1BD4">
              <w:t xml:space="preserve"> that may be greater than the maximum reduced capability UE bandwidth.</w:t>
            </w:r>
            <w:r>
              <w:t xml:space="preserve"> </w:t>
            </w:r>
            <w:r w:rsidRPr="007B1BD4">
              <w:t>The reduced capability UE performing receiver frequency hopping may report via [</w:t>
            </w:r>
            <w:r w:rsidRPr="007B1BD4">
              <w:rPr>
                <w:i/>
                <w:iCs/>
              </w:rPr>
              <w:t>higher layer parameter</w:t>
            </w:r>
            <w:r w:rsidRPr="007B1BD4">
              <w:t>] one measurement associated with one received frequency hop or one measurement based on multiple hops of the DL PRS.</w:t>
            </w:r>
            <w:r>
              <w:t xml:space="preserve"> The reduced capability UE may report whether the measurement is associated with one received frequency hop or multiple frequency hops of the DL PRS. </w:t>
            </w:r>
            <w:r w:rsidRPr="00AB7EA6">
              <w:rPr>
                <w:color w:val="C00000"/>
              </w:rPr>
              <w:t xml:space="preserve">For a RSTD measurement, </w:t>
            </w:r>
            <w:r>
              <w:rPr>
                <w:color w:val="C00000"/>
              </w:rPr>
              <w:t>t</w:t>
            </w:r>
            <w:r w:rsidRPr="00AB7EA6">
              <w:rPr>
                <w:color w:val="C00000"/>
              </w:rPr>
              <w:t xml:space="preserve">he </w:t>
            </w:r>
            <w:r w:rsidRPr="00855597">
              <w:rPr>
                <w:color w:val="C00000"/>
              </w:rPr>
              <w:t>reduced capability UE</w:t>
            </w:r>
            <w:r>
              <w:rPr>
                <w:color w:val="C00000"/>
              </w:rPr>
              <w:t xml:space="preserve"> is expected to measure two different DL PRS resources with the same number of frequency hops. </w:t>
            </w:r>
            <w:r>
              <w:t>In RRC_CONNECTED mode, t</w:t>
            </w:r>
            <w:r w:rsidRPr="007B1BD4">
              <w:t xml:space="preserve">he reduced capability UE is expected to use a single instance of a configured measurement gap to receive all hops of the DL PRS using receiver frequency hopping. </w:t>
            </w:r>
          </w:p>
          <w:p w14:paraId="4FC5D659" w14:textId="77777777" w:rsidR="001F0F51" w:rsidRPr="00860460" w:rsidRDefault="001F0F51" w:rsidP="001F0F51">
            <w:pPr>
              <w:pStyle w:val="Heading5"/>
              <w:numPr>
                <w:ilvl w:val="0"/>
                <w:numId w:val="0"/>
              </w:numPr>
              <w:tabs>
                <w:tab w:val="left" w:pos="284"/>
              </w:tabs>
              <w:spacing w:after="0"/>
              <w:jc w:val="center"/>
              <w:rPr>
                <w:rFonts w:ascii="Times" w:hAnsi="Times" w:cs="Times"/>
                <w:color w:val="000000"/>
                <w:sz w:val="20"/>
                <w:szCs w:val="18"/>
              </w:rPr>
            </w:pPr>
            <w:r w:rsidRPr="000F2A2D">
              <w:rPr>
                <w:rFonts w:ascii="Times" w:hAnsi="Times" w:cs="Times"/>
                <w:color w:val="C00000"/>
                <w:sz w:val="20"/>
                <w:szCs w:val="18"/>
              </w:rPr>
              <w:t>&lt;omitted text&gt;</w:t>
            </w:r>
          </w:p>
        </w:tc>
      </w:tr>
    </w:tbl>
    <w:p w14:paraId="6B48079F" w14:textId="77777777" w:rsidR="00243A29" w:rsidRDefault="00243A29" w:rsidP="00F52813">
      <w:pPr>
        <w:rPr>
          <w:rFonts w:cs="Arial"/>
          <w:szCs w:val="22"/>
        </w:rPr>
      </w:pPr>
    </w:p>
    <w:p w14:paraId="2647DD0C" w14:textId="77777777" w:rsidR="00251510" w:rsidRPr="00AE2D80" w:rsidRDefault="00251510" w:rsidP="00251510">
      <w:pPr>
        <w:rPr>
          <w:color w:val="000000" w:themeColor="text1"/>
          <w:lang w:eastAsia="ja-JP"/>
        </w:rPr>
      </w:pPr>
      <w:r w:rsidRPr="00AE2D80">
        <w:rPr>
          <w:b/>
          <w:bCs/>
          <w:color w:val="000000" w:themeColor="text1"/>
          <w:lang w:eastAsia="ja-JP"/>
        </w:rPr>
        <w:t xml:space="preserve">Proposal </w:t>
      </w:r>
      <w:r>
        <w:rPr>
          <w:b/>
          <w:bCs/>
          <w:color w:val="000000" w:themeColor="text1"/>
          <w:lang w:eastAsia="ja-JP"/>
        </w:rPr>
        <w:t>5</w:t>
      </w:r>
      <w:r w:rsidRPr="00AE2D80">
        <w:rPr>
          <w:b/>
          <w:bCs/>
          <w:color w:val="000000" w:themeColor="text1"/>
          <w:lang w:eastAsia="ja-JP"/>
        </w:rPr>
        <w:t>:</w:t>
      </w:r>
      <w:r w:rsidRPr="00AE2D80">
        <w:rPr>
          <w:color w:val="000000" w:themeColor="text1"/>
          <w:lang w:eastAsia="ja-JP"/>
        </w:rPr>
        <w:t xml:space="preserve"> Support the following text proposal of Clause 5.1.6.5.</w:t>
      </w:r>
      <w:r>
        <w:rPr>
          <w:color w:val="000000" w:themeColor="text1"/>
          <w:lang w:eastAsia="ja-JP"/>
        </w:rPr>
        <w:t>3</w:t>
      </w:r>
      <w:r w:rsidRPr="00AE2D80">
        <w:rPr>
          <w:color w:val="000000" w:themeColor="text1"/>
          <w:lang w:eastAsia="ja-JP"/>
        </w:rPr>
        <w:t xml:space="preserve"> of TS 38.214</w:t>
      </w:r>
    </w:p>
    <w:tbl>
      <w:tblPr>
        <w:tblStyle w:val="TableGrid"/>
        <w:tblW w:w="0" w:type="auto"/>
        <w:tblLook w:val="04A0" w:firstRow="1" w:lastRow="0" w:firstColumn="1" w:lastColumn="0" w:noHBand="0" w:noVBand="1"/>
      </w:tblPr>
      <w:tblGrid>
        <w:gridCol w:w="9962"/>
      </w:tblGrid>
      <w:tr w:rsidR="00251510" w14:paraId="33C12CDA" w14:textId="77777777" w:rsidTr="0063208A">
        <w:tc>
          <w:tcPr>
            <w:tcW w:w="9962" w:type="dxa"/>
          </w:tcPr>
          <w:p w14:paraId="2DF7CAB6" w14:textId="77777777" w:rsidR="00251510" w:rsidRPr="00D5070A" w:rsidRDefault="00251510" w:rsidP="0063208A">
            <w:pPr>
              <w:pStyle w:val="Heading5"/>
              <w:numPr>
                <w:ilvl w:val="0"/>
                <w:numId w:val="0"/>
              </w:numPr>
            </w:pPr>
            <w:r w:rsidRPr="00D5070A">
              <w:t>5.1.6.5.3</w:t>
            </w:r>
            <w:r w:rsidRPr="00D5070A">
              <w:tab/>
              <w:t>PRS bandwidth aggregation for positioning measurements</w:t>
            </w:r>
          </w:p>
          <w:p w14:paraId="1628682F" w14:textId="77777777" w:rsidR="00251510" w:rsidRPr="001C629F" w:rsidRDefault="00251510" w:rsidP="0063208A">
            <w:pPr>
              <w:spacing w:before="240"/>
            </w:pPr>
            <w:r w:rsidRPr="001C629F">
              <w:rPr>
                <w:rFonts w:ascii="Times" w:hAnsi="Times" w:cs="Times"/>
              </w:rPr>
              <w:t xml:space="preserve">When the UE is expected to perform </w:t>
            </w:r>
            <w:r>
              <w:rPr>
                <w:rFonts w:ascii="Times" w:hAnsi="Times" w:cs="Times"/>
              </w:rPr>
              <w:t>aggregated</w:t>
            </w:r>
            <w:r w:rsidRPr="001C629F">
              <w:rPr>
                <w:rFonts w:ascii="Times" w:hAnsi="Times" w:cs="Times"/>
              </w:rPr>
              <w:t xml:space="preserve"> measurements for bandwidth aggregation across DL PRS positioning frequency layers, the UE expects to be configured with linkage information, via higher layer parameter [</w:t>
            </w:r>
            <w:r w:rsidRPr="004250E1">
              <w:rPr>
                <w:rFonts w:ascii="Times" w:hAnsi="Times" w:cs="Times"/>
                <w:i/>
                <w:iCs/>
              </w:rPr>
              <w:t>nr-linked-DL-PRS-</w:t>
            </w:r>
            <w:proofErr w:type="spellStart"/>
            <w:r w:rsidRPr="004250E1">
              <w:rPr>
                <w:rFonts w:ascii="Times" w:hAnsi="Times" w:cs="Times"/>
                <w:i/>
                <w:iCs/>
              </w:rPr>
              <w:t>ResourceSetIDList</w:t>
            </w:r>
            <w:proofErr w:type="spellEnd"/>
            <w:r w:rsidRPr="004250E1">
              <w:rPr>
                <w:rFonts w:ascii="Times" w:hAnsi="Times" w:cs="Times"/>
                <w:i/>
                <w:iCs/>
              </w:rPr>
              <w:t>-</w:t>
            </w:r>
            <w:proofErr w:type="spellStart"/>
            <w:r w:rsidRPr="004250E1">
              <w:rPr>
                <w:rFonts w:ascii="Times" w:hAnsi="Times" w:cs="Times"/>
                <w:i/>
                <w:iCs/>
              </w:rPr>
              <w:t>PrsAggregation</w:t>
            </w:r>
            <w:proofErr w:type="spellEnd"/>
            <w:r w:rsidRPr="001C629F">
              <w:rPr>
                <w:rFonts w:ascii="Times" w:hAnsi="Times" w:cs="Times"/>
              </w:rPr>
              <w:t xml:space="preserve">], between DL PRS resource sets across DL PRS positioning frequency layers. For the linked DL PRS resource sets, the UE is expected to be configured with the same values of QCL, </w:t>
            </w:r>
            <w:r w:rsidRPr="001C629F">
              <w:rPr>
                <w:rFonts w:ascii="Times" w:hAnsi="Times" w:cs="Times"/>
                <w:i/>
                <w:iCs/>
              </w:rPr>
              <w:t>dl-PRS-Periodicity-and-</w:t>
            </w:r>
            <w:proofErr w:type="spellStart"/>
            <w:r w:rsidRPr="001C629F">
              <w:rPr>
                <w:rFonts w:ascii="Times" w:hAnsi="Times" w:cs="Times"/>
                <w:i/>
                <w:iCs/>
              </w:rPr>
              <w:t>ResourceSetSlotOffset</w:t>
            </w:r>
            <w:proofErr w:type="spellEnd"/>
            <w:r w:rsidRPr="001C629F">
              <w:rPr>
                <w:rFonts w:ascii="Times" w:hAnsi="Times" w:cs="Times"/>
                <w:i/>
                <w:iCs/>
              </w:rPr>
              <w:t>, dl-PRS-</w:t>
            </w:r>
            <w:proofErr w:type="spellStart"/>
            <w:r w:rsidRPr="001C629F">
              <w:rPr>
                <w:rFonts w:ascii="Times" w:hAnsi="Times" w:cs="Times"/>
                <w:i/>
                <w:iCs/>
              </w:rPr>
              <w:t>NumSymbols</w:t>
            </w:r>
            <w:proofErr w:type="spellEnd"/>
            <w:r w:rsidRPr="001C629F">
              <w:rPr>
                <w:rFonts w:ascii="Times" w:hAnsi="Times" w:cs="Times"/>
              </w:rPr>
              <w:t>,</w:t>
            </w:r>
            <w:r w:rsidRPr="001C629F">
              <w:rPr>
                <w:rFonts w:ascii="Times" w:hAnsi="Times" w:cs="Times"/>
                <w:b/>
                <w:i/>
              </w:rPr>
              <w:t xml:space="preserve"> </w:t>
            </w:r>
            <w:r w:rsidRPr="001C629F">
              <w:rPr>
                <w:rFonts w:ascii="Times" w:hAnsi="Times" w:cs="Times"/>
                <w:bCs/>
                <w:i/>
                <w:noProof/>
              </w:rPr>
              <w:t>dl-PRS-ResourceTimeGap,</w:t>
            </w:r>
            <w:r>
              <w:rPr>
                <w:rFonts w:ascii="Times" w:hAnsi="Times" w:cs="Times"/>
                <w:bCs/>
                <w:i/>
                <w:noProof/>
              </w:rPr>
              <w:t xml:space="preserve"> </w:t>
            </w:r>
            <w:r w:rsidRPr="000C4450">
              <w:rPr>
                <w:rFonts w:ascii="Times" w:hAnsi="Times" w:cs="Times"/>
                <w:bCs/>
                <w:i/>
                <w:noProof/>
              </w:rPr>
              <w:t>dl-PRS-ResourceRepetitionFactor</w:t>
            </w:r>
            <w:r>
              <w:rPr>
                <w:rFonts w:ascii="Times" w:hAnsi="Times" w:cs="Times"/>
                <w:bCs/>
                <w:i/>
                <w:noProof/>
              </w:rPr>
              <w:t>,</w:t>
            </w:r>
            <w:r w:rsidRPr="001C629F">
              <w:rPr>
                <w:rFonts w:ascii="Times" w:hAnsi="Times" w:cs="Times"/>
                <w:bCs/>
                <w:i/>
                <w:noProof/>
              </w:rPr>
              <w:t xml:space="preserve"> </w:t>
            </w:r>
            <w:r w:rsidRPr="001C629F">
              <w:rPr>
                <w:rFonts w:ascii="Times" w:hAnsi="Times" w:cs="Times"/>
                <w:i/>
                <w:iCs/>
              </w:rPr>
              <w:t>dl-PRS-</w:t>
            </w:r>
            <w:proofErr w:type="spellStart"/>
            <w:r w:rsidRPr="001C629F">
              <w:rPr>
                <w:rFonts w:ascii="Times" w:hAnsi="Times" w:cs="Times"/>
                <w:i/>
                <w:iCs/>
              </w:rPr>
              <w:t>ResourceSymbolOffset</w:t>
            </w:r>
            <w:proofErr w:type="spellEnd"/>
            <w:r w:rsidRPr="001C629F">
              <w:rPr>
                <w:rFonts w:ascii="Times" w:hAnsi="Times" w:cs="Times"/>
                <w:i/>
                <w:iCs/>
              </w:rPr>
              <w:t>,</w:t>
            </w:r>
            <w:r w:rsidRPr="001C629F">
              <w:rPr>
                <w:rFonts w:ascii="Times" w:hAnsi="Times" w:cs="Times"/>
              </w:rPr>
              <w:t xml:space="preserve"> </w:t>
            </w:r>
            <w:r w:rsidRPr="001C629F">
              <w:rPr>
                <w:rFonts w:ascii="Times" w:hAnsi="Times" w:cs="Times"/>
                <w:i/>
                <w:iCs/>
                <w:snapToGrid w:val="0"/>
              </w:rPr>
              <w:t>dl-prs-</w:t>
            </w:r>
            <w:proofErr w:type="spellStart"/>
            <w:r w:rsidRPr="001C629F">
              <w:rPr>
                <w:rFonts w:ascii="Times" w:hAnsi="Times" w:cs="Times"/>
                <w:i/>
                <w:iCs/>
                <w:snapToGrid w:val="0"/>
              </w:rPr>
              <w:t>MutingBitRepetitionFactor</w:t>
            </w:r>
            <w:proofErr w:type="spellEnd"/>
            <w:r w:rsidRPr="001C629F">
              <w:rPr>
                <w:rFonts w:ascii="Times" w:hAnsi="Times" w:cs="Times"/>
                <w:i/>
                <w:iCs/>
                <w:snapToGrid w:val="0"/>
              </w:rPr>
              <w:t>,</w:t>
            </w:r>
            <w:r w:rsidRPr="001C629F">
              <w:rPr>
                <w:rFonts w:ascii="Times" w:hAnsi="Times" w:cs="Times"/>
              </w:rPr>
              <w:t xml:space="preserve"> </w:t>
            </w:r>
            <w:r w:rsidRPr="001C629F">
              <w:rPr>
                <w:rFonts w:eastAsia="Times New Roman"/>
                <w:i/>
                <w:iCs/>
                <w:lang w:val="en-US" w:eastAsia="ko-KR"/>
              </w:rPr>
              <w:t>dl-PRS-</w:t>
            </w:r>
            <w:proofErr w:type="spellStart"/>
            <w:r w:rsidRPr="001C629F">
              <w:rPr>
                <w:rFonts w:eastAsia="Times New Roman"/>
                <w:i/>
                <w:iCs/>
                <w:lang w:val="en-US" w:eastAsia="ko-KR"/>
              </w:rPr>
              <w:t>CyclicPrefix</w:t>
            </w:r>
            <w:proofErr w:type="spellEnd"/>
            <w:r w:rsidRPr="001C629F">
              <w:rPr>
                <w:rFonts w:ascii="Times" w:hAnsi="Times" w:cs="Times"/>
              </w:rPr>
              <w:t xml:space="preserve">, comb size, power per subcarrier, </w:t>
            </w:r>
            <w:r w:rsidRPr="001C629F">
              <w:rPr>
                <w:rFonts w:ascii="Times" w:hAnsi="Times" w:cs="Times"/>
                <w:i/>
                <w:iCs/>
              </w:rPr>
              <w:t>NR-</w:t>
            </w:r>
            <w:proofErr w:type="spellStart"/>
            <w:r w:rsidRPr="001C629F">
              <w:rPr>
                <w:rFonts w:ascii="Times" w:hAnsi="Times" w:cs="Times"/>
                <w:i/>
                <w:iCs/>
              </w:rPr>
              <w:t>MutingPattern</w:t>
            </w:r>
            <w:proofErr w:type="spellEnd"/>
            <w:r w:rsidRPr="001C629F">
              <w:rPr>
                <w:rFonts w:ascii="Times" w:hAnsi="Times" w:cs="Times"/>
              </w:rPr>
              <w:t xml:space="preserve">, and </w:t>
            </w:r>
            <w:r w:rsidRPr="001C629F">
              <w:rPr>
                <w:rFonts w:ascii="Times" w:hAnsi="Times" w:cs="Times"/>
                <w:i/>
                <w:iCs/>
              </w:rPr>
              <w:t xml:space="preserve">NR-DL-PRS-SFN0-Offset, </w:t>
            </w:r>
            <w:r w:rsidRPr="001C629F">
              <w:rPr>
                <w:rFonts w:ascii="Times" w:hAnsi="Times" w:cs="Times"/>
              </w:rPr>
              <w:t>and the UE is expected to be configured with DL PRS resources that maintain uniformly spaced DL PRS RE pattern within a symbol across aggregated DL PRS positioning frequency layers. The UE assume</w:t>
            </w:r>
            <w:r>
              <w:rPr>
                <w:rFonts w:ascii="Times" w:hAnsi="Times" w:cs="Times"/>
              </w:rPr>
              <w:t>s</w:t>
            </w:r>
            <w:r w:rsidRPr="001C629F">
              <w:rPr>
                <w:rFonts w:ascii="Times" w:hAnsi="Times" w:cs="Times"/>
              </w:rPr>
              <w:t xml:space="preserve"> that DL PRS resources across the linked DL PRS resource sets which satisfy the above conditions are linked </w:t>
            </w:r>
            <w:r w:rsidRPr="001C629F">
              <w:t>for bandwidth aggregation</w:t>
            </w:r>
            <w:r w:rsidRPr="00776A2F">
              <w:rPr>
                <w:rFonts w:ascii="Times" w:hAnsi="Times" w:cs="Times"/>
                <w:strike/>
                <w:color w:val="C00000"/>
              </w:rPr>
              <w:t>, and the UE may assume phase continuity on the DL PRS resources on same symbol(s)</w:t>
            </w:r>
            <w:r w:rsidRPr="001C629F">
              <w:rPr>
                <w:rFonts w:ascii="Times" w:hAnsi="Times" w:cs="Times"/>
              </w:rPr>
              <w:t xml:space="preserve">; otherwise, </w:t>
            </w:r>
            <w:r w:rsidRPr="001C629F">
              <w:t>the UE does not assume that PRS resources from the linked DL PRS resource sets are linked for bandwidth aggregation.</w:t>
            </w:r>
          </w:p>
          <w:p w14:paraId="2731922A" w14:textId="77777777" w:rsidR="00251510" w:rsidRDefault="00251510" w:rsidP="0063208A">
            <w:pPr>
              <w:spacing w:after="0"/>
              <w:jc w:val="center"/>
              <w:rPr>
                <w:rFonts w:cs="Arial"/>
                <w:szCs w:val="22"/>
              </w:rPr>
            </w:pPr>
            <w:r w:rsidRPr="000F2A2D">
              <w:rPr>
                <w:rFonts w:ascii="Times" w:hAnsi="Times" w:cs="Times"/>
                <w:color w:val="C00000"/>
                <w:szCs w:val="18"/>
              </w:rPr>
              <w:t>&lt;omitted text&gt;</w:t>
            </w:r>
          </w:p>
        </w:tc>
      </w:tr>
    </w:tbl>
    <w:p w14:paraId="14E267A3" w14:textId="77777777" w:rsidR="00251510" w:rsidRDefault="00251510" w:rsidP="00251510">
      <w:pPr>
        <w:rPr>
          <w:rFonts w:cs="Arial"/>
          <w:szCs w:val="22"/>
        </w:rPr>
      </w:pPr>
    </w:p>
    <w:tbl>
      <w:tblPr>
        <w:tblW w:w="9881" w:type="dxa"/>
        <w:tblInd w:w="37" w:type="dxa"/>
        <w:tblLayout w:type="fixed"/>
        <w:tblCellMar>
          <w:left w:w="42" w:type="dxa"/>
          <w:right w:w="42" w:type="dxa"/>
        </w:tblCellMar>
        <w:tblLook w:val="0000" w:firstRow="0" w:lastRow="0" w:firstColumn="0" w:lastColumn="0" w:noHBand="0" w:noVBand="0"/>
      </w:tblPr>
      <w:tblGrid>
        <w:gridCol w:w="1943"/>
        <w:gridCol w:w="7938"/>
      </w:tblGrid>
      <w:tr w:rsidR="00251510" w:rsidRPr="00940035" w14:paraId="1BC5940A" w14:textId="77777777" w:rsidTr="0063208A">
        <w:tc>
          <w:tcPr>
            <w:tcW w:w="1943" w:type="dxa"/>
            <w:tcBorders>
              <w:top w:val="single" w:sz="4" w:space="0" w:color="auto"/>
              <w:left w:val="single" w:sz="4" w:space="0" w:color="auto"/>
            </w:tcBorders>
          </w:tcPr>
          <w:p w14:paraId="4CAE93C8" w14:textId="77777777" w:rsidR="00251510" w:rsidRPr="00940035" w:rsidRDefault="00251510" w:rsidP="0063208A">
            <w:pPr>
              <w:pStyle w:val="CRCoverPage"/>
              <w:tabs>
                <w:tab w:val="right" w:pos="2184"/>
              </w:tabs>
              <w:spacing w:after="0"/>
              <w:rPr>
                <w:rFonts w:ascii="Times New Roman" w:hAnsi="Times New Roman"/>
                <w:b/>
                <w:i/>
                <w:noProof/>
              </w:rPr>
            </w:pPr>
            <w:r w:rsidRPr="00940035">
              <w:rPr>
                <w:rFonts w:ascii="Times New Roman" w:hAnsi="Times New Roman"/>
                <w:b/>
                <w:i/>
                <w:noProof/>
              </w:rPr>
              <w:t>Reason for change:</w:t>
            </w:r>
          </w:p>
        </w:tc>
        <w:tc>
          <w:tcPr>
            <w:tcW w:w="7938" w:type="dxa"/>
            <w:tcBorders>
              <w:top w:val="single" w:sz="4" w:space="0" w:color="auto"/>
              <w:right w:val="single" w:sz="4" w:space="0" w:color="auto"/>
            </w:tcBorders>
            <w:shd w:val="clear" w:color="auto" w:fill="auto"/>
          </w:tcPr>
          <w:p w14:paraId="60684901" w14:textId="77777777" w:rsidR="00251510" w:rsidRPr="00C91801" w:rsidRDefault="00251510" w:rsidP="0063208A">
            <w:pPr>
              <w:pStyle w:val="3GPPNormalText"/>
              <w:widowControl w:val="0"/>
              <w:tabs>
                <w:tab w:val="clear" w:pos="1440"/>
              </w:tabs>
              <w:ind w:left="0" w:firstLine="0"/>
              <w:rPr>
                <w:noProof/>
                <w:sz w:val="20"/>
                <w:szCs w:val="20"/>
              </w:rPr>
            </w:pPr>
            <w:r>
              <w:rPr>
                <w:noProof/>
                <w:sz w:val="20"/>
                <w:szCs w:val="20"/>
              </w:rPr>
              <w:t xml:space="preserve">In case the UE is configured with bandwidth aggregation for positioning measurement, the LMF provide linkage signaling. In the current TS38.214 specification, we have a description such that the UE may assume phase continuity between PFLs. However, it is ambiguous description as there would be different level of phase continuity. This is unnecessary description in TS 38.214 and needs to be removed. The linkage signaling clearly informs which PFLs would be used for bandwidth aggregation.  </w:t>
            </w:r>
          </w:p>
        </w:tc>
      </w:tr>
      <w:tr w:rsidR="00251510" w:rsidRPr="00940035" w14:paraId="77FB7DC3" w14:textId="77777777" w:rsidTr="0063208A">
        <w:tc>
          <w:tcPr>
            <w:tcW w:w="1943" w:type="dxa"/>
            <w:tcBorders>
              <w:left w:val="single" w:sz="4" w:space="0" w:color="auto"/>
            </w:tcBorders>
          </w:tcPr>
          <w:p w14:paraId="05CD13F6" w14:textId="77777777" w:rsidR="00251510" w:rsidRPr="00940035" w:rsidRDefault="00251510"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27836D0E" w14:textId="77777777" w:rsidR="00251510" w:rsidRPr="00C91801" w:rsidRDefault="00251510" w:rsidP="0063208A">
            <w:pPr>
              <w:pStyle w:val="CRCoverPage"/>
              <w:spacing w:after="0"/>
              <w:rPr>
                <w:rFonts w:ascii="Times New Roman" w:hAnsi="Times New Roman"/>
                <w:noProof/>
              </w:rPr>
            </w:pPr>
          </w:p>
        </w:tc>
      </w:tr>
      <w:tr w:rsidR="00251510" w:rsidRPr="00940035" w14:paraId="346AC8C7" w14:textId="77777777" w:rsidTr="0063208A">
        <w:tc>
          <w:tcPr>
            <w:tcW w:w="1943" w:type="dxa"/>
            <w:tcBorders>
              <w:left w:val="single" w:sz="4" w:space="0" w:color="auto"/>
            </w:tcBorders>
          </w:tcPr>
          <w:p w14:paraId="06148D37" w14:textId="77777777" w:rsidR="00251510" w:rsidRPr="00940035" w:rsidRDefault="00251510" w:rsidP="0063208A">
            <w:pPr>
              <w:pStyle w:val="CRCoverPage"/>
              <w:tabs>
                <w:tab w:val="right" w:pos="2184"/>
              </w:tabs>
              <w:spacing w:after="0"/>
              <w:rPr>
                <w:rFonts w:ascii="Times New Roman" w:hAnsi="Times New Roman"/>
                <w:b/>
                <w:i/>
                <w:noProof/>
              </w:rPr>
            </w:pPr>
            <w:r w:rsidRPr="00940035">
              <w:rPr>
                <w:rFonts w:ascii="Times New Roman" w:hAnsi="Times New Roman"/>
                <w:b/>
                <w:i/>
                <w:noProof/>
              </w:rPr>
              <w:t>Summary of change:</w:t>
            </w:r>
          </w:p>
        </w:tc>
        <w:tc>
          <w:tcPr>
            <w:tcW w:w="7938" w:type="dxa"/>
            <w:tcBorders>
              <w:right w:val="single" w:sz="4" w:space="0" w:color="auto"/>
            </w:tcBorders>
            <w:shd w:val="clear" w:color="auto" w:fill="auto"/>
          </w:tcPr>
          <w:p w14:paraId="5D7A35B2" w14:textId="77777777" w:rsidR="00251510" w:rsidRPr="00C91801" w:rsidRDefault="00251510" w:rsidP="0063208A">
            <w:pPr>
              <w:rPr>
                <w:noProof/>
              </w:rPr>
            </w:pPr>
            <w:r>
              <w:rPr>
                <w:noProof/>
              </w:rPr>
              <w:t>Remove the current unclear description related to the phase continuity assumption.</w:t>
            </w:r>
          </w:p>
        </w:tc>
      </w:tr>
      <w:tr w:rsidR="00251510" w:rsidRPr="00940035" w14:paraId="7B843CB7" w14:textId="77777777" w:rsidTr="0063208A">
        <w:tc>
          <w:tcPr>
            <w:tcW w:w="1943" w:type="dxa"/>
            <w:tcBorders>
              <w:left w:val="single" w:sz="4" w:space="0" w:color="auto"/>
            </w:tcBorders>
          </w:tcPr>
          <w:p w14:paraId="7FA54F55" w14:textId="77777777" w:rsidR="00251510" w:rsidRPr="00940035" w:rsidRDefault="00251510" w:rsidP="0063208A">
            <w:pPr>
              <w:pStyle w:val="CRCoverPage"/>
              <w:spacing w:after="0"/>
              <w:rPr>
                <w:rFonts w:ascii="Times New Roman" w:hAnsi="Times New Roman"/>
                <w:b/>
                <w:i/>
                <w:noProof/>
              </w:rPr>
            </w:pPr>
          </w:p>
        </w:tc>
        <w:tc>
          <w:tcPr>
            <w:tcW w:w="7938" w:type="dxa"/>
            <w:tcBorders>
              <w:right w:val="single" w:sz="4" w:space="0" w:color="auto"/>
            </w:tcBorders>
            <w:shd w:val="clear" w:color="auto" w:fill="auto"/>
          </w:tcPr>
          <w:p w14:paraId="03E1764E" w14:textId="77777777" w:rsidR="00251510" w:rsidRPr="00C91801" w:rsidRDefault="00251510" w:rsidP="0063208A">
            <w:pPr>
              <w:pStyle w:val="CRCoverPage"/>
              <w:spacing w:after="0"/>
              <w:rPr>
                <w:rFonts w:ascii="Times New Roman" w:hAnsi="Times New Roman"/>
                <w:noProof/>
              </w:rPr>
            </w:pPr>
          </w:p>
        </w:tc>
      </w:tr>
      <w:tr w:rsidR="00251510" w:rsidRPr="00940035" w14:paraId="315D769E" w14:textId="77777777" w:rsidTr="0063208A">
        <w:tc>
          <w:tcPr>
            <w:tcW w:w="1943" w:type="dxa"/>
            <w:tcBorders>
              <w:left w:val="single" w:sz="4" w:space="0" w:color="auto"/>
              <w:bottom w:val="single" w:sz="4" w:space="0" w:color="auto"/>
            </w:tcBorders>
          </w:tcPr>
          <w:p w14:paraId="1B1A2308" w14:textId="77777777" w:rsidR="00251510" w:rsidRPr="00940035" w:rsidRDefault="00251510" w:rsidP="0063208A">
            <w:pPr>
              <w:pStyle w:val="CRCoverPage"/>
              <w:tabs>
                <w:tab w:val="right" w:pos="2184"/>
              </w:tabs>
              <w:spacing w:after="0"/>
              <w:rPr>
                <w:rFonts w:ascii="Times New Roman" w:hAnsi="Times New Roman"/>
                <w:b/>
                <w:i/>
                <w:noProof/>
              </w:rPr>
            </w:pPr>
            <w:r w:rsidRPr="00940035">
              <w:rPr>
                <w:rFonts w:ascii="Times New Roman" w:hAnsi="Times New Roman"/>
              </w:rPr>
              <w:br w:type="page"/>
            </w:r>
            <w:r w:rsidRPr="00940035">
              <w:rPr>
                <w:rFonts w:ascii="Times New Roman" w:hAnsi="Times New Roman"/>
                <w:b/>
                <w:i/>
                <w:noProof/>
              </w:rPr>
              <w:t>Consequences if not approved:</w:t>
            </w:r>
          </w:p>
        </w:tc>
        <w:tc>
          <w:tcPr>
            <w:tcW w:w="7938" w:type="dxa"/>
            <w:tcBorders>
              <w:bottom w:val="single" w:sz="4" w:space="0" w:color="auto"/>
              <w:right w:val="single" w:sz="4" w:space="0" w:color="auto"/>
            </w:tcBorders>
            <w:shd w:val="clear" w:color="auto" w:fill="auto"/>
          </w:tcPr>
          <w:p w14:paraId="54BEA8C5" w14:textId="77777777" w:rsidR="00251510" w:rsidRPr="00C91801" w:rsidRDefault="00251510" w:rsidP="0063208A">
            <w:pPr>
              <w:pStyle w:val="CRCoverPage"/>
              <w:spacing w:after="0"/>
              <w:rPr>
                <w:rFonts w:ascii="Times New Roman" w:hAnsi="Times New Roman"/>
                <w:noProof/>
              </w:rPr>
            </w:pPr>
            <w:r>
              <w:rPr>
                <w:rFonts w:ascii="Times New Roman" w:hAnsi="Times New Roman"/>
                <w:noProof/>
                <w:lang w:val="en-US"/>
              </w:rPr>
              <w:t>The spec and UE behavior is uncelar, as the level of guaranteed phase contintuity would be different depending on implementations and assumption. This is not proper description in RAN1 specification, so it leads to ambiguity.</w:t>
            </w:r>
          </w:p>
        </w:tc>
      </w:tr>
    </w:tbl>
    <w:p w14:paraId="699C5833" w14:textId="77777777" w:rsidR="00251510" w:rsidRPr="004E0363" w:rsidRDefault="00251510" w:rsidP="00251510">
      <w:pPr>
        <w:rPr>
          <w:color w:val="000000" w:themeColor="text1"/>
          <w:sz w:val="22"/>
          <w:szCs w:val="22"/>
          <w:lang w:eastAsia="ja-JP"/>
        </w:rPr>
      </w:pPr>
    </w:p>
    <w:p w14:paraId="447CA517" w14:textId="7D16AB7B" w:rsidR="00FD3934" w:rsidRPr="003A74B1" w:rsidRDefault="00FD3934" w:rsidP="002921E9">
      <w:pPr>
        <w:pStyle w:val="Heading1"/>
        <w:rPr>
          <w:lang w:val="en-US"/>
        </w:rPr>
      </w:pPr>
      <w:r w:rsidRPr="003A74B1">
        <w:rPr>
          <w:lang w:val="en-US"/>
        </w:rPr>
        <w:t>References</w:t>
      </w:r>
    </w:p>
    <w:p w14:paraId="5AAF88C0" w14:textId="0B425310" w:rsidR="00CC2A98" w:rsidRPr="006F1734" w:rsidRDefault="00923F9F" w:rsidP="0085064E">
      <w:pPr>
        <w:pStyle w:val="ListParagraph"/>
        <w:numPr>
          <w:ilvl w:val="0"/>
          <w:numId w:val="12"/>
        </w:numPr>
        <w:tabs>
          <w:tab w:val="left" w:pos="360"/>
        </w:tabs>
        <w:spacing w:after="120"/>
        <w:ind w:left="426"/>
        <w:jc w:val="both"/>
        <w:rPr>
          <w:rFonts w:eastAsia="MS Mincho"/>
          <w:lang w:val="en-US" w:eastAsia="ja-JP"/>
        </w:rPr>
      </w:pPr>
      <w:bookmarkStart w:id="7" w:name="_Ref100325078"/>
      <w:r w:rsidRPr="00B61E0D">
        <w:rPr>
          <w:rFonts w:eastAsia="MS Mincho"/>
          <w:lang w:val="en-US" w:eastAsia="ja-JP"/>
        </w:rPr>
        <w:t>RP-2</w:t>
      </w:r>
      <w:r>
        <w:rPr>
          <w:rFonts w:eastAsia="MS Mincho"/>
          <w:lang w:val="en-US" w:eastAsia="ja-JP"/>
        </w:rPr>
        <w:t>3</w:t>
      </w:r>
      <w:r w:rsidR="005C2C87">
        <w:rPr>
          <w:rFonts w:eastAsia="MS Mincho"/>
          <w:lang w:val="en-US" w:eastAsia="ja-JP"/>
        </w:rPr>
        <w:t>3</w:t>
      </w:r>
      <w:r w:rsidR="00E75F8F">
        <w:rPr>
          <w:rFonts w:eastAsia="MS Mincho"/>
          <w:lang w:val="en-US" w:eastAsia="ja-JP"/>
        </w:rPr>
        <w:t>382</w:t>
      </w:r>
      <w:r w:rsidR="00CC2A98" w:rsidRPr="006F1734">
        <w:rPr>
          <w:rFonts w:eastAsia="MS Mincho"/>
          <w:lang w:val="en-US" w:eastAsia="ja-JP"/>
        </w:rPr>
        <w:t>, “</w:t>
      </w:r>
      <w:r w:rsidR="00E75F8F">
        <w:rPr>
          <w:rFonts w:eastAsia="MS Mincho"/>
          <w:lang w:val="en-US" w:eastAsia="ja-JP"/>
        </w:rPr>
        <w:t>Revised WID on Expanded and Improved NR Positioning</w:t>
      </w:r>
      <w:r w:rsidR="00CC2A98" w:rsidRPr="006F1734">
        <w:rPr>
          <w:rFonts w:eastAsia="MS Mincho"/>
          <w:lang w:val="en-US" w:eastAsia="ja-JP"/>
        </w:rPr>
        <w:t>”</w:t>
      </w:r>
      <w:bookmarkEnd w:id="7"/>
    </w:p>
    <w:p w14:paraId="68596615" w14:textId="19B8AB40" w:rsidR="00D163BD" w:rsidRPr="006F1734" w:rsidRDefault="004F7ED1" w:rsidP="0085064E">
      <w:pPr>
        <w:pStyle w:val="ListParagraph"/>
        <w:numPr>
          <w:ilvl w:val="0"/>
          <w:numId w:val="12"/>
        </w:numPr>
        <w:tabs>
          <w:tab w:val="left" w:pos="360"/>
        </w:tabs>
        <w:spacing w:after="120"/>
        <w:ind w:left="426"/>
        <w:jc w:val="both"/>
        <w:rPr>
          <w:rFonts w:eastAsia="MS Mincho"/>
          <w:lang w:val="en-US" w:eastAsia="ja-JP"/>
        </w:rPr>
      </w:pPr>
      <w:bookmarkStart w:id="8" w:name="_Ref158299304"/>
      <w:r w:rsidRPr="004F7ED1">
        <w:rPr>
          <w:rFonts w:eastAsia="MS Mincho"/>
          <w:lang w:val="en-US" w:eastAsia="ja-JP"/>
        </w:rPr>
        <w:t>R1-2312297</w:t>
      </w:r>
      <w:r>
        <w:rPr>
          <w:rFonts w:eastAsia="MS Mincho"/>
          <w:lang w:val="en-US" w:eastAsia="ja-JP"/>
        </w:rPr>
        <w:t>,</w:t>
      </w:r>
      <w:r w:rsidRPr="004F7ED1">
        <w:rPr>
          <w:rFonts w:eastAsia="MS Mincho"/>
          <w:lang w:val="en-US" w:eastAsia="ja-JP"/>
        </w:rPr>
        <w:t xml:space="preserve"> </w:t>
      </w:r>
      <w:r>
        <w:rPr>
          <w:rFonts w:eastAsia="MS Mincho"/>
          <w:lang w:val="en-US" w:eastAsia="ja-JP"/>
        </w:rPr>
        <w:t>“</w:t>
      </w:r>
      <w:r w:rsidRPr="004F7ED1">
        <w:rPr>
          <w:rFonts w:eastAsia="MS Mincho"/>
          <w:lang w:val="en-US" w:eastAsia="ja-JP"/>
        </w:rPr>
        <w:t>FL summary #3 on SL positioning reference signal</w:t>
      </w:r>
      <w:r>
        <w:rPr>
          <w:rFonts w:eastAsia="MS Mincho"/>
          <w:lang w:val="en-US" w:eastAsia="ja-JP"/>
        </w:rPr>
        <w:t>”</w:t>
      </w:r>
      <w:bookmarkEnd w:id="8"/>
    </w:p>
    <w:p w14:paraId="5403C847" w14:textId="77777777" w:rsidR="00385EB3" w:rsidRPr="009B12C7" w:rsidRDefault="00385EB3" w:rsidP="006F1734">
      <w:pPr>
        <w:pStyle w:val="ListParagraph"/>
        <w:tabs>
          <w:tab w:val="left" w:pos="360"/>
        </w:tabs>
        <w:spacing w:after="120"/>
        <w:jc w:val="both"/>
        <w:rPr>
          <w:rFonts w:eastAsia="MS Mincho"/>
          <w:lang w:val="en-US" w:eastAsia="ja-JP"/>
        </w:rPr>
      </w:pPr>
    </w:p>
    <w:sectPr w:rsidR="00385EB3" w:rsidRPr="009B12C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98C3" w14:textId="77777777" w:rsidR="007A225E" w:rsidRDefault="007A225E">
      <w:r>
        <w:separator/>
      </w:r>
    </w:p>
  </w:endnote>
  <w:endnote w:type="continuationSeparator" w:id="0">
    <w:p w14:paraId="559415A0" w14:textId="77777777" w:rsidR="007A225E" w:rsidRDefault="007A225E">
      <w:r>
        <w:continuationSeparator/>
      </w:r>
    </w:p>
  </w:endnote>
  <w:endnote w:type="continuationNotice" w:id="1">
    <w:p w14:paraId="2002E9E3" w14:textId="77777777" w:rsidR="007A225E" w:rsidRDefault="007A22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eiryo">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2635F" w14:textId="77777777" w:rsidR="007A225E" w:rsidRDefault="007A225E">
      <w:r>
        <w:separator/>
      </w:r>
    </w:p>
  </w:footnote>
  <w:footnote w:type="continuationSeparator" w:id="0">
    <w:p w14:paraId="5DF632D2" w14:textId="77777777" w:rsidR="007A225E" w:rsidRDefault="007A225E">
      <w:r>
        <w:continuationSeparator/>
      </w:r>
    </w:p>
  </w:footnote>
  <w:footnote w:type="continuationNotice" w:id="1">
    <w:p w14:paraId="66078A3A" w14:textId="77777777" w:rsidR="007A225E" w:rsidRDefault="007A22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8"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717"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4"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625739183">
    <w:abstractNumId w:val="2"/>
  </w:num>
  <w:num w:numId="2" w16cid:durableId="1964732670">
    <w:abstractNumId w:val="7"/>
  </w:num>
  <w:num w:numId="3" w16cid:durableId="84617999">
    <w:abstractNumId w:val="14"/>
  </w:num>
  <w:num w:numId="4" w16cid:durableId="672225760">
    <w:abstractNumId w:val="8"/>
  </w:num>
  <w:num w:numId="5" w16cid:durableId="1770345593">
    <w:abstractNumId w:val="6"/>
  </w:num>
  <w:num w:numId="6" w16cid:durableId="1663269189">
    <w:abstractNumId w:val="1"/>
  </w:num>
  <w:num w:numId="7" w16cid:durableId="930823010">
    <w:abstractNumId w:val="12"/>
  </w:num>
  <w:num w:numId="8" w16cid:durableId="1280914714">
    <w:abstractNumId w:val="4"/>
  </w:num>
  <w:num w:numId="9" w16cid:durableId="1588345513">
    <w:abstractNumId w:val="13"/>
  </w:num>
  <w:num w:numId="10" w16cid:durableId="2128811152">
    <w:abstractNumId w:val="11"/>
  </w:num>
  <w:num w:numId="11" w16cid:durableId="1549410188">
    <w:abstractNumId w:val="5"/>
  </w:num>
  <w:num w:numId="12" w16cid:durableId="712577836">
    <w:abstractNumId w:val="3"/>
  </w:num>
  <w:num w:numId="13" w16cid:durableId="628823150">
    <w:abstractNumId w:val="10"/>
  </w:num>
  <w:num w:numId="14" w16cid:durableId="273707560">
    <w:abstractNumId w:val="9"/>
  </w:num>
  <w:num w:numId="15" w16cid:durableId="1157189908">
    <w:abstractNumId w:val="0"/>
  </w:num>
  <w:num w:numId="16" w16cid:durableId="1225137336">
    <w:abstractNumId w:val="10"/>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 w:numId="17" w16cid:durableId="936908821">
    <w:abstractNumId w:val="10"/>
    <w:lvlOverride w:ilvl="0">
      <w:startOverride w:val="5"/>
    </w:lvlOverride>
    <w:lvlOverride w:ilvl="1">
      <w:startOverride w:val="1"/>
    </w:lvlOverride>
    <w:lvlOverride w:ilvl="2">
      <w:startOverride w:val="6"/>
    </w:lvlOverride>
    <w:lvlOverride w:ilvl="3">
      <w:startOverride w:val="5"/>
    </w:lvlOverride>
    <w:lvlOverride w:ilvl="4">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E"/>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3E1"/>
    <w:rsid w:val="00003804"/>
    <w:rsid w:val="00003811"/>
    <w:rsid w:val="0000389D"/>
    <w:rsid w:val="0000397A"/>
    <w:rsid w:val="00003E4F"/>
    <w:rsid w:val="00004249"/>
    <w:rsid w:val="0000470D"/>
    <w:rsid w:val="00004894"/>
    <w:rsid w:val="0000494E"/>
    <w:rsid w:val="000049D6"/>
    <w:rsid w:val="00004AD6"/>
    <w:rsid w:val="00005492"/>
    <w:rsid w:val="00005711"/>
    <w:rsid w:val="00005DC1"/>
    <w:rsid w:val="00005F31"/>
    <w:rsid w:val="0000626F"/>
    <w:rsid w:val="00006559"/>
    <w:rsid w:val="000065D9"/>
    <w:rsid w:val="000068C6"/>
    <w:rsid w:val="00006A9E"/>
    <w:rsid w:val="00006BB1"/>
    <w:rsid w:val="00006DB3"/>
    <w:rsid w:val="00006DE9"/>
    <w:rsid w:val="000072EB"/>
    <w:rsid w:val="000074C4"/>
    <w:rsid w:val="0000759D"/>
    <w:rsid w:val="00007649"/>
    <w:rsid w:val="00010017"/>
    <w:rsid w:val="00010102"/>
    <w:rsid w:val="0001071D"/>
    <w:rsid w:val="000109AB"/>
    <w:rsid w:val="00010CA8"/>
    <w:rsid w:val="00010D0B"/>
    <w:rsid w:val="00010F89"/>
    <w:rsid w:val="00011212"/>
    <w:rsid w:val="00011641"/>
    <w:rsid w:val="0001170C"/>
    <w:rsid w:val="00011766"/>
    <w:rsid w:val="00011C5F"/>
    <w:rsid w:val="0001208B"/>
    <w:rsid w:val="000122B6"/>
    <w:rsid w:val="0001245C"/>
    <w:rsid w:val="000124F1"/>
    <w:rsid w:val="000125C7"/>
    <w:rsid w:val="00012886"/>
    <w:rsid w:val="00012ECB"/>
    <w:rsid w:val="00013337"/>
    <w:rsid w:val="0001350A"/>
    <w:rsid w:val="000137A0"/>
    <w:rsid w:val="00014097"/>
    <w:rsid w:val="000144F8"/>
    <w:rsid w:val="00014534"/>
    <w:rsid w:val="000146D3"/>
    <w:rsid w:val="00014945"/>
    <w:rsid w:val="00014A49"/>
    <w:rsid w:val="00014A77"/>
    <w:rsid w:val="00015193"/>
    <w:rsid w:val="000153B6"/>
    <w:rsid w:val="000156C4"/>
    <w:rsid w:val="00015746"/>
    <w:rsid w:val="00015842"/>
    <w:rsid w:val="00015A8F"/>
    <w:rsid w:val="00015BFE"/>
    <w:rsid w:val="00015F62"/>
    <w:rsid w:val="000162C6"/>
    <w:rsid w:val="0001644E"/>
    <w:rsid w:val="000166E2"/>
    <w:rsid w:val="00016AA0"/>
    <w:rsid w:val="00016B1D"/>
    <w:rsid w:val="00016D5F"/>
    <w:rsid w:val="00016F23"/>
    <w:rsid w:val="0001715F"/>
    <w:rsid w:val="00017291"/>
    <w:rsid w:val="00017340"/>
    <w:rsid w:val="0001756A"/>
    <w:rsid w:val="000175B3"/>
    <w:rsid w:val="000175E0"/>
    <w:rsid w:val="0001765C"/>
    <w:rsid w:val="000176C9"/>
    <w:rsid w:val="00017BA3"/>
    <w:rsid w:val="00017E20"/>
    <w:rsid w:val="00017EDA"/>
    <w:rsid w:val="00020012"/>
    <w:rsid w:val="0002059E"/>
    <w:rsid w:val="000205CB"/>
    <w:rsid w:val="0002060E"/>
    <w:rsid w:val="00020935"/>
    <w:rsid w:val="00020A57"/>
    <w:rsid w:val="00020C30"/>
    <w:rsid w:val="000215D4"/>
    <w:rsid w:val="000216AE"/>
    <w:rsid w:val="000218DB"/>
    <w:rsid w:val="0002193D"/>
    <w:rsid w:val="00021942"/>
    <w:rsid w:val="00021990"/>
    <w:rsid w:val="00021D44"/>
    <w:rsid w:val="00021DD4"/>
    <w:rsid w:val="00021ECE"/>
    <w:rsid w:val="00022660"/>
    <w:rsid w:val="00022684"/>
    <w:rsid w:val="00022790"/>
    <w:rsid w:val="00022C9F"/>
    <w:rsid w:val="00022EE7"/>
    <w:rsid w:val="000233CF"/>
    <w:rsid w:val="000234F7"/>
    <w:rsid w:val="00023606"/>
    <w:rsid w:val="00023774"/>
    <w:rsid w:val="000239E6"/>
    <w:rsid w:val="00023DCF"/>
    <w:rsid w:val="00023E1C"/>
    <w:rsid w:val="00023F7A"/>
    <w:rsid w:val="000240FE"/>
    <w:rsid w:val="000241E1"/>
    <w:rsid w:val="000244C6"/>
    <w:rsid w:val="00024A3F"/>
    <w:rsid w:val="00024B53"/>
    <w:rsid w:val="00024BC3"/>
    <w:rsid w:val="00024BD0"/>
    <w:rsid w:val="00024D00"/>
    <w:rsid w:val="00025533"/>
    <w:rsid w:val="00025573"/>
    <w:rsid w:val="00025B5C"/>
    <w:rsid w:val="00025C24"/>
    <w:rsid w:val="00025D50"/>
    <w:rsid w:val="00026065"/>
    <w:rsid w:val="0002616D"/>
    <w:rsid w:val="000261BE"/>
    <w:rsid w:val="000264C3"/>
    <w:rsid w:val="000265B1"/>
    <w:rsid w:val="000265D7"/>
    <w:rsid w:val="0002674F"/>
    <w:rsid w:val="00026944"/>
    <w:rsid w:val="000269F3"/>
    <w:rsid w:val="000271C5"/>
    <w:rsid w:val="0002766A"/>
    <w:rsid w:val="00027A38"/>
    <w:rsid w:val="00027BB9"/>
    <w:rsid w:val="00027BCE"/>
    <w:rsid w:val="00027CAF"/>
    <w:rsid w:val="00027D6E"/>
    <w:rsid w:val="00027F0D"/>
    <w:rsid w:val="0003008B"/>
    <w:rsid w:val="0003031C"/>
    <w:rsid w:val="000304CE"/>
    <w:rsid w:val="00030588"/>
    <w:rsid w:val="000305C7"/>
    <w:rsid w:val="000306A2"/>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2E5"/>
    <w:rsid w:val="000335FF"/>
    <w:rsid w:val="00033CC0"/>
    <w:rsid w:val="00034373"/>
    <w:rsid w:val="00034569"/>
    <w:rsid w:val="00034617"/>
    <w:rsid w:val="00034912"/>
    <w:rsid w:val="000349F4"/>
    <w:rsid w:val="00034A06"/>
    <w:rsid w:val="0003525C"/>
    <w:rsid w:val="0003526B"/>
    <w:rsid w:val="000353D3"/>
    <w:rsid w:val="00035BDA"/>
    <w:rsid w:val="00035E68"/>
    <w:rsid w:val="00036189"/>
    <w:rsid w:val="0003660C"/>
    <w:rsid w:val="000367A2"/>
    <w:rsid w:val="000367D8"/>
    <w:rsid w:val="00036A4E"/>
    <w:rsid w:val="00036E2F"/>
    <w:rsid w:val="0003709D"/>
    <w:rsid w:val="000374DF"/>
    <w:rsid w:val="00037887"/>
    <w:rsid w:val="00037A60"/>
    <w:rsid w:val="00037AC8"/>
    <w:rsid w:val="00037B87"/>
    <w:rsid w:val="00037CCA"/>
    <w:rsid w:val="00037D6A"/>
    <w:rsid w:val="00037DDA"/>
    <w:rsid w:val="00040136"/>
    <w:rsid w:val="000403A2"/>
    <w:rsid w:val="000407B4"/>
    <w:rsid w:val="0004085E"/>
    <w:rsid w:val="00040C59"/>
    <w:rsid w:val="00040E5A"/>
    <w:rsid w:val="00040F14"/>
    <w:rsid w:val="00041076"/>
    <w:rsid w:val="00041147"/>
    <w:rsid w:val="000411E0"/>
    <w:rsid w:val="000415DF"/>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9B4"/>
    <w:rsid w:val="00042AA3"/>
    <w:rsid w:val="00042BC3"/>
    <w:rsid w:val="00042DB1"/>
    <w:rsid w:val="00043475"/>
    <w:rsid w:val="000436AC"/>
    <w:rsid w:val="00043852"/>
    <w:rsid w:val="00043886"/>
    <w:rsid w:val="00043A1C"/>
    <w:rsid w:val="00043B31"/>
    <w:rsid w:val="00043CB2"/>
    <w:rsid w:val="00043D40"/>
    <w:rsid w:val="0004410E"/>
    <w:rsid w:val="0004434D"/>
    <w:rsid w:val="00044A8D"/>
    <w:rsid w:val="0004538B"/>
    <w:rsid w:val="0004598A"/>
    <w:rsid w:val="00045A46"/>
    <w:rsid w:val="00045B69"/>
    <w:rsid w:val="00045D46"/>
    <w:rsid w:val="00045DAA"/>
    <w:rsid w:val="00045E1B"/>
    <w:rsid w:val="00045ED4"/>
    <w:rsid w:val="00045F6E"/>
    <w:rsid w:val="000461E3"/>
    <w:rsid w:val="00046A1B"/>
    <w:rsid w:val="00046A41"/>
    <w:rsid w:val="0004730D"/>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1"/>
    <w:rsid w:val="00051F4D"/>
    <w:rsid w:val="00051FE0"/>
    <w:rsid w:val="000521B9"/>
    <w:rsid w:val="00052254"/>
    <w:rsid w:val="00052277"/>
    <w:rsid w:val="000522BD"/>
    <w:rsid w:val="000528A2"/>
    <w:rsid w:val="00052A7C"/>
    <w:rsid w:val="00052C32"/>
    <w:rsid w:val="00052DE1"/>
    <w:rsid w:val="00052E94"/>
    <w:rsid w:val="000535F1"/>
    <w:rsid w:val="00053AD8"/>
    <w:rsid w:val="00053E30"/>
    <w:rsid w:val="00053EBE"/>
    <w:rsid w:val="00053F4F"/>
    <w:rsid w:val="00054013"/>
    <w:rsid w:val="0005402F"/>
    <w:rsid w:val="0005416F"/>
    <w:rsid w:val="00054185"/>
    <w:rsid w:val="00054369"/>
    <w:rsid w:val="000544F4"/>
    <w:rsid w:val="00054BF9"/>
    <w:rsid w:val="00054C53"/>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249"/>
    <w:rsid w:val="00057630"/>
    <w:rsid w:val="00057992"/>
    <w:rsid w:val="00060297"/>
    <w:rsid w:val="00060647"/>
    <w:rsid w:val="0006099A"/>
    <w:rsid w:val="00060EAB"/>
    <w:rsid w:val="00060F89"/>
    <w:rsid w:val="00061299"/>
    <w:rsid w:val="00061430"/>
    <w:rsid w:val="0006160E"/>
    <w:rsid w:val="000620EF"/>
    <w:rsid w:val="00062517"/>
    <w:rsid w:val="00062648"/>
    <w:rsid w:val="00062934"/>
    <w:rsid w:val="00062C53"/>
    <w:rsid w:val="00062CF1"/>
    <w:rsid w:val="00062EDF"/>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6E4"/>
    <w:rsid w:val="00064751"/>
    <w:rsid w:val="00064806"/>
    <w:rsid w:val="00064AD3"/>
    <w:rsid w:val="00064EA3"/>
    <w:rsid w:val="000651B0"/>
    <w:rsid w:val="000653AF"/>
    <w:rsid w:val="000653C3"/>
    <w:rsid w:val="00065496"/>
    <w:rsid w:val="00065917"/>
    <w:rsid w:val="00065987"/>
    <w:rsid w:val="00065B69"/>
    <w:rsid w:val="00065F75"/>
    <w:rsid w:val="00065FCB"/>
    <w:rsid w:val="000663E6"/>
    <w:rsid w:val="00066816"/>
    <w:rsid w:val="00067092"/>
    <w:rsid w:val="000673CB"/>
    <w:rsid w:val="00067596"/>
    <w:rsid w:val="000675E5"/>
    <w:rsid w:val="000676BD"/>
    <w:rsid w:val="00067761"/>
    <w:rsid w:val="00067788"/>
    <w:rsid w:val="000678FA"/>
    <w:rsid w:val="00067909"/>
    <w:rsid w:val="00067924"/>
    <w:rsid w:val="0006795A"/>
    <w:rsid w:val="0006797B"/>
    <w:rsid w:val="0007015C"/>
    <w:rsid w:val="00070289"/>
    <w:rsid w:val="0007056B"/>
    <w:rsid w:val="00070723"/>
    <w:rsid w:val="00070751"/>
    <w:rsid w:val="00070806"/>
    <w:rsid w:val="00070B74"/>
    <w:rsid w:val="00070E84"/>
    <w:rsid w:val="00071366"/>
    <w:rsid w:val="000716E0"/>
    <w:rsid w:val="000721AE"/>
    <w:rsid w:val="000726F4"/>
    <w:rsid w:val="000727ED"/>
    <w:rsid w:val="00072ED4"/>
    <w:rsid w:val="00072FD4"/>
    <w:rsid w:val="00072FFC"/>
    <w:rsid w:val="0007316D"/>
    <w:rsid w:val="00073503"/>
    <w:rsid w:val="00073A24"/>
    <w:rsid w:val="00073B92"/>
    <w:rsid w:val="00073BCC"/>
    <w:rsid w:val="000743CA"/>
    <w:rsid w:val="0007444E"/>
    <w:rsid w:val="00074659"/>
    <w:rsid w:val="0007482E"/>
    <w:rsid w:val="00074AE4"/>
    <w:rsid w:val="00074CB7"/>
    <w:rsid w:val="00075107"/>
    <w:rsid w:val="0007594B"/>
    <w:rsid w:val="000759AA"/>
    <w:rsid w:val="00075A1D"/>
    <w:rsid w:val="00075B0A"/>
    <w:rsid w:val="00075BAC"/>
    <w:rsid w:val="00075DF8"/>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BA6"/>
    <w:rsid w:val="00080080"/>
    <w:rsid w:val="000801D9"/>
    <w:rsid w:val="000807B7"/>
    <w:rsid w:val="00080E89"/>
    <w:rsid w:val="00081171"/>
    <w:rsid w:val="000812BC"/>
    <w:rsid w:val="00081387"/>
    <w:rsid w:val="00081B44"/>
    <w:rsid w:val="00081BEE"/>
    <w:rsid w:val="00081D4F"/>
    <w:rsid w:val="00082104"/>
    <w:rsid w:val="00082388"/>
    <w:rsid w:val="00082438"/>
    <w:rsid w:val="00082444"/>
    <w:rsid w:val="0008247E"/>
    <w:rsid w:val="00082689"/>
    <w:rsid w:val="0008274A"/>
    <w:rsid w:val="00082875"/>
    <w:rsid w:val="00082CDA"/>
    <w:rsid w:val="00082DAF"/>
    <w:rsid w:val="00082EA4"/>
    <w:rsid w:val="00082FE3"/>
    <w:rsid w:val="0008305C"/>
    <w:rsid w:val="00083145"/>
    <w:rsid w:val="00083535"/>
    <w:rsid w:val="0008361A"/>
    <w:rsid w:val="00083768"/>
    <w:rsid w:val="00083986"/>
    <w:rsid w:val="00083C09"/>
    <w:rsid w:val="0008408A"/>
    <w:rsid w:val="00084EB0"/>
    <w:rsid w:val="0008509C"/>
    <w:rsid w:val="00085115"/>
    <w:rsid w:val="00085221"/>
    <w:rsid w:val="00085435"/>
    <w:rsid w:val="00085458"/>
    <w:rsid w:val="000855F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10E"/>
    <w:rsid w:val="00087207"/>
    <w:rsid w:val="00087647"/>
    <w:rsid w:val="000876BD"/>
    <w:rsid w:val="00087704"/>
    <w:rsid w:val="00087883"/>
    <w:rsid w:val="0008790D"/>
    <w:rsid w:val="00087C0A"/>
    <w:rsid w:val="00087E05"/>
    <w:rsid w:val="00087E56"/>
    <w:rsid w:val="0009066E"/>
    <w:rsid w:val="00090861"/>
    <w:rsid w:val="00090BDB"/>
    <w:rsid w:val="00090DBB"/>
    <w:rsid w:val="00090EBC"/>
    <w:rsid w:val="00090F32"/>
    <w:rsid w:val="00091A24"/>
    <w:rsid w:val="00091DD6"/>
    <w:rsid w:val="00091E5E"/>
    <w:rsid w:val="00091F46"/>
    <w:rsid w:val="000922AD"/>
    <w:rsid w:val="000924A5"/>
    <w:rsid w:val="000928ED"/>
    <w:rsid w:val="00092A56"/>
    <w:rsid w:val="00092A7E"/>
    <w:rsid w:val="000931D3"/>
    <w:rsid w:val="000932BC"/>
    <w:rsid w:val="000932DB"/>
    <w:rsid w:val="000932E8"/>
    <w:rsid w:val="00093308"/>
    <w:rsid w:val="000934C2"/>
    <w:rsid w:val="00093520"/>
    <w:rsid w:val="0009356D"/>
    <w:rsid w:val="00093985"/>
    <w:rsid w:val="00093F74"/>
    <w:rsid w:val="00093F86"/>
    <w:rsid w:val="00094219"/>
    <w:rsid w:val="0009433C"/>
    <w:rsid w:val="000944C9"/>
    <w:rsid w:val="000947AA"/>
    <w:rsid w:val="00094A51"/>
    <w:rsid w:val="00094AE6"/>
    <w:rsid w:val="00094E32"/>
    <w:rsid w:val="00094FF5"/>
    <w:rsid w:val="000952C4"/>
    <w:rsid w:val="00095469"/>
    <w:rsid w:val="00095766"/>
    <w:rsid w:val="00095D33"/>
    <w:rsid w:val="00095EEC"/>
    <w:rsid w:val="000962CD"/>
    <w:rsid w:val="000963C2"/>
    <w:rsid w:val="0009652F"/>
    <w:rsid w:val="00096557"/>
    <w:rsid w:val="000967E9"/>
    <w:rsid w:val="000967EB"/>
    <w:rsid w:val="0009698D"/>
    <w:rsid w:val="000969FD"/>
    <w:rsid w:val="00096B7A"/>
    <w:rsid w:val="00096CAA"/>
    <w:rsid w:val="00096E53"/>
    <w:rsid w:val="00096FC3"/>
    <w:rsid w:val="00097368"/>
    <w:rsid w:val="000974F0"/>
    <w:rsid w:val="000976AE"/>
    <w:rsid w:val="00097865"/>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27"/>
    <w:rsid w:val="000A18BA"/>
    <w:rsid w:val="000A1CC6"/>
    <w:rsid w:val="000A1D1A"/>
    <w:rsid w:val="000A1D7D"/>
    <w:rsid w:val="000A1D8B"/>
    <w:rsid w:val="000A1E69"/>
    <w:rsid w:val="000A2025"/>
    <w:rsid w:val="000A202E"/>
    <w:rsid w:val="000A20BA"/>
    <w:rsid w:val="000A2668"/>
    <w:rsid w:val="000A287F"/>
    <w:rsid w:val="000A2D8D"/>
    <w:rsid w:val="000A2D98"/>
    <w:rsid w:val="000A307D"/>
    <w:rsid w:val="000A356B"/>
    <w:rsid w:val="000A3668"/>
    <w:rsid w:val="000A3803"/>
    <w:rsid w:val="000A3A5E"/>
    <w:rsid w:val="000A3A8C"/>
    <w:rsid w:val="000A3AD1"/>
    <w:rsid w:val="000A3C4F"/>
    <w:rsid w:val="000A3D29"/>
    <w:rsid w:val="000A3DAB"/>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736"/>
    <w:rsid w:val="000B28FE"/>
    <w:rsid w:val="000B2BF5"/>
    <w:rsid w:val="000B2C27"/>
    <w:rsid w:val="000B2D84"/>
    <w:rsid w:val="000B2EFD"/>
    <w:rsid w:val="000B2F39"/>
    <w:rsid w:val="000B338B"/>
    <w:rsid w:val="000B33F6"/>
    <w:rsid w:val="000B3454"/>
    <w:rsid w:val="000B3798"/>
    <w:rsid w:val="000B37C4"/>
    <w:rsid w:val="000B37DB"/>
    <w:rsid w:val="000B38EB"/>
    <w:rsid w:val="000B39D7"/>
    <w:rsid w:val="000B3A5C"/>
    <w:rsid w:val="000B3D42"/>
    <w:rsid w:val="000B3DE3"/>
    <w:rsid w:val="000B3E25"/>
    <w:rsid w:val="000B3F94"/>
    <w:rsid w:val="000B4283"/>
    <w:rsid w:val="000B47DA"/>
    <w:rsid w:val="000B4C44"/>
    <w:rsid w:val="000B4FA3"/>
    <w:rsid w:val="000B5282"/>
    <w:rsid w:val="000B5306"/>
    <w:rsid w:val="000B5524"/>
    <w:rsid w:val="000B5673"/>
    <w:rsid w:val="000B5875"/>
    <w:rsid w:val="000B5B02"/>
    <w:rsid w:val="000B5C74"/>
    <w:rsid w:val="000B5E24"/>
    <w:rsid w:val="000B64B0"/>
    <w:rsid w:val="000B64E9"/>
    <w:rsid w:val="000B64FA"/>
    <w:rsid w:val="000B674F"/>
    <w:rsid w:val="000B6A1C"/>
    <w:rsid w:val="000B6B94"/>
    <w:rsid w:val="000B6C5E"/>
    <w:rsid w:val="000B6C7C"/>
    <w:rsid w:val="000B6F86"/>
    <w:rsid w:val="000B7063"/>
    <w:rsid w:val="000B7604"/>
    <w:rsid w:val="000B766E"/>
    <w:rsid w:val="000B7712"/>
    <w:rsid w:val="000B7FDB"/>
    <w:rsid w:val="000C0051"/>
    <w:rsid w:val="000C0167"/>
    <w:rsid w:val="000C02D7"/>
    <w:rsid w:val="000C0445"/>
    <w:rsid w:val="000C05A5"/>
    <w:rsid w:val="000C0611"/>
    <w:rsid w:val="000C09BE"/>
    <w:rsid w:val="000C09E8"/>
    <w:rsid w:val="000C0E65"/>
    <w:rsid w:val="000C0EB0"/>
    <w:rsid w:val="000C0FAD"/>
    <w:rsid w:val="000C1022"/>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1FB"/>
    <w:rsid w:val="000C6666"/>
    <w:rsid w:val="000C6AB5"/>
    <w:rsid w:val="000C72CE"/>
    <w:rsid w:val="000C77CA"/>
    <w:rsid w:val="000C789E"/>
    <w:rsid w:val="000C7B05"/>
    <w:rsid w:val="000C7BEC"/>
    <w:rsid w:val="000D0254"/>
    <w:rsid w:val="000D04CA"/>
    <w:rsid w:val="000D056B"/>
    <w:rsid w:val="000D0590"/>
    <w:rsid w:val="000D0903"/>
    <w:rsid w:val="000D094C"/>
    <w:rsid w:val="000D0C91"/>
    <w:rsid w:val="000D0E28"/>
    <w:rsid w:val="000D0F86"/>
    <w:rsid w:val="000D11C1"/>
    <w:rsid w:val="000D16CE"/>
    <w:rsid w:val="000D1897"/>
    <w:rsid w:val="000D1A7A"/>
    <w:rsid w:val="000D1E5F"/>
    <w:rsid w:val="000D1E60"/>
    <w:rsid w:val="000D2254"/>
    <w:rsid w:val="000D24B2"/>
    <w:rsid w:val="000D2534"/>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3F7E"/>
    <w:rsid w:val="000D416D"/>
    <w:rsid w:val="000D41C4"/>
    <w:rsid w:val="000D4278"/>
    <w:rsid w:val="000D42BC"/>
    <w:rsid w:val="000D4480"/>
    <w:rsid w:val="000D46C8"/>
    <w:rsid w:val="000D49A6"/>
    <w:rsid w:val="000D4D26"/>
    <w:rsid w:val="000D4E0D"/>
    <w:rsid w:val="000D4F6D"/>
    <w:rsid w:val="000D5297"/>
    <w:rsid w:val="000D532A"/>
    <w:rsid w:val="000D53B2"/>
    <w:rsid w:val="000D53DC"/>
    <w:rsid w:val="000D5703"/>
    <w:rsid w:val="000D5879"/>
    <w:rsid w:val="000D5BC6"/>
    <w:rsid w:val="000D5D91"/>
    <w:rsid w:val="000D5E9D"/>
    <w:rsid w:val="000D5F21"/>
    <w:rsid w:val="000D5F5A"/>
    <w:rsid w:val="000D62FC"/>
    <w:rsid w:val="000D65B2"/>
    <w:rsid w:val="000D660B"/>
    <w:rsid w:val="000D67E9"/>
    <w:rsid w:val="000D6C15"/>
    <w:rsid w:val="000D6D22"/>
    <w:rsid w:val="000D6E66"/>
    <w:rsid w:val="000D7659"/>
    <w:rsid w:val="000D7668"/>
    <w:rsid w:val="000D775F"/>
    <w:rsid w:val="000D77E1"/>
    <w:rsid w:val="000D7D03"/>
    <w:rsid w:val="000D7D6F"/>
    <w:rsid w:val="000D7E26"/>
    <w:rsid w:val="000E0033"/>
    <w:rsid w:val="000E0660"/>
    <w:rsid w:val="000E06E2"/>
    <w:rsid w:val="000E07E2"/>
    <w:rsid w:val="000E08D7"/>
    <w:rsid w:val="000E0B77"/>
    <w:rsid w:val="000E0BC8"/>
    <w:rsid w:val="000E0D66"/>
    <w:rsid w:val="000E0DC8"/>
    <w:rsid w:val="000E0ECC"/>
    <w:rsid w:val="000E1525"/>
    <w:rsid w:val="000E161C"/>
    <w:rsid w:val="000E16F8"/>
    <w:rsid w:val="000E18EB"/>
    <w:rsid w:val="000E192E"/>
    <w:rsid w:val="000E1946"/>
    <w:rsid w:val="000E1C4E"/>
    <w:rsid w:val="000E1D5A"/>
    <w:rsid w:val="000E2004"/>
    <w:rsid w:val="000E2342"/>
    <w:rsid w:val="000E2C18"/>
    <w:rsid w:val="000E319B"/>
    <w:rsid w:val="000E3258"/>
    <w:rsid w:val="000E3442"/>
    <w:rsid w:val="000E367A"/>
    <w:rsid w:val="000E3A65"/>
    <w:rsid w:val="000E3BA0"/>
    <w:rsid w:val="000E3BFF"/>
    <w:rsid w:val="000E3DEF"/>
    <w:rsid w:val="000E41A9"/>
    <w:rsid w:val="000E4871"/>
    <w:rsid w:val="000E5108"/>
    <w:rsid w:val="000E516A"/>
    <w:rsid w:val="000E536E"/>
    <w:rsid w:val="000E537D"/>
    <w:rsid w:val="000E53D3"/>
    <w:rsid w:val="000E5531"/>
    <w:rsid w:val="000E5536"/>
    <w:rsid w:val="000E5855"/>
    <w:rsid w:val="000E58A9"/>
    <w:rsid w:val="000E5C6C"/>
    <w:rsid w:val="000E5C76"/>
    <w:rsid w:val="000E5C7E"/>
    <w:rsid w:val="000E5CAA"/>
    <w:rsid w:val="000E5F1C"/>
    <w:rsid w:val="000E5F98"/>
    <w:rsid w:val="000E6106"/>
    <w:rsid w:val="000E6470"/>
    <w:rsid w:val="000E6473"/>
    <w:rsid w:val="000E6635"/>
    <w:rsid w:val="000E6CC8"/>
    <w:rsid w:val="000E6D0A"/>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537"/>
    <w:rsid w:val="000F1703"/>
    <w:rsid w:val="000F1850"/>
    <w:rsid w:val="000F19F7"/>
    <w:rsid w:val="000F1A47"/>
    <w:rsid w:val="000F2176"/>
    <w:rsid w:val="000F26FF"/>
    <w:rsid w:val="000F2A2D"/>
    <w:rsid w:val="000F2D63"/>
    <w:rsid w:val="000F2F1F"/>
    <w:rsid w:val="000F30CF"/>
    <w:rsid w:val="000F328B"/>
    <w:rsid w:val="000F33FB"/>
    <w:rsid w:val="000F3693"/>
    <w:rsid w:val="000F3F95"/>
    <w:rsid w:val="000F41B0"/>
    <w:rsid w:val="000F41B3"/>
    <w:rsid w:val="000F457C"/>
    <w:rsid w:val="000F4695"/>
    <w:rsid w:val="000F47AC"/>
    <w:rsid w:val="000F4A31"/>
    <w:rsid w:val="000F4E31"/>
    <w:rsid w:val="000F516A"/>
    <w:rsid w:val="000F518F"/>
    <w:rsid w:val="000F536B"/>
    <w:rsid w:val="000F5644"/>
    <w:rsid w:val="000F5BF8"/>
    <w:rsid w:val="000F5E0C"/>
    <w:rsid w:val="000F5FB6"/>
    <w:rsid w:val="000F6167"/>
    <w:rsid w:val="000F666C"/>
    <w:rsid w:val="000F6873"/>
    <w:rsid w:val="000F7191"/>
    <w:rsid w:val="000F7230"/>
    <w:rsid w:val="000F79A0"/>
    <w:rsid w:val="000F79D6"/>
    <w:rsid w:val="000F7BBA"/>
    <w:rsid w:val="000F7CBD"/>
    <w:rsid w:val="000F7DA3"/>
    <w:rsid w:val="000F7EDF"/>
    <w:rsid w:val="000F7F21"/>
    <w:rsid w:val="001001EC"/>
    <w:rsid w:val="00100266"/>
    <w:rsid w:val="001003BA"/>
    <w:rsid w:val="00100487"/>
    <w:rsid w:val="001005D2"/>
    <w:rsid w:val="001007E6"/>
    <w:rsid w:val="001008E4"/>
    <w:rsid w:val="00100A49"/>
    <w:rsid w:val="00100D8B"/>
    <w:rsid w:val="00100DD7"/>
    <w:rsid w:val="00100E7C"/>
    <w:rsid w:val="00100ED4"/>
    <w:rsid w:val="00100F5F"/>
    <w:rsid w:val="001011D0"/>
    <w:rsid w:val="00101246"/>
    <w:rsid w:val="001012DC"/>
    <w:rsid w:val="00101381"/>
    <w:rsid w:val="00101662"/>
    <w:rsid w:val="00101683"/>
    <w:rsid w:val="00101F35"/>
    <w:rsid w:val="00101FE9"/>
    <w:rsid w:val="0010205C"/>
    <w:rsid w:val="001022B0"/>
    <w:rsid w:val="0010269E"/>
    <w:rsid w:val="001027DD"/>
    <w:rsid w:val="00102840"/>
    <w:rsid w:val="00102B07"/>
    <w:rsid w:val="00102C3F"/>
    <w:rsid w:val="00102CF5"/>
    <w:rsid w:val="00102D88"/>
    <w:rsid w:val="0010316E"/>
    <w:rsid w:val="00103265"/>
    <w:rsid w:val="001033DE"/>
    <w:rsid w:val="00103417"/>
    <w:rsid w:val="00103503"/>
    <w:rsid w:val="001035B3"/>
    <w:rsid w:val="00103661"/>
    <w:rsid w:val="001036A3"/>
    <w:rsid w:val="001036A5"/>
    <w:rsid w:val="001037C3"/>
    <w:rsid w:val="00103BD1"/>
    <w:rsid w:val="00103C51"/>
    <w:rsid w:val="00103EB8"/>
    <w:rsid w:val="0010406E"/>
    <w:rsid w:val="001040D8"/>
    <w:rsid w:val="00104334"/>
    <w:rsid w:val="001044AC"/>
    <w:rsid w:val="00104508"/>
    <w:rsid w:val="0010450E"/>
    <w:rsid w:val="00104650"/>
    <w:rsid w:val="0010470D"/>
    <w:rsid w:val="00104741"/>
    <w:rsid w:val="00104752"/>
    <w:rsid w:val="00104C7E"/>
    <w:rsid w:val="001053CA"/>
    <w:rsid w:val="00105453"/>
    <w:rsid w:val="0010556C"/>
    <w:rsid w:val="00105799"/>
    <w:rsid w:val="001058AC"/>
    <w:rsid w:val="00105A74"/>
    <w:rsid w:val="00105D14"/>
    <w:rsid w:val="00106275"/>
    <w:rsid w:val="001068B1"/>
    <w:rsid w:val="00106A93"/>
    <w:rsid w:val="0010734E"/>
    <w:rsid w:val="001073D6"/>
    <w:rsid w:val="00107408"/>
    <w:rsid w:val="00107510"/>
    <w:rsid w:val="001075D3"/>
    <w:rsid w:val="00107665"/>
    <w:rsid w:val="001076E1"/>
    <w:rsid w:val="001076F3"/>
    <w:rsid w:val="00107765"/>
    <w:rsid w:val="001078F4"/>
    <w:rsid w:val="00107C49"/>
    <w:rsid w:val="00110178"/>
    <w:rsid w:val="0011035C"/>
    <w:rsid w:val="0011044D"/>
    <w:rsid w:val="00110566"/>
    <w:rsid w:val="00110719"/>
    <w:rsid w:val="00110AEB"/>
    <w:rsid w:val="00110C17"/>
    <w:rsid w:val="00110D50"/>
    <w:rsid w:val="00111060"/>
    <w:rsid w:val="001110F8"/>
    <w:rsid w:val="0011133D"/>
    <w:rsid w:val="00111385"/>
    <w:rsid w:val="00111621"/>
    <w:rsid w:val="00111631"/>
    <w:rsid w:val="0011163A"/>
    <w:rsid w:val="00111664"/>
    <w:rsid w:val="001116C3"/>
    <w:rsid w:val="00111AED"/>
    <w:rsid w:val="00111DD8"/>
    <w:rsid w:val="00112078"/>
    <w:rsid w:val="00112575"/>
    <w:rsid w:val="0011290E"/>
    <w:rsid w:val="0011295E"/>
    <w:rsid w:val="00112BE5"/>
    <w:rsid w:val="00112CF7"/>
    <w:rsid w:val="00112E34"/>
    <w:rsid w:val="00112FF7"/>
    <w:rsid w:val="001131E2"/>
    <w:rsid w:val="001139A0"/>
    <w:rsid w:val="00113DD0"/>
    <w:rsid w:val="00113E32"/>
    <w:rsid w:val="001140EA"/>
    <w:rsid w:val="0011428A"/>
    <w:rsid w:val="00114688"/>
    <w:rsid w:val="00114704"/>
    <w:rsid w:val="00114A19"/>
    <w:rsid w:val="00114D77"/>
    <w:rsid w:val="001152C2"/>
    <w:rsid w:val="001155FB"/>
    <w:rsid w:val="0011578A"/>
    <w:rsid w:val="00115C29"/>
    <w:rsid w:val="00115C80"/>
    <w:rsid w:val="00115EB2"/>
    <w:rsid w:val="001162EF"/>
    <w:rsid w:val="00116C91"/>
    <w:rsid w:val="00116EFD"/>
    <w:rsid w:val="001171B7"/>
    <w:rsid w:val="001179D2"/>
    <w:rsid w:val="00117EB8"/>
    <w:rsid w:val="00117ED1"/>
    <w:rsid w:val="00120122"/>
    <w:rsid w:val="001202F7"/>
    <w:rsid w:val="0012030D"/>
    <w:rsid w:val="00120CCE"/>
    <w:rsid w:val="00120D63"/>
    <w:rsid w:val="00121366"/>
    <w:rsid w:val="0012145B"/>
    <w:rsid w:val="001215C4"/>
    <w:rsid w:val="001216BA"/>
    <w:rsid w:val="001225F0"/>
    <w:rsid w:val="0012280F"/>
    <w:rsid w:val="00122832"/>
    <w:rsid w:val="001229D2"/>
    <w:rsid w:val="00122B12"/>
    <w:rsid w:val="00122B4F"/>
    <w:rsid w:val="00122F09"/>
    <w:rsid w:val="00122F10"/>
    <w:rsid w:val="00122F32"/>
    <w:rsid w:val="001231CA"/>
    <w:rsid w:val="00123343"/>
    <w:rsid w:val="001239E6"/>
    <w:rsid w:val="00123F02"/>
    <w:rsid w:val="001240B7"/>
    <w:rsid w:val="00124378"/>
    <w:rsid w:val="001243CE"/>
    <w:rsid w:val="00124562"/>
    <w:rsid w:val="00124C85"/>
    <w:rsid w:val="001254C4"/>
    <w:rsid w:val="00125719"/>
    <w:rsid w:val="0012580A"/>
    <w:rsid w:val="00125D15"/>
    <w:rsid w:val="001267FC"/>
    <w:rsid w:val="0012690B"/>
    <w:rsid w:val="00126A4A"/>
    <w:rsid w:val="00126E18"/>
    <w:rsid w:val="00126F1D"/>
    <w:rsid w:val="00127009"/>
    <w:rsid w:val="0012714F"/>
    <w:rsid w:val="001274F0"/>
    <w:rsid w:val="001277FA"/>
    <w:rsid w:val="00127876"/>
    <w:rsid w:val="001279F8"/>
    <w:rsid w:val="00127B76"/>
    <w:rsid w:val="00127C2C"/>
    <w:rsid w:val="00130847"/>
    <w:rsid w:val="001308B4"/>
    <w:rsid w:val="00130B88"/>
    <w:rsid w:val="00130EF9"/>
    <w:rsid w:val="0013107E"/>
    <w:rsid w:val="00131159"/>
    <w:rsid w:val="00131357"/>
    <w:rsid w:val="0013155D"/>
    <w:rsid w:val="001315EF"/>
    <w:rsid w:val="00131662"/>
    <w:rsid w:val="0013172A"/>
    <w:rsid w:val="001318E7"/>
    <w:rsid w:val="001319FF"/>
    <w:rsid w:val="00131C73"/>
    <w:rsid w:val="00131D94"/>
    <w:rsid w:val="00131F8B"/>
    <w:rsid w:val="00132149"/>
    <w:rsid w:val="0013229E"/>
    <w:rsid w:val="00132423"/>
    <w:rsid w:val="001325DB"/>
    <w:rsid w:val="001326F0"/>
    <w:rsid w:val="00132744"/>
    <w:rsid w:val="00132AE1"/>
    <w:rsid w:val="00132D3D"/>
    <w:rsid w:val="00133058"/>
    <w:rsid w:val="00133183"/>
    <w:rsid w:val="00133189"/>
    <w:rsid w:val="001331D9"/>
    <w:rsid w:val="0013324B"/>
    <w:rsid w:val="00133309"/>
    <w:rsid w:val="001334F5"/>
    <w:rsid w:val="00133A34"/>
    <w:rsid w:val="00133AC7"/>
    <w:rsid w:val="00133C55"/>
    <w:rsid w:val="00134340"/>
    <w:rsid w:val="00134416"/>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29D"/>
    <w:rsid w:val="001365CB"/>
    <w:rsid w:val="0013666D"/>
    <w:rsid w:val="0013687E"/>
    <w:rsid w:val="00136EEE"/>
    <w:rsid w:val="00137262"/>
    <w:rsid w:val="00137323"/>
    <w:rsid w:val="00137577"/>
    <w:rsid w:val="001375BC"/>
    <w:rsid w:val="0013790F"/>
    <w:rsid w:val="00137AEB"/>
    <w:rsid w:val="00137D78"/>
    <w:rsid w:val="00137F4B"/>
    <w:rsid w:val="00140006"/>
    <w:rsid w:val="00140137"/>
    <w:rsid w:val="00140332"/>
    <w:rsid w:val="00140456"/>
    <w:rsid w:val="001406CE"/>
    <w:rsid w:val="0014080B"/>
    <w:rsid w:val="00140A92"/>
    <w:rsid w:val="00140B73"/>
    <w:rsid w:val="001412A7"/>
    <w:rsid w:val="001414D1"/>
    <w:rsid w:val="00141776"/>
    <w:rsid w:val="001419AA"/>
    <w:rsid w:val="00141B3E"/>
    <w:rsid w:val="00141D5B"/>
    <w:rsid w:val="00141E24"/>
    <w:rsid w:val="00141FA8"/>
    <w:rsid w:val="00142181"/>
    <w:rsid w:val="0014267A"/>
    <w:rsid w:val="00142908"/>
    <w:rsid w:val="00142970"/>
    <w:rsid w:val="00142AD6"/>
    <w:rsid w:val="0014328D"/>
    <w:rsid w:val="001432F2"/>
    <w:rsid w:val="00143809"/>
    <w:rsid w:val="00143C99"/>
    <w:rsid w:val="00143F92"/>
    <w:rsid w:val="001443DC"/>
    <w:rsid w:val="0014464C"/>
    <w:rsid w:val="00144747"/>
    <w:rsid w:val="00144949"/>
    <w:rsid w:val="00144D9D"/>
    <w:rsid w:val="00146075"/>
    <w:rsid w:val="00146182"/>
    <w:rsid w:val="001462BE"/>
    <w:rsid w:val="00146ACB"/>
    <w:rsid w:val="00146B84"/>
    <w:rsid w:val="00146D2A"/>
    <w:rsid w:val="00146DF5"/>
    <w:rsid w:val="00146F26"/>
    <w:rsid w:val="001471EC"/>
    <w:rsid w:val="001474FE"/>
    <w:rsid w:val="00147699"/>
    <w:rsid w:val="00147905"/>
    <w:rsid w:val="00147BB2"/>
    <w:rsid w:val="00147C96"/>
    <w:rsid w:val="00147FEE"/>
    <w:rsid w:val="00147FFC"/>
    <w:rsid w:val="001500EB"/>
    <w:rsid w:val="001502C1"/>
    <w:rsid w:val="00150A20"/>
    <w:rsid w:val="00150B41"/>
    <w:rsid w:val="00150E17"/>
    <w:rsid w:val="001510A6"/>
    <w:rsid w:val="0015161D"/>
    <w:rsid w:val="00151727"/>
    <w:rsid w:val="0015179B"/>
    <w:rsid w:val="00151AD5"/>
    <w:rsid w:val="00151C8D"/>
    <w:rsid w:val="00151FC5"/>
    <w:rsid w:val="00152704"/>
    <w:rsid w:val="001528B9"/>
    <w:rsid w:val="001529AB"/>
    <w:rsid w:val="001529DE"/>
    <w:rsid w:val="00152BB8"/>
    <w:rsid w:val="00152BBF"/>
    <w:rsid w:val="00152BE8"/>
    <w:rsid w:val="00152D71"/>
    <w:rsid w:val="00152E88"/>
    <w:rsid w:val="00152EC1"/>
    <w:rsid w:val="00153033"/>
    <w:rsid w:val="0015319F"/>
    <w:rsid w:val="00153463"/>
    <w:rsid w:val="001536F7"/>
    <w:rsid w:val="0015377D"/>
    <w:rsid w:val="00153AC8"/>
    <w:rsid w:val="00153B26"/>
    <w:rsid w:val="00153EA0"/>
    <w:rsid w:val="00153FD4"/>
    <w:rsid w:val="0015416E"/>
    <w:rsid w:val="00154391"/>
    <w:rsid w:val="0015464A"/>
    <w:rsid w:val="001546F3"/>
    <w:rsid w:val="001547D1"/>
    <w:rsid w:val="0015489C"/>
    <w:rsid w:val="00154A81"/>
    <w:rsid w:val="00154A98"/>
    <w:rsid w:val="00154CBD"/>
    <w:rsid w:val="00154CC5"/>
    <w:rsid w:val="00154E6E"/>
    <w:rsid w:val="00154F3D"/>
    <w:rsid w:val="00154F9C"/>
    <w:rsid w:val="00155103"/>
    <w:rsid w:val="00155267"/>
    <w:rsid w:val="0015544F"/>
    <w:rsid w:val="00155571"/>
    <w:rsid w:val="001557C8"/>
    <w:rsid w:val="001559AB"/>
    <w:rsid w:val="00155B35"/>
    <w:rsid w:val="00155EEB"/>
    <w:rsid w:val="00155F64"/>
    <w:rsid w:val="001560F1"/>
    <w:rsid w:val="00156394"/>
    <w:rsid w:val="001563B7"/>
    <w:rsid w:val="001563B9"/>
    <w:rsid w:val="00156426"/>
    <w:rsid w:val="001565FC"/>
    <w:rsid w:val="0015669C"/>
    <w:rsid w:val="00156CBC"/>
    <w:rsid w:val="00156F8B"/>
    <w:rsid w:val="0015709E"/>
    <w:rsid w:val="00157286"/>
    <w:rsid w:val="00157784"/>
    <w:rsid w:val="00157919"/>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E4"/>
    <w:rsid w:val="00162975"/>
    <w:rsid w:val="00162CF9"/>
    <w:rsid w:val="00162DE1"/>
    <w:rsid w:val="00162EF9"/>
    <w:rsid w:val="00163BD0"/>
    <w:rsid w:val="00163BF5"/>
    <w:rsid w:val="00163CF2"/>
    <w:rsid w:val="00163E5B"/>
    <w:rsid w:val="00163F33"/>
    <w:rsid w:val="001641F1"/>
    <w:rsid w:val="0016436A"/>
    <w:rsid w:val="00164390"/>
    <w:rsid w:val="001643AE"/>
    <w:rsid w:val="00164441"/>
    <w:rsid w:val="0016492E"/>
    <w:rsid w:val="00164BB8"/>
    <w:rsid w:val="00164D3B"/>
    <w:rsid w:val="00165033"/>
    <w:rsid w:val="0016525C"/>
    <w:rsid w:val="001657F9"/>
    <w:rsid w:val="00165A7E"/>
    <w:rsid w:val="00165E31"/>
    <w:rsid w:val="00165ED1"/>
    <w:rsid w:val="00165F9C"/>
    <w:rsid w:val="00165FA1"/>
    <w:rsid w:val="001661BC"/>
    <w:rsid w:val="001666A4"/>
    <w:rsid w:val="001668DF"/>
    <w:rsid w:val="0016691E"/>
    <w:rsid w:val="00166AE1"/>
    <w:rsid w:val="001670E0"/>
    <w:rsid w:val="001670EA"/>
    <w:rsid w:val="001674A0"/>
    <w:rsid w:val="0016770D"/>
    <w:rsid w:val="001677FC"/>
    <w:rsid w:val="00167896"/>
    <w:rsid w:val="00167CB8"/>
    <w:rsid w:val="00167E30"/>
    <w:rsid w:val="00167EBB"/>
    <w:rsid w:val="0017052A"/>
    <w:rsid w:val="00170662"/>
    <w:rsid w:val="001706E3"/>
    <w:rsid w:val="0017070D"/>
    <w:rsid w:val="001707D2"/>
    <w:rsid w:val="00170914"/>
    <w:rsid w:val="00170A88"/>
    <w:rsid w:val="00170B3C"/>
    <w:rsid w:val="00170CE6"/>
    <w:rsid w:val="00170D70"/>
    <w:rsid w:val="001712B7"/>
    <w:rsid w:val="001713F7"/>
    <w:rsid w:val="001719F8"/>
    <w:rsid w:val="001721DC"/>
    <w:rsid w:val="0017222D"/>
    <w:rsid w:val="0017249B"/>
    <w:rsid w:val="00172578"/>
    <w:rsid w:val="00172606"/>
    <w:rsid w:val="00172623"/>
    <w:rsid w:val="00172653"/>
    <w:rsid w:val="001728E6"/>
    <w:rsid w:val="00172A7D"/>
    <w:rsid w:val="00172D0C"/>
    <w:rsid w:val="00172F84"/>
    <w:rsid w:val="00172FE4"/>
    <w:rsid w:val="00173243"/>
    <w:rsid w:val="00173419"/>
    <w:rsid w:val="00173686"/>
    <w:rsid w:val="0017387B"/>
    <w:rsid w:val="0017412F"/>
    <w:rsid w:val="00174289"/>
    <w:rsid w:val="0017466B"/>
    <w:rsid w:val="00174803"/>
    <w:rsid w:val="00174862"/>
    <w:rsid w:val="00174FC4"/>
    <w:rsid w:val="00175433"/>
    <w:rsid w:val="00175588"/>
    <w:rsid w:val="0017569B"/>
    <w:rsid w:val="0017577F"/>
    <w:rsid w:val="00175974"/>
    <w:rsid w:val="00175C87"/>
    <w:rsid w:val="00175F57"/>
    <w:rsid w:val="0017614D"/>
    <w:rsid w:val="0017625C"/>
    <w:rsid w:val="00176538"/>
    <w:rsid w:val="0017674F"/>
    <w:rsid w:val="00176BA9"/>
    <w:rsid w:val="00176D2D"/>
    <w:rsid w:val="00176FD7"/>
    <w:rsid w:val="001771D9"/>
    <w:rsid w:val="001771EF"/>
    <w:rsid w:val="0017722F"/>
    <w:rsid w:val="0017727E"/>
    <w:rsid w:val="00177497"/>
    <w:rsid w:val="001774F8"/>
    <w:rsid w:val="00177664"/>
    <w:rsid w:val="001776E8"/>
    <w:rsid w:val="001776EC"/>
    <w:rsid w:val="00177884"/>
    <w:rsid w:val="001779E5"/>
    <w:rsid w:val="001779F1"/>
    <w:rsid w:val="00177E80"/>
    <w:rsid w:val="00180087"/>
    <w:rsid w:val="00180143"/>
    <w:rsid w:val="001802CA"/>
    <w:rsid w:val="0018034D"/>
    <w:rsid w:val="0018053C"/>
    <w:rsid w:val="001807E8"/>
    <w:rsid w:val="00180921"/>
    <w:rsid w:val="0018093D"/>
    <w:rsid w:val="00180CCD"/>
    <w:rsid w:val="00180F01"/>
    <w:rsid w:val="0018129E"/>
    <w:rsid w:val="00181794"/>
    <w:rsid w:val="00181899"/>
    <w:rsid w:val="00181C26"/>
    <w:rsid w:val="00181CB1"/>
    <w:rsid w:val="00181D6F"/>
    <w:rsid w:val="00181F7A"/>
    <w:rsid w:val="00182253"/>
    <w:rsid w:val="00182501"/>
    <w:rsid w:val="0018256E"/>
    <w:rsid w:val="001825C2"/>
    <w:rsid w:val="00182B15"/>
    <w:rsid w:val="00182B8B"/>
    <w:rsid w:val="00182FF2"/>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B58"/>
    <w:rsid w:val="00186E75"/>
    <w:rsid w:val="00186FFA"/>
    <w:rsid w:val="00187464"/>
    <w:rsid w:val="0018765E"/>
    <w:rsid w:val="00187847"/>
    <w:rsid w:val="001878D3"/>
    <w:rsid w:val="00187A19"/>
    <w:rsid w:val="00187D0A"/>
    <w:rsid w:val="00187EE0"/>
    <w:rsid w:val="00187FE5"/>
    <w:rsid w:val="001900A2"/>
    <w:rsid w:val="001900D2"/>
    <w:rsid w:val="001904A6"/>
    <w:rsid w:val="001909F5"/>
    <w:rsid w:val="00191042"/>
    <w:rsid w:val="00191226"/>
    <w:rsid w:val="00191316"/>
    <w:rsid w:val="001913D3"/>
    <w:rsid w:val="001915E3"/>
    <w:rsid w:val="00191D1F"/>
    <w:rsid w:val="00191DC6"/>
    <w:rsid w:val="0019233C"/>
    <w:rsid w:val="00192BBC"/>
    <w:rsid w:val="00192C2B"/>
    <w:rsid w:val="00192C52"/>
    <w:rsid w:val="00192C9B"/>
    <w:rsid w:val="00192D22"/>
    <w:rsid w:val="00192D5B"/>
    <w:rsid w:val="00192DCF"/>
    <w:rsid w:val="0019328E"/>
    <w:rsid w:val="001934D2"/>
    <w:rsid w:val="0019350A"/>
    <w:rsid w:val="001935E7"/>
    <w:rsid w:val="00193776"/>
    <w:rsid w:val="00193790"/>
    <w:rsid w:val="001941E8"/>
    <w:rsid w:val="0019466E"/>
    <w:rsid w:val="001948FE"/>
    <w:rsid w:val="00194A0C"/>
    <w:rsid w:val="00194CC8"/>
    <w:rsid w:val="00194D78"/>
    <w:rsid w:val="00194E1D"/>
    <w:rsid w:val="00194E4E"/>
    <w:rsid w:val="00195284"/>
    <w:rsid w:val="001953C2"/>
    <w:rsid w:val="0019567B"/>
    <w:rsid w:val="00195E78"/>
    <w:rsid w:val="00196086"/>
    <w:rsid w:val="00196338"/>
    <w:rsid w:val="001963D0"/>
    <w:rsid w:val="00196560"/>
    <w:rsid w:val="001965FC"/>
    <w:rsid w:val="00196ADA"/>
    <w:rsid w:val="001971B4"/>
    <w:rsid w:val="001973AC"/>
    <w:rsid w:val="0019749E"/>
    <w:rsid w:val="001975BD"/>
    <w:rsid w:val="0019784E"/>
    <w:rsid w:val="0019797D"/>
    <w:rsid w:val="001979ED"/>
    <w:rsid w:val="00197BDF"/>
    <w:rsid w:val="001A0588"/>
    <w:rsid w:val="001A0734"/>
    <w:rsid w:val="001A09EC"/>
    <w:rsid w:val="001A0B87"/>
    <w:rsid w:val="001A0D13"/>
    <w:rsid w:val="001A103E"/>
    <w:rsid w:val="001A10E3"/>
    <w:rsid w:val="001A1228"/>
    <w:rsid w:val="001A1326"/>
    <w:rsid w:val="001A15A3"/>
    <w:rsid w:val="001A15C4"/>
    <w:rsid w:val="001A1940"/>
    <w:rsid w:val="001A2180"/>
    <w:rsid w:val="001A219B"/>
    <w:rsid w:val="001A2641"/>
    <w:rsid w:val="001A2B4E"/>
    <w:rsid w:val="001A2C97"/>
    <w:rsid w:val="001A2CC3"/>
    <w:rsid w:val="001A3290"/>
    <w:rsid w:val="001A36B5"/>
    <w:rsid w:val="001A396F"/>
    <w:rsid w:val="001A3A08"/>
    <w:rsid w:val="001A3D00"/>
    <w:rsid w:val="001A3D2C"/>
    <w:rsid w:val="001A3E5F"/>
    <w:rsid w:val="001A3F59"/>
    <w:rsid w:val="001A40CF"/>
    <w:rsid w:val="001A4160"/>
    <w:rsid w:val="001A4363"/>
    <w:rsid w:val="001A4495"/>
    <w:rsid w:val="001A4590"/>
    <w:rsid w:val="001A47DB"/>
    <w:rsid w:val="001A4A55"/>
    <w:rsid w:val="001A5421"/>
    <w:rsid w:val="001A58D0"/>
    <w:rsid w:val="001A597D"/>
    <w:rsid w:val="001A5D46"/>
    <w:rsid w:val="001A600D"/>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3A"/>
    <w:rsid w:val="001B1037"/>
    <w:rsid w:val="001B1053"/>
    <w:rsid w:val="001B1181"/>
    <w:rsid w:val="001B1818"/>
    <w:rsid w:val="001B185B"/>
    <w:rsid w:val="001B195D"/>
    <w:rsid w:val="001B1A86"/>
    <w:rsid w:val="001B1BBC"/>
    <w:rsid w:val="001B228C"/>
    <w:rsid w:val="001B280E"/>
    <w:rsid w:val="001B2BF4"/>
    <w:rsid w:val="001B2CC7"/>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4DF2"/>
    <w:rsid w:val="001B5036"/>
    <w:rsid w:val="001B5269"/>
    <w:rsid w:val="001B547E"/>
    <w:rsid w:val="001B5681"/>
    <w:rsid w:val="001B5B8A"/>
    <w:rsid w:val="001B5CD5"/>
    <w:rsid w:val="001B5FE1"/>
    <w:rsid w:val="001B656A"/>
    <w:rsid w:val="001B65E0"/>
    <w:rsid w:val="001B6BA0"/>
    <w:rsid w:val="001B6DC3"/>
    <w:rsid w:val="001B6DF5"/>
    <w:rsid w:val="001B7033"/>
    <w:rsid w:val="001B74E0"/>
    <w:rsid w:val="001B75A8"/>
    <w:rsid w:val="001B7868"/>
    <w:rsid w:val="001B78C1"/>
    <w:rsid w:val="001B7B29"/>
    <w:rsid w:val="001B7D53"/>
    <w:rsid w:val="001B7DC5"/>
    <w:rsid w:val="001B7E79"/>
    <w:rsid w:val="001C0391"/>
    <w:rsid w:val="001C0611"/>
    <w:rsid w:val="001C0BEA"/>
    <w:rsid w:val="001C0C0B"/>
    <w:rsid w:val="001C0EBF"/>
    <w:rsid w:val="001C1403"/>
    <w:rsid w:val="001C145E"/>
    <w:rsid w:val="001C1628"/>
    <w:rsid w:val="001C1BF0"/>
    <w:rsid w:val="001C1C14"/>
    <w:rsid w:val="001C1D8F"/>
    <w:rsid w:val="001C1E40"/>
    <w:rsid w:val="001C1F43"/>
    <w:rsid w:val="001C2053"/>
    <w:rsid w:val="001C238F"/>
    <w:rsid w:val="001C25B2"/>
    <w:rsid w:val="001C270D"/>
    <w:rsid w:val="001C2BDA"/>
    <w:rsid w:val="001C344B"/>
    <w:rsid w:val="001C346C"/>
    <w:rsid w:val="001C38A5"/>
    <w:rsid w:val="001C3974"/>
    <w:rsid w:val="001C4302"/>
    <w:rsid w:val="001C462D"/>
    <w:rsid w:val="001C46A1"/>
    <w:rsid w:val="001C49DC"/>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EA"/>
    <w:rsid w:val="001C696F"/>
    <w:rsid w:val="001C6B3E"/>
    <w:rsid w:val="001C6E7E"/>
    <w:rsid w:val="001C6EE4"/>
    <w:rsid w:val="001C75E2"/>
    <w:rsid w:val="001C76C1"/>
    <w:rsid w:val="001C777A"/>
    <w:rsid w:val="001C78F9"/>
    <w:rsid w:val="001C7C70"/>
    <w:rsid w:val="001C7F15"/>
    <w:rsid w:val="001D02C6"/>
    <w:rsid w:val="001D03D3"/>
    <w:rsid w:val="001D0592"/>
    <w:rsid w:val="001D0973"/>
    <w:rsid w:val="001D09D2"/>
    <w:rsid w:val="001D0CD2"/>
    <w:rsid w:val="001D0D43"/>
    <w:rsid w:val="001D0DB8"/>
    <w:rsid w:val="001D0DC4"/>
    <w:rsid w:val="001D0E62"/>
    <w:rsid w:val="001D1062"/>
    <w:rsid w:val="001D10AA"/>
    <w:rsid w:val="001D1128"/>
    <w:rsid w:val="001D124E"/>
    <w:rsid w:val="001D1312"/>
    <w:rsid w:val="001D17D6"/>
    <w:rsid w:val="001D17F7"/>
    <w:rsid w:val="001D1B24"/>
    <w:rsid w:val="001D1C0B"/>
    <w:rsid w:val="001D1D0C"/>
    <w:rsid w:val="001D1E5C"/>
    <w:rsid w:val="001D1E64"/>
    <w:rsid w:val="001D1FA0"/>
    <w:rsid w:val="001D225A"/>
    <w:rsid w:val="001D2395"/>
    <w:rsid w:val="001D240E"/>
    <w:rsid w:val="001D2820"/>
    <w:rsid w:val="001D2B33"/>
    <w:rsid w:val="001D2ECA"/>
    <w:rsid w:val="001D3144"/>
    <w:rsid w:val="001D349D"/>
    <w:rsid w:val="001D35DE"/>
    <w:rsid w:val="001D35FE"/>
    <w:rsid w:val="001D3831"/>
    <w:rsid w:val="001D38FD"/>
    <w:rsid w:val="001D3956"/>
    <w:rsid w:val="001D3B95"/>
    <w:rsid w:val="001D3CA6"/>
    <w:rsid w:val="001D3CB6"/>
    <w:rsid w:val="001D3FB6"/>
    <w:rsid w:val="001D41AD"/>
    <w:rsid w:val="001D45F6"/>
    <w:rsid w:val="001D4722"/>
    <w:rsid w:val="001D4B4E"/>
    <w:rsid w:val="001D4D5C"/>
    <w:rsid w:val="001D4F3D"/>
    <w:rsid w:val="001D4FE3"/>
    <w:rsid w:val="001D5039"/>
    <w:rsid w:val="001D52BE"/>
    <w:rsid w:val="001D5E52"/>
    <w:rsid w:val="001D5F88"/>
    <w:rsid w:val="001D6030"/>
    <w:rsid w:val="001D605C"/>
    <w:rsid w:val="001D60CA"/>
    <w:rsid w:val="001D6350"/>
    <w:rsid w:val="001D64B9"/>
    <w:rsid w:val="001D685C"/>
    <w:rsid w:val="001D6C2E"/>
    <w:rsid w:val="001D7052"/>
    <w:rsid w:val="001D73A7"/>
    <w:rsid w:val="001E0238"/>
    <w:rsid w:val="001E0245"/>
    <w:rsid w:val="001E02A1"/>
    <w:rsid w:val="001E0520"/>
    <w:rsid w:val="001E0801"/>
    <w:rsid w:val="001E0AC4"/>
    <w:rsid w:val="001E0CED"/>
    <w:rsid w:val="001E0E8C"/>
    <w:rsid w:val="001E1267"/>
    <w:rsid w:val="001E1406"/>
    <w:rsid w:val="001E14B3"/>
    <w:rsid w:val="001E1C9C"/>
    <w:rsid w:val="001E1F8C"/>
    <w:rsid w:val="001E215A"/>
    <w:rsid w:val="001E22A3"/>
    <w:rsid w:val="001E2449"/>
    <w:rsid w:val="001E24B8"/>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778"/>
    <w:rsid w:val="001E6832"/>
    <w:rsid w:val="001E6960"/>
    <w:rsid w:val="001E69D6"/>
    <w:rsid w:val="001E6B23"/>
    <w:rsid w:val="001E6BDE"/>
    <w:rsid w:val="001E6F68"/>
    <w:rsid w:val="001E708F"/>
    <w:rsid w:val="001E71DF"/>
    <w:rsid w:val="001E7210"/>
    <w:rsid w:val="001E7260"/>
    <w:rsid w:val="001E7837"/>
    <w:rsid w:val="001E7C8E"/>
    <w:rsid w:val="001F0029"/>
    <w:rsid w:val="001F0156"/>
    <w:rsid w:val="001F02B8"/>
    <w:rsid w:val="001F0383"/>
    <w:rsid w:val="001F0A21"/>
    <w:rsid w:val="001F0A3E"/>
    <w:rsid w:val="001F0F51"/>
    <w:rsid w:val="001F117C"/>
    <w:rsid w:val="001F1555"/>
    <w:rsid w:val="001F16D2"/>
    <w:rsid w:val="001F1951"/>
    <w:rsid w:val="001F19F5"/>
    <w:rsid w:val="001F1E12"/>
    <w:rsid w:val="001F1E70"/>
    <w:rsid w:val="001F1EC6"/>
    <w:rsid w:val="001F2124"/>
    <w:rsid w:val="001F2372"/>
    <w:rsid w:val="001F25E8"/>
    <w:rsid w:val="001F268A"/>
    <w:rsid w:val="001F2A23"/>
    <w:rsid w:val="001F2DDD"/>
    <w:rsid w:val="001F30EF"/>
    <w:rsid w:val="001F3131"/>
    <w:rsid w:val="001F32F7"/>
    <w:rsid w:val="001F349A"/>
    <w:rsid w:val="001F3BB5"/>
    <w:rsid w:val="001F3DDD"/>
    <w:rsid w:val="001F3FAB"/>
    <w:rsid w:val="001F4259"/>
    <w:rsid w:val="001F470C"/>
    <w:rsid w:val="001F4806"/>
    <w:rsid w:val="001F4940"/>
    <w:rsid w:val="001F4A4D"/>
    <w:rsid w:val="001F4BA6"/>
    <w:rsid w:val="001F5019"/>
    <w:rsid w:val="001F5076"/>
    <w:rsid w:val="001F50EF"/>
    <w:rsid w:val="001F50F8"/>
    <w:rsid w:val="001F51FC"/>
    <w:rsid w:val="001F53D5"/>
    <w:rsid w:val="001F5475"/>
    <w:rsid w:val="001F54DC"/>
    <w:rsid w:val="001F5825"/>
    <w:rsid w:val="001F58E7"/>
    <w:rsid w:val="001F59C4"/>
    <w:rsid w:val="001F5BB8"/>
    <w:rsid w:val="001F5DE1"/>
    <w:rsid w:val="001F607F"/>
    <w:rsid w:val="001F6437"/>
    <w:rsid w:val="001F6BC1"/>
    <w:rsid w:val="001F7729"/>
    <w:rsid w:val="001F7F74"/>
    <w:rsid w:val="002004FC"/>
    <w:rsid w:val="0020078F"/>
    <w:rsid w:val="00200870"/>
    <w:rsid w:val="002008E4"/>
    <w:rsid w:val="00200BD0"/>
    <w:rsid w:val="00200CBF"/>
    <w:rsid w:val="002010E5"/>
    <w:rsid w:val="002010EB"/>
    <w:rsid w:val="00201414"/>
    <w:rsid w:val="002015A8"/>
    <w:rsid w:val="00201A44"/>
    <w:rsid w:val="00201AA8"/>
    <w:rsid w:val="00201B56"/>
    <w:rsid w:val="00201BD4"/>
    <w:rsid w:val="0020209E"/>
    <w:rsid w:val="00202151"/>
    <w:rsid w:val="0020274F"/>
    <w:rsid w:val="00202ABC"/>
    <w:rsid w:val="00202B39"/>
    <w:rsid w:val="00202C1B"/>
    <w:rsid w:val="00202F91"/>
    <w:rsid w:val="00203289"/>
    <w:rsid w:val="002032EE"/>
    <w:rsid w:val="002033F0"/>
    <w:rsid w:val="00203461"/>
    <w:rsid w:val="002037A4"/>
    <w:rsid w:val="00203965"/>
    <w:rsid w:val="00203D34"/>
    <w:rsid w:val="00203F28"/>
    <w:rsid w:val="00204140"/>
    <w:rsid w:val="00204296"/>
    <w:rsid w:val="00204B3A"/>
    <w:rsid w:val="00204ED1"/>
    <w:rsid w:val="00204FA1"/>
    <w:rsid w:val="002050D3"/>
    <w:rsid w:val="002051BB"/>
    <w:rsid w:val="0020546F"/>
    <w:rsid w:val="002056F7"/>
    <w:rsid w:val="00205969"/>
    <w:rsid w:val="0020598A"/>
    <w:rsid w:val="00205FF4"/>
    <w:rsid w:val="00206164"/>
    <w:rsid w:val="00206209"/>
    <w:rsid w:val="0020627D"/>
    <w:rsid w:val="002063D1"/>
    <w:rsid w:val="002068AC"/>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F9A"/>
    <w:rsid w:val="002144B8"/>
    <w:rsid w:val="00214590"/>
    <w:rsid w:val="002146EC"/>
    <w:rsid w:val="002149AF"/>
    <w:rsid w:val="00214D08"/>
    <w:rsid w:val="00214F4D"/>
    <w:rsid w:val="0021508F"/>
    <w:rsid w:val="002151FD"/>
    <w:rsid w:val="0021523F"/>
    <w:rsid w:val="00215514"/>
    <w:rsid w:val="002157EE"/>
    <w:rsid w:val="002159D6"/>
    <w:rsid w:val="00215A16"/>
    <w:rsid w:val="00215C63"/>
    <w:rsid w:val="00215F0E"/>
    <w:rsid w:val="00216244"/>
    <w:rsid w:val="00216D2B"/>
    <w:rsid w:val="002170A0"/>
    <w:rsid w:val="0021717A"/>
    <w:rsid w:val="0021755A"/>
    <w:rsid w:val="00217597"/>
    <w:rsid w:val="00217910"/>
    <w:rsid w:val="00217A7F"/>
    <w:rsid w:val="00217DED"/>
    <w:rsid w:val="002203C9"/>
    <w:rsid w:val="002203FD"/>
    <w:rsid w:val="00220AAE"/>
    <w:rsid w:val="00220D22"/>
    <w:rsid w:val="00221118"/>
    <w:rsid w:val="0022113B"/>
    <w:rsid w:val="00221167"/>
    <w:rsid w:val="00221C81"/>
    <w:rsid w:val="00221D6D"/>
    <w:rsid w:val="00221D7B"/>
    <w:rsid w:val="00222082"/>
    <w:rsid w:val="0022208C"/>
    <w:rsid w:val="002223C7"/>
    <w:rsid w:val="002225B2"/>
    <w:rsid w:val="0022284B"/>
    <w:rsid w:val="00222857"/>
    <w:rsid w:val="002229A2"/>
    <w:rsid w:val="00222A7A"/>
    <w:rsid w:val="00222B90"/>
    <w:rsid w:val="002230D2"/>
    <w:rsid w:val="002235A8"/>
    <w:rsid w:val="00223A75"/>
    <w:rsid w:val="00223D33"/>
    <w:rsid w:val="00223DEC"/>
    <w:rsid w:val="00223E0D"/>
    <w:rsid w:val="0022436C"/>
    <w:rsid w:val="0022472B"/>
    <w:rsid w:val="00224A2C"/>
    <w:rsid w:val="00224D55"/>
    <w:rsid w:val="00224F0E"/>
    <w:rsid w:val="0022511E"/>
    <w:rsid w:val="00225164"/>
    <w:rsid w:val="0022530C"/>
    <w:rsid w:val="002253F5"/>
    <w:rsid w:val="00225413"/>
    <w:rsid w:val="00225669"/>
    <w:rsid w:val="00225DDA"/>
    <w:rsid w:val="00225F73"/>
    <w:rsid w:val="00225F98"/>
    <w:rsid w:val="00226221"/>
    <w:rsid w:val="00226580"/>
    <w:rsid w:val="0022693E"/>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3EFB"/>
    <w:rsid w:val="0023443D"/>
    <w:rsid w:val="0023447E"/>
    <w:rsid w:val="00234560"/>
    <w:rsid w:val="00234842"/>
    <w:rsid w:val="00234AA6"/>
    <w:rsid w:val="00234B37"/>
    <w:rsid w:val="00234D94"/>
    <w:rsid w:val="002352A8"/>
    <w:rsid w:val="00235330"/>
    <w:rsid w:val="00235985"/>
    <w:rsid w:val="00235B0F"/>
    <w:rsid w:val="00235B2B"/>
    <w:rsid w:val="00235B2F"/>
    <w:rsid w:val="0023628A"/>
    <w:rsid w:val="002365E0"/>
    <w:rsid w:val="00236691"/>
    <w:rsid w:val="00236788"/>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5C2"/>
    <w:rsid w:val="00240716"/>
    <w:rsid w:val="00240CA5"/>
    <w:rsid w:val="00240CBC"/>
    <w:rsid w:val="00240D03"/>
    <w:rsid w:val="00240EA5"/>
    <w:rsid w:val="00240ED1"/>
    <w:rsid w:val="0024129A"/>
    <w:rsid w:val="0024161D"/>
    <w:rsid w:val="002416CA"/>
    <w:rsid w:val="00241C96"/>
    <w:rsid w:val="00241EED"/>
    <w:rsid w:val="0024235A"/>
    <w:rsid w:val="00242503"/>
    <w:rsid w:val="0024260E"/>
    <w:rsid w:val="0024267D"/>
    <w:rsid w:val="002426C0"/>
    <w:rsid w:val="002427D6"/>
    <w:rsid w:val="002427E7"/>
    <w:rsid w:val="002427E8"/>
    <w:rsid w:val="002428E2"/>
    <w:rsid w:val="00242CDB"/>
    <w:rsid w:val="00243154"/>
    <w:rsid w:val="0024323F"/>
    <w:rsid w:val="0024330B"/>
    <w:rsid w:val="00243325"/>
    <w:rsid w:val="0024336B"/>
    <w:rsid w:val="00243A29"/>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B8"/>
    <w:rsid w:val="00246B35"/>
    <w:rsid w:val="00246BE2"/>
    <w:rsid w:val="00246C18"/>
    <w:rsid w:val="00247110"/>
    <w:rsid w:val="002473D4"/>
    <w:rsid w:val="00247487"/>
    <w:rsid w:val="0024752D"/>
    <w:rsid w:val="0024772E"/>
    <w:rsid w:val="0024781A"/>
    <w:rsid w:val="00247DEE"/>
    <w:rsid w:val="00247ECB"/>
    <w:rsid w:val="00247FB2"/>
    <w:rsid w:val="0025007B"/>
    <w:rsid w:val="00250144"/>
    <w:rsid w:val="002501E4"/>
    <w:rsid w:val="002501FB"/>
    <w:rsid w:val="00250286"/>
    <w:rsid w:val="002505FF"/>
    <w:rsid w:val="00250B0B"/>
    <w:rsid w:val="00250C10"/>
    <w:rsid w:val="002510B6"/>
    <w:rsid w:val="002510D9"/>
    <w:rsid w:val="002511D3"/>
    <w:rsid w:val="00251510"/>
    <w:rsid w:val="002515EE"/>
    <w:rsid w:val="00251C64"/>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490"/>
    <w:rsid w:val="00254706"/>
    <w:rsid w:val="0025476E"/>
    <w:rsid w:val="002549CC"/>
    <w:rsid w:val="00254A39"/>
    <w:rsid w:val="002553A8"/>
    <w:rsid w:val="0025549B"/>
    <w:rsid w:val="00255534"/>
    <w:rsid w:val="00255865"/>
    <w:rsid w:val="00255A7C"/>
    <w:rsid w:val="00255ADC"/>
    <w:rsid w:val="00256363"/>
    <w:rsid w:val="002568B9"/>
    <w:rsid w:val="00256927"/>
    <w:rsid w:val="002569F3"/>
    <w:rsid w:val="00256BC6"/>
    <w:rsid w:val="00256C14"/>
    <w:rsid w:val="00256DDB"/>
    <w:rsid w:val="00257024"/>
    <w:rsid w:val="002572CF"/>
    <w:rsid w:val="0025735C"/>
    <w:rsid w:val="0025768C"/>
    <w:rsid w:val="0025773B"/>
    <w:rsid w:val="00257A95"/>
    <w:rsid w:val="00257B07"/>
    <w:rsid w:val="00257D11"/>
    <w:rsid w:val="00257DC5"/>
    <w:rsid w:val="002600C2"/>
    <w:rsid w:val="002600D8"/>
    <w:rsid w:val="002600E1"/>
    <w:rsid w:val="002600F4"/>
    <w:rsid w:val="002602EC"/>
    <w:rsid w:val="002604B1"/>
    <w:rsid w:val="00260810"/>
    <w:rsid w:val="00260831"/>
    <w:rsid w:val="00260A84"/>
    <w:rsid w:val="00260BEE"/>
    <w:rsid w:val="00260EB3"/>
    <w:rsid w:val="002612E3"/>
    <w:rsid w:val="002616B3"/>
    <w:rsid w:val="00261709"/>
    <w:rsid w:val="00261746"/>
    <w:rsid w:val="002617B7"/>
    <w:rsid w:val="002617F8"/>
    <w:rsid w:val="00261AED"/>
    <w:rsid w:val="00261D5E"/>
    <w:rsid w:val="00261FB5"/>
    <w:rsid w:val="0026222F"/>
    <w:rsid w:val="0026267F"/>
    <w:rsid w:val="00262AB8"/>
    <w:rsid w:val="002630DC"/>
    <w:rsid w:val="0026317B"/>
    <w:rsid w:val="0026333C"/>
    <w:rsid w:val="002634B5"/>
    <w:rsid w:val="002635BC"/>
    <w:rsid w:val="002635C2"/>
    <w:rsid w:val="00263F03"/>
    <w:rsid w:val="00263FD1"/>
    <w:rsid w:val="0026410F"/>
    <w:rsid w:val="00264256"/>
    <w:rsid w:val="00264418"/>
    <w:rsid w:val="00264DEC"/>
    <w:rsid w:val="0026515D"/>
    <w:rsid w:val="002651FD"/>
    <w:rsid w:val="0026527A"/>
    <w:rsid w:val="0026533C"/>
    <w:rsid w:val="0026541E"/>
    <w:rsid w:val="0026555B"/>
    <w:rsid w:val="00265584"/>
    <w:rsid w:val="00265917"/>
    <w:rsid w:val="00265A74"/>
    <w:rsid w:val="00265C0B"/>
    <w:rsid w:val="00265C20"/>
    <w:rsid w:val="00266288"/>
    <w:rsid w:val="002664C3"/>
    <w:rsid w:val="00266515"/>
    <w:rsid w:val="00266597"/>
    <w:rsid w:val="00266790"/>
    <w:rsid w:val="00266ADF"/>
    <w:rsid w:val="00266B43"/>
    <w:rsid w:val="00266D06"/>
    <w:rsid w:val="00266F6D"/>
    <w:rsid w:val="002673F1"/>
    <w:rsid w:val="002674F7"/>
    <w:rsid w:val="00267770"/>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097"/>
    <w:rsid w:val="0027114C"/>
    <w:rsid w:val="00271253"/>
    <w:rsid w:val="0027152B"/>
    <w:rsid w:val="0027185A"/>
    <w:rsid w:val="002718B6"/>
    <w:rsid w:val="002719FF"/>
    <w:rsid w:val="002720DC"/>
    <w:rsid w:val="0027223E"/>
    <w:rsid w:val="00272248"/>
    <w:rsid w:val="00272452"/>
    <w:rsid w:val="00272457"/>
    <w:rsid w:val="002725D6"/>
    <w:rsid w:val="0027279F"/>
    <w:rsid w:val="00272931"/>
    <w:rsid w:val="00272CD9"/>
    <w:rsid w:val="00272D82"/>
    <w:rsid w:val="00272D86"/>
    <w:rsid w:val="00272E31"/>
    <w:rsid w:val="0027377F"/>
    <w:rsid w:val="00273C71"/>
    <w:rsid w:val="00273FCE"/>
    <w:rsid w:val="0027401B"/>
    <w:rsid w:val="00274214"/>
    <w:rsid w:val="00274385"/>
    <w:rsid w:val="00274492"/>
    <w:rsid w:val="0027453D"/>
    <w:rsid w:val="002746D2"/>
    <w:rsid w:val="00274751"/>
    <w:rsid w:val="0027495E"/>
    <w:rsid w:val="00274CD5"/>
    <w:rsid w:val="00274EC7"/>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69"/>
    <w:rsid w:val="00280F72"/>
    <w:rsid w:val="0028105A"/>
    <w:rsid w:val="0028115B"/>
    <w:rsid w:val="002811F8"/>
    <w:rsid w:val="0028198A"/>
    <w:rsid w:val="00281AC3"/>
    <w:rsid w:val="00281B66"/>
    <w:rsid w:val="00281CB9"/>
    <w:rsid w:val="00281EA0"/>
    <w:rsid w:val="00282983"/>
    <w:rsid w:val="00282B08"/>
    <w:rsid w:val="00283154"/>
    <w:rsid w:val="00283211"/>
    <w:rsid w:val="0028325E"/>
    <w:rsid w:val="00283A7B"/>
    <w:rsid w:val="00283A96"/>
    <w:rsid w:val="00283C5F"/>
    <w:rsid w:val="00283C80"/>
    <w:rsid w:val="00284179"/>
    <w:rsid w:val="00284181"/>
    <w:rsid w:val="002842DE"/>
    <w:rsid w:val="00284554"/>
    <w:rsid w:val="00284646"/>
    <w:rsid w:val="0028467C"/>
    <w:rsid w:val="00284697"/>
    <w:rsid w:val="00284BEB"/>
    <w:rsid w:val="00284C84"/>
    <w:rsid w:val="00284EBD"/>
    <w:rsid w:val="00284FE1"/>
    <w:rsid w:val="00284FF2"/>
    <w:rsid w:val="002853F0"/>
    <w:rsid w:val="00285413"/>
    <w:rsid w:val="00285420"/>
    <w:rsid w:val="00285453"/>
    <w:rsid w:val="002854EA"/>
    <w:rsid w:val="00285510"/>
    <w:rsid w:val="00285574"/>
    <w:rsid w:val="00285626"/>
    <w:rsid w:val="00285D5C"/>
    <w:rsid w:val="00285D5D"/>
    <w:rsid w:val="00285DAA"/>
    <w:rsid w:val="00285EA4"/>
    <w:rsid w:val="00285FDE"/>
    <w:rsid w:val="002863A2"/>
    <w:rsid w:val="00286612"/>
    <w:rsid w:val="002868A9"/>
    <w:rsid w:val="00286C86"/>
    <w:rsid w:val="00286E67"/>
    <w:rsid w:val="00286E9E"/>
    <w:rsid w:val="00286FA3"/>
    <w:rsid w:val="00286FE0"/>
    <w:rsid w:val="00287112"/>
    <w:rsid w:val="002871FA"/>
    <w:rsid w:val="002871FF"/>
    <w:rsid w:val="002873BF"/>
    <w:rsid w:val="002873CD"/>
    <w:rsid w:val="0028763F"/>
    <w:rsid w:val="00287705"/>
    <w:rsid w:val="002900EB"/>
    <w:rsid w:val="0029036F"/>
    <w:rsid w:val="0029060B"/>
    <w:rsid w:val="00290A75"/>
    <w:rsid w:val="00290AD6"/>
    <w:rsid w:val="00290FA7"/>
    <w:rsid w:val="00290FCF"/>
    <w:rsid w:val="00291165"/>
    <w:rsid w:val="002911B4"/>
    <w:rsid w:val="002911DE"/>
    <w:rsid w:val="00291225"/>
    <w:rsid w:val="0029144F"/>
    <w:rsid w:val="002914AA"/>
    <w:rsid w:val="00291540"/>
    <w:rsid w:val="00291A09"/>
    <w:rsid w:val="00291B25"/>
    <w:rsid w:val="00291E10"/>
    <w:rsid w:val="002921E9"/>
    <w:rsid w:val="002922A9"/>
    <w:rsid w:val="00292E94"/>
    <w:rsid w:val="00292EA7"/>
    <w:rsid w:val="00293527"/>
    <w:rsid w:val="00293555"/>
    <w:rsid w:val="002937B8"/>
    <w:rsid w:val="0029386C"/>
    <w:rsid w:val="00293E05"/>
    <w:rsid w:val="00293E09"/>
    <w:rsid w:val="00293E1B"/>
    <w:rsid w:val="00293F3A"/>
    <w:rsid w:val="002945C7"/>
    <w:rsid w:val="002946C8"/>
    <w:rsid w:val="00294C4F"/>
    <w:rsid w:val="00294DF4"/>
    <w:rsid w:val="00294E10"/>
    <w:rsid w:val="002952B2"/>
    <w:rsid w:val="002952CF"/>
    <w:rsid w:val="00295593"/>
    <w:rsid w:val="0029561F"/>
    <w:rsid w:val="0029592C"/>
    <w:rsid w:val="00295FCE"/>
    <w:rsid w:val="00295FEC"/>
    <w:rsid w:val="0029620F"/>
    <w:rsid w:val="00296397"/>
    <w:rsid w:val="00296D6D"/>
    <w:rsid w:val="00296D7C"/>
    <w:rsid w:val="00296E1F"/>
    <w:rsid w:val="002970F9"/>
    <w:rsid w:val="002974FC"/>
    <w:rsid w:val="00297606"/>
    <w:rsid w:val="00297C98"/>
    <w:rsid w:val="00297CC1"/>
    <w:rsid w:val="00297CFE"/>
    <w:rsid w:val="002A0024"/>
    <w:rsid w:val="002A02CB"/>
    <w:rsid w:val="002A05F0"/>
    <w:rsid w:val="002A0804"/>
    <w:rsid w:val="002A0DE4"/>
    <w:rsid w:val="002A0F91"/>
    <w:rsid w:val="002A1126"/>
    <w:rsid w:val="002A1181"/>
    <w:rsid w:val="002A15B3"/>
    <w:rsid w:val="002A1891"/>
    <w:rsid w:val="002A1974"/>
    <w:rsid w:val="002A1DD4"/>
    <w:rsid w:val="002A1E46"/>
    <w:rsid w:val="002A1F37"/>
    <w:rsid w:val="002A1F47"/>
    <w:rsid w:val="002A24CB"/>
    <w:rsid w:val="002A25B1"/>
    <w:rsid w:val="002A2664"/>
    <w:rsid w:val="002A2A3F"/>
    <w:rsid w:val="002A2A43"/>
    <w:rsid w:val="002A2B6F"/>
    <w:rsid w:val="002A2EB4"/>
    <w:rsid w:val="002A31A3"/>
    <w:rsid w:val="002A3268"/>
    <w:rsid w:val="002A330C"/>
    <w:rsid w:val="002A34B2"/>
    <w:rsid w:val="002A352A"/>
    <w:rsid w:val="002A367C"/>
    <w:rsid w:val="002A3B5A"/>
    <w:rsid w:val="002A3C72"/>
    <w:rsid w:val="002A3DD8"/>
    <w:rsid w:val="002A3E33"/>
    <w:rsid w:val="002A3E59"/>
    <w:rsid w:val="002A3EA6"/>
    <w:rsid w:val="002A3FCC"/>
    <w:rsid w:val="002A42E2"/>
    <w:rsid w:val="002A436D"/>
    <w:rsid w:val="002A441F"/>
    <w:rsid w:val="002A4481"/>
    <w:rsid w:val="002A44F4"/>
    <w:rsid w:val="002A4942"/>
    <w:rsid w:val="002A49A1"/>
    <w:rsid w:val="002A4ACE"/>
    <w:rsid w:val="002A4B54"/>
    <w:rsid w:val="002A4C04"/>
    <w:rsid w:val="002A4C70"/>
    <w:rsid w:val="002A4EA8"/>
    <w:rsid w:val="002A56E5"/>
    <w:rsid w:val="002A58DE"/>
    <w:rsid w:val="002A5A5E"/>
    <w:rsid w:val="002A5C9D"/>
    <w:rsid w:val="002A5CDA"/>
    <w:rsid w:val="002A5D87"/>
    <w:rsid w:val="002A61FD"/>
    <w:rsid w:val="002A652E"/>
    <w:rsid w:val="002A6627"/>
    <w:rsid w:val="002A67F7"/>
    <w:rsid w:val="002A6BE5"/>
    <w:rsid w:val="002A72A6"/>
    <w:rsid w:val="002A72B3"/>
    <w:rsid w:val="002A74A1"/>
    <w:rsid w:val="002A78CE"/>
    <w:rsid w:val="002A799E"/>
    <w:rsid w:val="002A7E30"/>
    <w:rsid w:val="002A7F26"/>
    <w:rsid w:val="002A7FB0"/>
    <w:rsid w:val="002B02D3"/>
    <w:rsid w:val="002B0562"/>
    <w:rsid w:val="002B0BD7"/>
    <w:rsid w:val="002B0DA6"/>
    <w:rsid w:val="002B132E"/>
    <w:rsid w:val="002B1479"/>
    <w:rsid w:val="002B1560"/>
    <w:rsid w:val="002B161A"/>
    <w:rsid w:val="002B169F"/>
    <w:rsid w:val="002B180F"/>
    <w:rsid w:val="002B1EFE"/>
    <w:rsid w:val="002B21CE"/>
    <w:rsid w:val="002B2593"/>
    <w:rsid w:val="002B2767"/>
    <w:rsid w:val="002B2813"/>
    <w:rsid w:val="002B2CBD"/>
    <w:rsid w:val="002B2D04"/>
    <w:rsid w:val="002B309A"/>
    <w:rsid w:val="002B32A6"/>
    <w:rsid w:val="002B34EE"/>
    <w:rsid w:val="002B356F"/>
    <w:rsid w:val="002B3667"/>
    <w:rsid w:val="002B4313"/>
    <w:rsid w:val="002B4A74"/>
    <w:rsid w:val="002B50FD"/>
    <w:rsid w:val="002B518E"/>
    <w:rsid w:val="002B5218"/>
    <w:rsid w:val="002B5828"/>
    <w:rsid w:val="002B5A08"/>
    <w:rsid w:val="002B5B1D"/>
    <w:rsid w:val="002B5E28"/>
    <w:rsid w:val="002B5E77"/>
    <w:rsid w:val="002B614F"/>
    <w:rsid w:val="002B6215"/>
    <w:rsid w:val="002B6C25"/>
    <w:rsid w:val="002B6DAB"/>
    <w:rsid w:val="002B719D"/>
    <w:rsid w:val="002B7249"/>
    <w:rsid w:val="002B774D"/>
    <w:rsid w:val="002B7773"/>
    <w:rsid w:val="002B7884"/>
    <w:rsid w:val="002B79DA"/>
    <w:rsid w:val="002C010B"/>
    <w:rsid w:val="002C02F0"/>
    <w:rsid w:val="002C06B7"/>
    <w:rsid w:val="002C0983"/>
    <w:rsid w:val="002C0A24"/>
    <w:rsid w:val="002C0C81"/>
    <w:rsid w:val="002C0F5F"/>
    <w:rsid w:val="002C139E"/>
    <w:rsid w:val="002C180A"/>
    <w:rsid w:val="002C1C79"/>
    <w:rsid w:val="002C1F53"/>
    <w:rsid w:val="002C23DE"/>
    <w:rsid w:val="002C2599"/>
    <w:rsid w:val="002C2626"/>
    <w:rsid w:val="002C29E8"/>
    <w:rsid w:val="002C2A38"/>
    <w:rsid w:val="002C2A4C"/>
    <w:rsid w:val="002C30A5"/>
    <w:rsid w:val="002C32DB"/>
    <w:rsid w:val="002C3622"/>
    <w:rsid w:val="002C3850"/>
    <w:rsid w:val="002C38B4"/>
    <w:rsid w:val="002C39FE"/>
    <w:rsid w:val="002C3CFA"/>
    <w:rsid w:val="002C401B"/>
    <w:rsid w:val="002C4037"/>
    <w:rsid w:val="002C4117"/>
    <w:rsid w:val="002C4773"/>
    <w:rsid w:val="002C4A3A"/>
    <w:rsid w:val="002C4A56"/>
    <w:rsid w:val="002C4B53"/>
    <w:rsid w:val="002C4C68"/>
    <w:rsid w:val="002C4C6C"/>
    <w:rsid w:val="002C4D70"/>
    <w:rsid w:val="002C508F"/>
    <w:rsid w:val="002C5280"/>
    <w:rsid w:val="002C56CC"/>
    <w:rsid w:val="002C584D"/>
    <w:rsid w:val="002C5D11"/>
    <w:rsid w:val="002C6934"/>
    <w:rsid w:val="002C6A97"/>
    <w:rsid w:val="002C6E3E"/>
    <w:rsid w:val="002C70EE"/>
    <w:rsid w:val="002C7B95"/>
    <w:rsid w:val="002C7BA0"/>
    <w:rsid w:val="002C7C36"/>
    <w:rsid w:val="002D03B3"/>
    <w:rsid w:val="002D05C4"/>
    <w:rsid w:val="002D07D3"/>
    <w:rsid w:val="002D07D9"/>
    <w:rsid w:val="002D0850"/>
    <w:rsid w:val="002D08F0"/>
    <w:rsid w:val="002D0D30"/>
    <w:rsid w:val="002D0E53"/>
    <w:rsid w:val="002D0FE6"/>
    <w:rsid w:val="002D10D0"/>
    <w:rsid w:val="002D1214"/>
    <w:rsid w:val="002D129A"/>
    <w:rsid w:val="002D1410"/>
    <w:rsid w:val="002D15A0"/>
    <w:rsid w:val="002D1699"/>
    <w:rsid w:val="002D17BA"/>
    <w:rsid w:val="002D19C9"/>
    <w:rsid w:val="002D1AF5"/>
    <w:rsid w:val="002D1E69"/>
    <w:rsid w:val="002D265F"/>
    <w:rsid w:val="002D27CD"/>
    <w:rsid w:val="002D2B82"/>
    <w:rsid w:val="002D2D19"/>
    <w:rsid w:val="002D2F36"/>
    <w:rsid w:val="002D3032"/>
    <w:rsid w:val="002D3133"/>
    <w:rsid w:val="002D3157"/>
    <w:rsid w:val="002D322C"/>
    <w:rsid w:val="002D34F6"/>
    <w:rsid w:val="002D3538"/>
    <w:rsid w:val="002D3612"/>
    <w:rsid w:val="002D365F"/>
    <w:rsid w:val="002D3B4B"/>
    <w:rsid w:val="002D3BB5"/>
    <w:rsid w:val="002D3C38"/>
    <w:rsid w:val="002D4023"/>
    <w:rsid w:val="002D4116"/>
    <w:rsid w:val="002D4159"/>
    <w:rsid w:val="002D457C"/>
    <w:rsid w:val="002D45A9"/>
    <w:rsid w:val="002D484C"/>
    <w:rsid w:val="002D4DAF"/>
    <w:rsid w:val="002D5476"/>
    <w:rsid w:val="002D54C0"/>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8FD"/>
    <w:rsid w:val="002D791A"/>
    <w:rsid w:val="002D7994"/>
    <w:rsid w:val="002D7B6B"/>
    <w:rsid w:val="002E0255"/>
    <w:rsid w:val="002E09B4"/>
    <w:rsid w:val="002E09F2"/>
    <w:rsid w:val="002E0A79"/>
    <w:rsid w:val="002E0AC3"/>
    <w:rsid w:val="002E0B0C"/>
    <w:rsid w:val="002E0D69"/>
    <w:rsid w:val="002E0D6C"/>
    <w:rsid w:val="002E0E1B"/>
    <w:rsid w:val="002E1308"/>
    <w:rsid w:val="002E13EB"/>
    <w:rsid w:val="002E142F"/>
    <w:rsid w:val="002E1776"/>
    <w:rsid w:val="002E1AF8"/>
    <w:rsid w:val="002E1BFB"/>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27"/>
    <w:rsid w:val="002E3A3B"/>
    <w:rsid w:val="002E3A46"/>
    <w:rsid w:val="002E3E32"/>
    <w:rsid w:val="002E4166"/>
    <w:rsid w:val="002E4A9D"/>
    <w:rsid w:val="002E525C"/>
    <w:rsid w:val="002E54F5"/>
    <w:rsid w:val="002E5774"/>
    <w:rsid w:val="002E582F"/>
    <w:rsid w:val="002E5863"/>
    <w:rsid w:val="002E596D"/>
    <w:rsid w:val="002E5CC3"/>
    <w:rsid w:val="002E5E82"/>
    <w:rsid w:val="002E5ED6"/>
    <w:rsid w:val="002E5F7A"/>
    <w:rsid w:val="002E611C"/>
    <w:rsid w:val="002E62D6"/>
    <w:rsid w:val="002E64DC"/>
    <w:rsid w:val="002E6964"/>
    <w:rsid w:val="002E6A17"/>
    <w:rsid w:val="002E6DEE"/>
    <w:rsid w:val="002E6E42"/>
    <w:rsid w:val="002E6E47"/>
    <w:rsid w:val="002E6F3C"/>
    <w:rsid w:val="002E7954"/>
    <w:rsid w:val="002E7E88"/>
    <w:rsid w:val="002E7FEB"/>
    <w:rsid w:val="002F00DC"/>
    <w:rsid w:val="002F031D"/>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EE4"/>
    <w:rsid w:val="002F1FA4"/>
    <w:rsid w:val="002F21B3"/>
    <w:rsid w:val="002F27F6"/>
    <w:rsid w:val="002F28D5"/>
    <w:rsid w:val="002F29FC"/>
    <w:rsid w:val="002F3116"/>
    <w:rsid w:val="002F3823"/>
    <w:rsid w:val="002F3B8D"/>
    <w:rsid w:val="002F4404"/>
    <w:rsid w:val="002F460D"/>
    <w:rsid w:val="002F46CA"/>
    <w:rsid w:val="002F4DF9"/>
    <w:rsid w:val="002F517C"/>
    <w:rsid w:val="002F53EA"/>
    <w:rsid w:val="002F5AE1"/>
    <w:rsid w:val="002F5B59"/>
    <w:rsid w:val="002F5BDD"/>
    <w:rsid w:val="002F5DDE"/>
    <w:rsid w:val="002F5F6D"/>
    <w:rsid w:val="002F609D"/>
    <w:rsid w:val="002F60CF"/>
    <w:rsid w:val="002F6125"/>
    <w:rsid w:val="002F62B3"/>
    <w:rsid w:val="002F65EF"/>
    <w:rsid w:val="002F676A"/>
    <w:rsid w:val="002F6CA6"/>
    <w:rsid w:val="002F72DA"/>
    <w:rsid w:val="002F7318"/>
    <w:rsid w:val="002F7319"/>
    <w:rsid w:val="002F737D"/>
    <w:rsid w:val="002F743D"/>
    <w:rsid w:val="002F7590"/>
    <w:rsid w:val="002F7652"/>
    <w:rsid w:val="002F7717"/>
    <w:rsid w:val="002F7775"/>
    <w:rsid w:val="002F77C3"/>
    <w:rsid w:val="002F7CE9"/>
    <w:rsid w:val="003001CA"/>
    <w:rsid w:val="003003EB"/>
    <w:rsid w:val="0030045E"/>
    <w:rsid w:val="00300908"/>
    <w:rsid w:val="00300E13"/>
    <w:rsid w:val="00300F64"/>
    <w:rsid w:val="00301225"/>
    <w:rsid w:val="0030122E"/>
    <w:rsid w:val="003012F9"/>
    <w:rsid w:val="003013B2"/>
    <w:rsid w:val="00301400"/>
    <w:rsid w:val="003014BD"/>
    <w:rsid w:val="00301531"/>
    <w:rsid w:val="00301944"/>
    <w:rsid w:val="00301A93"/>
    <w:rsid w:val="00301D55"/>
    <w:rsid w:val="00301EE5"/>
    <w:rsid w:val="003022A8"/>
    <w:rsid w:val="0030235D"/>
    <w:rsid w:val="00302412"/>
    <w:rsid w:val="00302907"/>
    <w:rsid w:val="00302A21"/>
    <w:rsid w:val="00302AB8"/>
    <w:rsid w:val="00302D86"/>
    <w:rsid w:val="003030FB"/>
    <w:rsid w:val="003031E3"/>
    <w:rsid w:val="0030323C"/>
    <w:rsid w:val="003035D8"/>
    <w:rsid w:val="0030362C"/>
    <w:rsid w:val="003039D5"/>
    <w:rsid w:val="00303B0C"/>
    <w:rsid w:val="00303B57"/>
    <w:rsid w:val="00303D53"/>
    <w:rsid w:val="003042FE"/>
    <w:rsid w:val="003045C1"/>
    <w:rsid w:val="003048D7"/>
    <w:rsid w:val="00304C97"/>
    <w:rsid w:val="00304DA5"/>
    <w:rsid w:val="00304E42"/>
    <w:rsid w:val="00304EC7"/>
    <w:rsid w:val="0030565B"/>
    <w:rsid w:val="0030573D"/>
    <w:rsid w:val="00305749"/>
    <w:rsid w:val="00305CFA"/>
    <w:rsid w:val="00305F47"/>
    <w:rsid w:val="0030610D"/>
    <w:rsid w:val="00306156"/>
    <w:rsid w:val="003061B5"/>
    <w:rsid w:val="00306569"/>
    <w:rsid w:val="00306689"/>
    <w:rsid w:val="00306A53"/>
    <w:rsid w:val="00306AFE"/>
    <w:rsid w:val="00306C75"/>
    <w:rsid w:val="003071F6"/>
    <w:rsid w:val="003075B3"/>
    <w:rsid w:val="0030773F"/>
    <w:rsid w:val="00307A4B"/>
    <w:rsid w:val="00307D56"/>
    <w:rsid w:val="003102D0"/>
    <w:rsid w:val="00310463"/>
    <w:rsid w:val="003104E0"/>
    <w:rsid w:val="003108CF"/>
    <w:rsid w:val="003108E0"/>
    <w:rsid w:val="0031099A"/>
    <w:rsid w:val="00310AD4"/>
    <w:rsid w:val="00310B1C"/>
    <w:rsid w:val="00310B90"/>
    <w:rsid w:val="00310E98"/>
    <w:rsid w:val="00311062"/>
    <w:rsid w:val="0031128C"/>
    <w:rsid w:val="00311594"/>
    <w:rsid w:val="003115C9"/>
    <w:rsid w:val="00311960"/>
    <w:rsid w:val="00311C74"/>
    <w:rsid w:val="00311D43"/>
    <w:rsid w:val="00311E19"/>
    <w:rsid w:val="0031201D"/>
    <w:rsid w:val="003120F1"/>
    <w:rsid w:val="003124F8"/>
    <w:rsid w:val="00312957"/>
    <w:rsid w:val="003129E7"/>
    <w:rsid w:val="00312E3B"/>
    <w:rsid w:val="003133B2"/>
    <w:rsid w:val="003134E2"/>
    <w:rsid w:val="003136CB"/>
    <w:rsid w:val="00313A5B"/>
    <w:rsid w:val="00313B6A"/>
    <w:rsid w:val="00313B8C"/>
    <w:rsid w:val="00313CB0"/>
    <w:rsid w:val="00313F96"/>
    <w:rsid w:val="00313FD2"/>
    <w:rsid w:val="0031428A"/>
    <w:rsid w:val="0031458B"/>
    <w:rsid w:val="00314885"/>
    <w:rsid w:val="00314941"/>
    <w:rsid w:val="00314B44"/>
    <w:rsid w:val="00314B83"/>
    <w:rsid w:val="00314CF4"/>
    <w:rsid w:val="00314EFF"/>
    <w:rsid w:val="003151CA"/>
    <w:rsid w:val="00315509"/>
    <w:rsid w:val="00315970"/>
    <w:rsid w:val="003159C3"/>
    <w:rsid w:val="003159D1"/>
    <w:rsid w:val="00315FC6"/>
    <w:rsid w:val="0031630B"/>
    <w:rsid w:val="0031668E"/>
    <w:rsid w:val="00316A47"/>
    <w:rsid w:val="00316EC7"/>
    <w:rsid w:val="00317604"/>
    <w:rsid w:val="0031771F"/>
    <w:rsid w:val="003179C3"/>
    <w:rsid w:val="00317B6C"/>
    <w:rsid w:val="00317BF6"/>
    <w:rsid w:val="00317F47"/>
    <w:rsid w:val="00317F8A"/>
    <w:rsid w:val="0032021E"/>
    <w:rsid w:val="003206C6"/>
    <w:rsid w:val="00320A3E"/>
    <w:rsid w:val="00320A6E"/>
    <w:rsid w:val="00320CB3"/>
    <w:rsid w:val="00320DCD"/>
    <w:rsid w:val="00320E94"/>
    <w:rsid w:val="0032119C"/>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39"/>
    <w:rsid w:val="003256BC"/>
    <w:rsid w:val="00325702"/>
    <w:rsid w:val="0032590B"/>
    <w:rsid w:val="003259DB"/>
    <w:rsid w:val="00325D5D"/>
    <w:rsid w:val="00325EF7"/>
    <w:rsid w:val="0032615D"/>
    <w:rsid w:val="0032680B"/>
    <w:rsid w:val="0032696F"/>
    <w:rsid w:val="003269F3"/>
    <w:rsid w:val="00327281"/>
    <w:rsid w:val="003273FD"/>
    <w:rsid w:val="00327A8D"/>
    <w:rsid w:val="00327E6D"/>
    <w:rsid w:val="00327EAA"/>
    <w:rsid w:val="00330110"/>
    <w:rsid w:val="003302A3"/>
    <w:rsid w:val="003303C5"/>
    <w:rsid w:val="0033081F"/>
    <w:rsid w:val="00330AFE"/>
    <w:rsid w:val="00330DB1"/>
    <w:rsid w:val="0033105E"/>
    <w:rsid w:val="00331183"/>
    <w:rsid w:val="003315AB"/>
    <w:rsid w:val="0033186C"/>
    <w:rsid w:val="0033189C"/>
    <w:rsid w:val="00331943"/>
    <w:rsid w:val="00331A04"/>
    <w:rsid w:val="00331C86"/>
    <w:rsid w:val="00331D1C"/>
    <w:rsid w:val="00331EE6"/>
    <w:rsid w:val="00332216"/>
    <w:rsid w:val="0033241A"/>
    <w:rsid w:val="003328CA"/>
    <w:rsid w:val="00332ABF"/>
    <w:rsid w:val="00332CA3"/>
    <w:rsid w:val="00332F79"/>
    <w:rsid w:val="00333246"/>
    <w:rsid w:val="00333494"/>
    <w:rsid w:val="003339B1"/>
    <w:rsid w:val="00333A58"/>
    <w:rsid w:val="00333C6F"/>
    <w:rsid w:val="00333C79"/>
    <w:rsid w:val="00333CF5"/>
    <w:rsid w:val="00333DA7"/>
    <w:rsid w:val="00333E08"/>
    <w:rsid w:val="00333E9B"/>
    <w:rsid w:val="00333FBE"/>
    <w:rsid w:val="003344D6"/>
    <w:rsid w:val="003345D0"/>
    <w:rsid w:val="00334BEB"/>
    <w:rsid w:val="00334D7B"/>
    <w:rsid w:val="00334FDE"/>
    <w:rsid w:val="003351C4"/>
    <w:rsid w:val="00335642"/>
    <w:rsid w:val="00335875"/>
    <w:rsid w:val="00335970"/>
    <w:rsid w:val="00335AE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37D7B"/>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10F"/>
    <w:rsid w:val="00342398"/>
    <w:rsid w:val="0034258B"/>
    <w:rsid w:val="0034279D"/>
    <w:rsid w:val="003428C3"/>
    <w:rsid w:val="00342A18"/>
    <w:rsid w:val="00342AD5"/>
    <w:rsid w:val="00342D1C"/>
    <w:rsid w:val="00342DD3"/>
    <w:rsid w:val="00342E04"/>
    <w:rsid w:val="00342F1B"/>
    <w:rsid w:val="00343051"/>
    <w:rsid w:val="0034388A"/>
    <w:rsid w:val="00343B5C"/>
    <w:rsid w:val="003443D6"/>
    <w:rsid w:val="003444A0"/>
    <w:rsid w:val="0034486D"/>
    <w:rsid w:val="003449C7"/>
    <w:rsid w:val="003449E4"/>
    <w:rsid w:val="00345203"/>
    <w:rsid w:val="00345A0D"/>
    <w:rsid w:val="00345B5A"/>
    <w:rsid w:val="003462D7"/>
    <w:rsid w:val="003465CE"/>
    <w:rsid w:val="003465E5"/>
    <w:rsid w:val="003466F1"/>
    <w:rsid w:val="00346ADA"/>
    <w:rsid w:val="00346B1C"/>
    <w:rsid w:val="00346B8E"/>
    <w:rsid w:val="00346E52"/>
    <w:rsid w:val="00346E75"/>
    <w:rsid w:val="00347245"/>
    <w:rsid w:val="003472CC"/>
    <w:rsid w:val="003474B8"/>
    <w:rsid w:val="00347680"/>
    <w:rsid w:val="00347822"/>
    <w:rsid w:val="00347A64"/>
    <w:rsid w:val="00347C98"/>
    <w:rsid w:val="00347F0F"/>
    <w:rsid w:val="00347F95"/>
    <w:rsid w:val="003500CB"/>
    <w:rsid w:val="003501A5"/>
    <w:rsid w:val="003501AE"/>
    <w:rsid w:val="0035029A"/>
    <w:rsid w:val="003507EC"/>
    <w:rsid w:val="00350800"/>
    <w:rsid w:val="00350B2B"/>
    <w:rsid w:val="00350CB1"/>
    <w:rsid w:val="00350D3C"/>
    <w:rsid w:val="0035113F"/>
    <w:rsid w:val="00351170"/>
    <w:rsid w:val="003513BC"/>
    <w:rsid w:val="003516E1"/>
    <w:rsid w:val="00351843"/>
    <w:rsid w:val="00351ABB"/>
    <w:rsid w:val="00351BCA"/>
    <w:rsid w:val="00351C39"/>
    <w:rsid w:val="00351E40"/>
    <w:rsid w:val="00352226"/>
    <w:rsid w:val="003522F8"/>
    <w:rsid w:val="00352810"/>
    <w:rsid w:val="003528EB"/>
    <w:rsid w:val="0035291D"/>
    <w:rsid w:val="00352D21"/>
    <w:rsid w:val="00352DE2"/>
    <w:rsid w:val="00352F44"/>
    <w:rsid w:val="00353545"/>
    <w:rsid w:val="0035365E"/>
    <w:rsid w:val="003536FE"/>
    <w:rsid w:val="003538D2"/>
    <w:rsid w:val="00353A08"/>
    <w:rsid w:val="00353B3F"/>
    <w:rsid w:val="00353C78"/>
    <w:rsid w:val="00353D8B"/>
    <w:rsid w:val="00353EBA"/>
    <w:rsid w:val="003544C5"/>
    <w:rsid w:val="00354559"/>
    <w:rsid w:val="003545CC"/>
    <w:rsid w:val="00354B09"/>
    <w:rsid w:val="00354BF8"/>
    <w:rsid w:val="00355088"/>
    <w:rsid w:val="00355142"/>
    <w:rsid w:val="0035557C"/>
    <w:rsid w:val="0035581A"/>
    <w:rsid w:val="00355F0D"/>
    <w:rsid w:val="003561E6"/>
    <w:rsid w:val="003562F3"/>
    <w:rsid w:val="00356305"/>
    <w:rsid w:val="0035641C"/>
    <w:rsid w:val="00356673"/>
    <w:rsid w:val="00356861"/>
    <w:rsid w:val="003568A0"/>
    <w:rsid w:val="003569B3"/>
    <w:rsid w:val="00356B45"/>
    <w:rsid w:val="003571A1"/>
    <w:rsid w:val="00357270"/>
    <w:rsid w:val="0035751F"/>
    <w:rsid w:val="003579FA"/>
    <w:rsid w:val="00357A2A"/>
    <w:rsid w:val="00357A81"/>
    <w:rsid w:val="00357B29"/>
    <w:rsid w:val="00357B9C"/>
    <w:rsid w:val="00357CE3"/>
    <w:rsid w:val="00357F9C"/>
    <w:rsid w:val="00357FE6"/>
    <w:rsid w:val="00358FE1"/>
    <w:rsid w:val="00360813"/>
    <w:rsid w:val="00360B82"/>
    <w:rsid w:val="00360D34"/>
    <w:rsid w:val="00360E9F"/>
    <w:rsid w:val="003611B6"/>
    <w:rsid w:val="003611D4"/>
    <w:rsid w:val="00361310"/>
    <w:rsid w:val="0036140A"/>
    <w:rsid w:val="003615EA"/>
    <w:rsid w:val="00361D71"/>
    <w:rsid w:val="00362101"/>
    <w:rsid w:val="00362115"/>
    <w:rsid w:val="0036213E"/>
    <w:rsid w:val="00362274"/>
    <w:rsid w:val="0036232F"/>
    <w:rsid w:val="00362676"/>
    <w:rsid w:val="00362DA7"/>
    <w:rsid w:val="00362DF0"/>
    <w:rsid w:val="003634C0"/>
    <w:rsid w:val="0036393A"/>
    <w:rsid w:val="00363DE6"/>
    <w:rsid w:val="00363F33"/>
    <w:rsid w:val="0036427E"/>
    <w:rsid w:val="003642A6"/>
    <w:rsid w:val="003646F5"/>
    <w:rsid w:val="00364BDE"/>
    <w:rsid w:val="00364D65"/>
    <w:rsid w:val="0036528D"/>
    <w:rsid w:val="00365330"/>
    <w:rsid w:val="00365DFD"/>
    <w:rsid w:val="00366142"/>
    <w:rsid w:val="0036620B"/>
    <w:rsid w:val="003662A0"/>
    <w:rsid w:val="003666FD"/>
    <w:rsid w:val="00366852"/>
    <w:rsid w:val="003669BB"/>
    <w:rsid w:val="00366DAA"/>
    <w:rsid w:val="00366F99"/>
    <w:rsid w:val="00367057"/>
    <w:rsid w:val="00367319"/>
    <w:rsid w:val="00367445"/>
    <w:rsid w:val="003674FD"/>
    <w:rsid w:val="003675F5"/>
    <w:rsid w:val="00367662"/>
    <w:rsid w:val="003679C3"/>
    <w:rsid w:val="00367BED"/>
    <w:rsid w:val="00367C7F"/>
    <w:rsid w:val="00367DBA"/>
    <w:rsid w:val="003702C3"/>
    <w:rsid w:val="003705AC"/>
    <w:rsid w:val="003706CF"/>
    <w:rsid w:val="003709DA"/>
    <w:rsid w:val="00370EC4"/>
    <w:rsid w:val="00370F8C"/>
    <w:rsid w:val="003710E1"/>
    <w:rsid w:val="003711E9"/>
    <w:rsid w:val="00371296"/>
    <w:rsid w:val="00371470"/>
    <w:rsid w:val="0037154A"/>
    <w:rsid w:val="0037166B"/>
    <w:rsid w:val="00371787"/>
    <w:rsid w:val="003717EC"/>
    <w:rsid w:val="00371B2A"/>
    <w:rsid w:val="00371C30"/>
    <w:rsid w:val="00372043"/>
    <w:rsid w:val="00372093"/>
    <w:rsid w:val="00372329"/>
    <w:rsid w:val="003723F6"/>
    <w:rsid w:val="0037242B"/>
    <w:rsid w:val="00372471"/>
    <w:rsid w:val="00372502"/>
    <w:rsid w:val="0037263A"/>
    <w:rsid w:val="00372702"/>
    <w:rsid w:val="00372895"/>
    <w:rsid w:val="00372AA0"/>
    <w:rsid w:val="00372B5E"/>
    <w:rsid w:val="00372DF6"/>
    <w:rsid w:val="003732B9"/>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6CF3"/>
    <w:rsid w:val="00377131"/>
    <w:rsid w:val="0037725E"/>
    <w:rsid w:val="003774E0"/>
    <w:rsid w:val="0037751C"/>
    <w:rsid w:val="003775C8"/>
    <w:rsid w:val="0037792A"/>
    <w:rsid w:val="00377997"/>
    <w:rsid w:val="00380046"/>
    <w:rsid w:val="0038007A"/>
    <w:rsid w:val="00380266"/>
    <w:rsid w:val="003805BD"/>
    <w:rsid w:val="003806AE"/>
    <w:rsid w:val="003807AF"/>
    <w:rsid w:val="00380A94"/>
    <w:rsid w:val="00380D52"/>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2B86"/>
    <w:rsid w:val="00382FDD"/>
    <w:rsid w:val="00383208"/>
    <w:rsid w:val="00383300"/>
    <w:rsid w:val="00383483"/>
    <w:rsid w:val="003834CD"/>
    <w:rsid w:val="00383AEA"/>
    <w:rsid w:val="00383F09"/>
    <w:rsid w:val="00383FDB"/>
    <w:rsid w:val="003840EA"/>
    <w:rsid w:val="0038429B"/>
    <w:rsid w:val="00384943"/>
    <w:rsid w:val="00384E26"/>
    <w:rsid w:val="0038501D"/>
    <w:rsid w:val="00385095"/>
    <w:rsid w:val="003853E1"/>
    <w:rsid w:val="00385463"/>
    <w:rsid w:val="00385607"/>
    <w:rsid w:val="003856B8"/>
    <w:rsid w:val="00385888"/>
    <w:rsid w:val="00385902"/>
    <w:rsid w:val="00385D63"/>
    <w:rsid w:val="00385EB3"/>
    <w:rsid w:val="00385F4B"/>
    <w:rsid w:val="003860C3"/>
    <w:rsid w:val="00386264"/>
    <w:rsid w:val="00386399"/>
    <w:rsid w:val="003863E9"/>
    <w:rsid w:val="00386440"/>
    <w:rsid w:val="00386975"/>
    <w:rsid w:val="00386BFB"/>
    <w:rsid w:val="00386D13"/>
    <w:rsid w:val="00386FA1"/>
    <w:rsid w:val="0038703D"/>
    <w:rsid w:val="003872AA"/>
    <w:rsid w:val="00387519"/>
    <w:rsid w:val="00387683"/>
    <w:rsid w:val="0038795B"/>
    <w:rsid w:val="003900F3"/>
    <w:rsid w:val="00390267"/>
    <w:rsid w:val="00390610"/>
    <w:rsid w:val="003906CC"/>
    <w:rsid w:val="003908EE"/>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EF8"/>
    <w:rsid w:val="00393F17"/>
    <w:rsid w:val="00393FAF"/>
    <w:rsid w:val="0039401C"/>
    <w:rsid w:val="003941CD"/>
    <w:rsid w:val="00394423"/>
    <w:rsid w:val="00394605"/>
    <w:rsid w:val="00394DCC"/>
    <w:rsid w:val="00394EF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9E1"/>
    <w:rsid w:val="003A0BCA"/>
    <w:rsid w:val="003A0D4A"/>
    <w:rsid w:val="003A10D1"/>
    <w:rsid w:val="003A114E"/>
    <w:rsid w:val="003A126D"/>
    <w:rsid w:val="003A1D7D"/>
    <w:rsid w:val="003A1F12"/>
    <w:rsid w:val="003A2658"/>
    <w:rsid w:val="003A2DB1"/>
    <w:rsid w:val="003A3548"/>
    <w:rsid w:val="003A3614"/>
    <w:rsid w:val="003A385B"/>
    <w:rsid w:val="003A3E57"/>
    <w:rsid w:val="003A401F"/>
    <w:rsid w:val="003A40AB"/>
    <w:rsid w:val="003A4130"/>
    <w:rsid w:val="003A41DA"/>
    <w:rsid w:val="003A42BA"/>
    <w:rsid w:val="003A4649"/>
    <w:rsid w:val="003A48F8"/>
    <w:rsid w:val="003A498F"/>
    <w:rsid w:val="003A4EE0"/>
    <w:rsid w:val="003A5322"/>
    <w:rsid w:val="003A53C4"/>
    <w:rsid w:val="003A597F"/>
    <w:rsid w:val="003A5BE5"/>
    <w:rsid w:val="003A5BFA"/>
    <w:rsid w:val="003A5CC4"/>
    <w:rsid w:val="003A5DA9"/>
    <w:rsid w:val="003A5F1B"/>
    <w:rsid w:val="003A5F81"/>
    <w:rsid w:val="003A5F94"/>
    <w:rsid w:val="003A6088"/>
    <w:rsid w:val="003A65D1"/>
    <w:rsid w:val="003A6AEA"/>
    <w:rsid w:val="003A6DA3"/>
    <w:rsid w:val="003A74B1"/>
    <w:rsid w:val="003A75A0"/>
    <w:rsid w:val="003A75F1"/>
    <w:rsid w:val="003A7728"/>
    <w:rsid w:val="003A77CA"/>
    <w:rsid w:val="003A7966"/>
    <w:rsid w:val="003A7BAF"/>
    <w:rsid w:val="003B030B"/>
    <w:rsid w:val="003B037C"/>
    <w:rsid w:val="003B08CD"/>
    <w:rsid w:val="003B0ABB"/>
    <w:rsid w:val="003B10E2"/>
    <w:rsid w:val="003B1161"/>
    <w:rsid w:val="003B1788"/>
    <w:rsid w:val="003B18E7"/>
    <w:rsid w:val="003B1B7C"/>
    <w:rsid w:val="003B2066"/>
    <w:rsid w:val="003B20A2"/>
    <w:rsid w:val="003B267B"/>
    <w:rsid w:val="003B2853"/>
    <w:rsid w:val="003B2C90"/>
    <w:rsid w:val="003B2FB9"/>
    <w:rsid w:val="003B30D0"/>
    <w:rsid w:val="003B30ED"/>
    <w:rsid w:val="003B310F"/>
    <w:rsid w:val="003B33F3"/>
    <w:rsid w:val="003B349D"/>
    <w:rsid w:val="003B3601"/>
    <w:rsid w:val="003B3602"/>
    <w:rsid w:val="003B37C3"/>
    <w:rsid w:val="003B38C2"/>
    <w:rsid w:val="003B3B5D"/>
    <w:rsid w:val="003B40E6"/>
    <w:rsid w:val="003B425C"/>
    <w:rsid w:val="003B4875"/>
    <w:rsid w:val="003B4969"/>
    <w:rsid w:val="003B4A65"/>
    <w:rsid w:val="003B4B9F"/>
    <w:rsid w:val="003B4D48"/>
    <w:rsid w:val="003B4F29"/>
    <w:rsid w:val="003B5002"/>
    <w:rsid w:val="003B52AD"/>
    <w:rsid w:val="003B52F1"/>
    <w:rsid w:val="003B538B"/>
    <w:rsid w:val="003B53A3"/>
    <w:rsid w:val="003B53EF"/>
    <w:rsid w:val="003B5622"/>
    <w:rsid w:val="003B576C"/>
    <w:rsid w:val="003B592F"/>
    <w:rsid w:val="003B5D2A"/>
    <w:rsid w:val="003B5FCF"/>
    <w:rsid w:val="003B6300"/>
    <w:rsid w:val="003B63A0"/>
    <w:rsid w:val="003B6482"/>
    <w:rsid w:val="003B6A59"/>
    <w:rsid w:val="003B7300"/>
    <w:rsid w:val="003B73BB"/>
    <w:rsid w:val="003B740A"/>
    <w:rsid w:val="003B7944"/>
    <w:rsid w:val="003B79B6"/>
    <w:rsid w:val="003B79C7"/>
    <w:rsid w:val="003B7C8B"/>
    <w:rsid w:val="003C02D7"/>
    <w:rsid w:val="003C033D"/>
    <w:rsid w:val="003C039C"/>
    <w:rsid w:val="003C0523"/>
    <w:rsid w:val="003C057B"/>
    <w:rsid w:val="003C05A5"/>
    <w:rsid w:val="003C05A6"/>
    <w:rsid w:val="003C066B"/>
    <w:rsid w:val="003C083F"/>
    <w:rsid w:val="003C0F3C"/>
    <w:rsid w:val="003C15BB"/>
    <w:rsid w:val="003C1A43"/>
    <w:rsid w:val="003C1C02"/>
    <w:rsid w:val="003C1C36"/>
    <w:rsid w:val="003C20A5"/>
    <w:rsid w:val="003C2180"/>
    <w:rsid w:val="003C249F"/>
    <w:rsid w:val="003C26A1"/>
    <w:rsid w:val="003C2792"/>
    <w:rsid w:val="003C28D3"/>
    <w:rsid w:val="003C28EE"/>
    <w:rsid w:val="003C2AAB"/>
    <w:rsid w:val="003C2C35"/>
    <w:rsid w:val="003C2CAE"/>
    <w:rsid w:val="003C3002"/>
    <w:rsid w:val="003C34A9"/>
    <w:rsid w:val="003C34F0"/>
    <w:rsid w:val="003C363A"/>
    <w:rsid w:val="003C371B"/>
    <w:rsid w:val="003C3929"/>
    <w:rsid w:val="003C3DAD"/>
    <w:rsid w:val="003C3E78"/>
    <w:rsid w:val="003C42C7"/>
    <w:rsid w:val="003C4436"/>
    <w:rsid w:val="003C4532"/>
    <w:rsid w:val="003C4533"/>
    <w:rsid w:val="003C46E8"/>
    <w:rsid w:val="003C4F1A"/>
    <w:rsid w:val="003C509B"/>
    <w:rsid w:val="003C543F"/>
    <w:rsid w:val="003C5622"/>
    <w:rsid w:val="003C5700"/>
    <w:rsid w:val="003C594A"/>
    <w:rsid w:val="003C5A52"/>
    <w:rsid w:val="003C5AB6"/>
    <w:rsid w:val="003C6026"/>
    <w:rsid w:val="003C605C"/>
    <w:rsid w:val="003C616C"/>
    <w:rsid w:val="003C618F"/>
    <w:rsid w:val="003C630F"/>
    <w:rsid w:val="003C64E8"/>
    <w:rsid w:val="003C6630"/>
    <w:rsid w:val="003C6AC2"/>
    <w:rsid w:val="003C6C34"/>
    <w:rsid w:val="003C6F96"/>
    <w:rsid w:val="003C7796"/>
    <w:rsid w:val="003C7A07"/>
    <w:rsid w:val="003C7E7C"/>
    <w:rsid w:val="003D0180"/>
    <w:rsid w:val="003D021D"/>
    <w:rsid w:val="003D0304"/>
    <w:rsid w:val="003D0492"/>
    <w:rsid w:val="003D04E2"/>
    <w:rsid w:val="003D0665"/>
    <w:rsid w:val="003D0985"/>
    <w:rsid w:val="003D0CCD"/>
    <w:rsid w:val="003D0E58"/>
    <w:rsid w:val="003D1076"/>
    <w:rsid w:val="003D144E"/>
    <w:rsid w:val="003D14C4"/>
    <w:rsid w:val="003D1E51"/>
    <w:rsid w:val="003D1F20"/>
    <w:rsid w:val="003D234B"/>
    <w:rsid w:val="003D2778"/>
    <w:rsid w:val="003D28B1"/>
    <w:rsid w:val="003D3003"/>
    <w:rsid w:val="003D3035"/>
    <w:rsid w:val="003D30F5"/>
    <w:rsid w:val="003D34E9"/>
    <w:rsid w:val="003D3618"/>
    <w:rsid w:val="003D3752"/>
    <w:rsid w:val="003D38C8"/>
    <w:rsid w:val="003D3A07"/>
    <w:rsid w:val="003D3B2C"/>
    <w:rsid w:val="003D402B"/>
    <w:rsid w:val="003D4118"/>
    <w:rsid w:val="003D41A6"/>
    <w:rsid w:val="003D456C"/>
    <w:rsid w:val="003D475F"/>
    <w:rsid w:val="003D49DA"/>
    <w:rsid w:val="003D4F95"/>
    <w:rsid w:val="003D5092"/>
    <w:rsid w:val="003D50E0"/>
    <w:rsid w:val="003D5630"/>
    <w:rsid w:val="003D58CF"/>
    <w:rsid w:val="003D5BB8"/>
    <w:rsid w:val="003D5C77"/>
    <w:rsid w:val="003D5E44"/>
    <w:rsid w:val="003D6008"/>
    <w:rsid w:val="003D6448"/>
    <w:rsid w:val="003D662B"/>
    <w:rsid w:val="003D6812"/>
    <w:rsid w:val="003D692C"/>
    <w:rsid w:val="003D6E6B"/>
    <w:rsid w:val="003D73D9"/>
    <w:rsid w:val="003D767C"/>
    <w:rsid w:val="003D774E"/>
    <w:rsid w:val="003D782D"/>
    <w:rsid w:val="003D7986"/>
    <w:rsid w:val="003D79EA"/>
    <w:rsid w:val="003D7E01"/>
    <w:rsid w:val="003D7F1A"/>
    <w:rsid w:val="003E031F"/>
    <w:rsid w:val="003E035D"/>
    <w:rsid w:val="003E04FB"/>
    <w:rsid w:val="003E065B"/>
    <w:rsid w:val="003E0996"/>
    <w:rsid w:val="003E09DA"/>
    <w:rsid w:val="003E0F5A"/>
    <w:rsid w:val="003E160B"/>
    <w:rsid w:val="003E17F9"/>
    <w:rsid w:val="003E217B"/>
    <w:rsid w:val="003E2396"/>
    <w:rsid w:val="003E26D9"/>
    <w:rsid w:val="003E2A36"/>
    <w:rsid w:val="003E2B7A"/>
    <w:rsid w:val="003E2E16"/>
    <w:rsid w:val="003E3652"/>
    <w:rsid w:val="003E389D"/>
    <w:rsid w:val="003E3934"/>
    <w:rsid w:val="003E395E"/>
    <w:rsid w:val="003E3CA9"/>
    <w:rsid w:val="003E3E24"/>
    <w:rsid w:val="003E3F38"/>
    <w:rsid w:val="003E42DD"/>
    <w:rsid w:val="003E4580"/>
    <w:rsid w:val="003E46E9"/>
    <w:rsid w:val="003E4C6F"/>
    <w:rsid w:val="003E521B"/>
    <w:rsid w:val="003E5428"/>
    <w:rsid w:val="003E5AD0"/>
    <w:rsid w:val="003E5B0C"/>
    <w:rsid w:val="003E5B29"/>
    <w:rsid w:val="003E5B7C"/>
    <w:rsid w:val="003E5DA4"/>
    <w:rsid w:val="003E5DB8"/>
    <w:rsid w:val="003E5E46"/>
    <w:rsid w:val="003E6282"/>
    <w:rsid w:val="003E640C"/>
    <w:rsid w:val="003E6B45"/>
    <w:rsid w:val="003E6D71"/>
    <w:rsid w:val="003E6E51"/>
    <w:rsid w:val="003E6F2B"/>
    <w:rsid w:val="003E6F97"/>
    <w:rsid w:val="003E7150"/>
    <w:rsid w:val="003E720A"/>
    <w:rsid w:val="003E733B"/>
    <w:rsid w:val="003E7412"/>
    <w:rsid w:val="003E76E6"/>
    <w:rsid w:val="003E77A8"/>
    <w:rsid w:val="003F008D"/>
    <w:rsid w:val="003F020E"/>
    <w:rsid w:val="003F0A7B"/>
    <w:rsid w:val="003F0B78"/>
    <w:rsid w:val="003F0F41"/>
    <w:rsid w:val="003F12DE"/>
    <w:rsid w:val="003F1329"/>
    <w:rsid w:val="003F139C"/>
    <w:rsid w:val="003F13C0"/>
    <w:rsid w:val="003F1447"/>
    <w:rsid w:val="003F164B"/>
    <w:rsid w:val="003F18C1"/>
    <w:rsid w:val="003F19D3"/>
    <w:rsid w:val="003F1A7F"/>
    <w:rsid w:val="003F1ADF"/>
    <w:rsid w:val="003F20DA"/>
    <w:rsid w:val="003F2433"/>
    <w:rsid w:val="003F25C3"/>
    <w:rsid w:val="003F27F2"/>
    <w:rsid w:val="003F29CC"/>
    <w:rsid w:val="003F2E00"/>
    <w:rsid w:val="003F2F46"/>
    <w:rsid w:val="003F2FF7"/>
    <w:rsid w:val="003F3632"/>
    <w:rsid w:val="003F3B26"/>
    <w:rsid w:val="003F3BDB"/>
    <w:rsid w:val="003F3C39"/>
    <w:rsid w:val="003F3E2F"/>
    <w:rsid w:val="003F3EB7"/>
    <w:rsid w:val="003F4329"/>
    <w:rsid w:val="003F43D8"/>
    <w:rsid w:val="003F448D"/>
    <w:rsid w:val="003F45C9"/>
    <w:rsid w:val="003F45E6"/>
    <w:rsid w:val="003F5243"/>
    <w:rsid w:val="003F5423"/>
    <w:rsid w:val="003F580D"/>
    <w:rsid w:val="003F5869"/>
    <w:rsid w:val="003F5D59"/>
    <w:rsid w:val="003F5F83"/>
    <w:rsid w:val="003F636B"/>
    <w:rsid w:val="003F6484"/>
    <w:rsid w:val="003F6521"/>
    <w:rsid w:val="003F6988"/>
    <w:rsid w:val="003F6BD4"/>
    <w:rsid w:val="003F6DE3"/>
    <w:rsid w:val="003F6E9F"/>
    <w:rsid w:val="003F702F"/>
    <w:rsid w:val="003F762A"/>
    <w:rsid w:val="003F782F"/>
    <w:rsid w:val="003F79B0"/>
    <w:rsid w:val="003F7CBB"/>
    <w:rsid w:val="0040005D"/>
    <w:rsid w:val="004001A4"/>
    <w:rsid w:val="004003EC"/>
    <w:rsid w:val="0040053A"/>
    <w:rsid w:val="004005CC"/>
    <w:rsid w:val="00400C67"/>
    <w:rsid w:val="00400CFF"/>
    <w:rsid w:val="00400E8E"/>
    <w:rsid w:val="00400F28"/>
    <w:rsid w:val="004011F6"/>
    <w:rsid w:val="00401281"/>
    <w:rsid w:val="004012B8"/>
    <w:rsid w:val="004012EE"/>
    <w:rsid w:val="004014A8"/>
    <w:rsid w:val="0040195F"/>
    <w:rsid w:val="00401AC2"/>
    <w:rsid w:val="00401B78"/>
    <w:rsid w:val="00401CC9"/>
    <w:rsid w:val="00401DB1"/>
    <w:rsid w:val="00401DD6"/>
    <w:rsid w:val="00401EB2"/>
    <w:rsid w:val="00401F6E"/>
    <w:rsid w:val="00402045"/>
    <w:rsid w:val="004020B8"/>
    <w:rsid w:val="0040211F"/>
    <w:rsid w:val="00402569"/>
    <w:rsid w:val="004026BE"/>
    <w:rsid w:val="00402838"/>
    <w:rsid w:val="00402C50"/>
    <w:rsid w:val="00402FB9"/>
    <w:rsid w:val="004030CE"/>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A8E"/>
    <w:rsid w:val="00410094"/>
    <w:rsid w:val="004100F6"/>
    <w:rsid w:val="004105D4"/>
    <w:rsid w:val="00410737"/>
    <w:rsid w:val="00410875"/>
    <w:rsid w:val="00410AFF"/>
    <w:rsid w:val="00410F4D"/>
    <w:rsid w:val="00411032"/>
    <w:rsid w:val="0041197A"/>
    <w:rsid w:val="00411AA2"/>
    <w:rsid w:val="00411DAE"/>
    <w:rsid w:val="00411E0F"/>
    <w:rsid w:val="00411E32"/>
    <w:rsid w:val="00411F4A"/>
    <w:rsid w:val="00412015"/>
    <w:rsid w:val="00412590"/>
    <w:rsid w:val="0041276E"/>
    <w:rsid w:val="00412772"/>
    <w:rsid w:val="0041287E"/>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4CCE"/>
    <w:rsid w:val="00415064"/>
    <w:rsid w:val="00415390"/>
    <w:rsid w:val="004157A4"/>
    <w:rsid w:val="00415906"/>
    <w:rsid w:val="00415A59"/>
    <w:rsid w:val="0041609E"/>
    <w:rsid w:val="00416685"/>
    <w:rsid w:val="0041671B"/>
    <w:rsid w:val="00416877"/>
    <w:rsid w:val="00416BAD"/>
    <w:rsid w:val="00416C24"/>
    <w:rsid w:val="00416CC6"/>
    <w:rsid w:val="00416D52"/>
    <w:rsid w:val="00416EB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0C"/>
    <w:rsid w:val="00421778"/>
    <w:rsid w:val="0042177D"/>
    <w:rsid w:val="00421859"/>
    <w:rsid w:val="004219BA"/>
    <w:rsid w:val="00421A35"/>
    <w:rsid w:val="00421BB5"/>
    <w:rsid w:val="00421FEE"/>
    <w:rsid w:val="004222AC"/>
    <w:rsid w:val="00422353"/>
    <w:rsid w:val="00422450"/>
    <w:rsid w:val="004224D6"/>
    <w:rsid w:val="00422886"/>
    <w:rsid w:val="0042288C"/>
    <w:rsid w:val="0042293D"/>
    <w:rsid w:val="00422B2C"/>
    <w:rsid w:val="00422BBE"/>
    <w:rsid w:val="00422DA2"/>
    <w:rsid w:val="00422E4F"/>
    <w:rsid w:val="00423108"/>
    <w:rsid w:val="004231E8"/>
    <w:rsid w:val="004234F9"/>
    <w:rsid w:val="0042369A"/>
    <w:rsid w:val="00423DDB"/>
    <w:rsid w:val="004241D0"/>
    <w:rsid w:val="00424226"/>
    <w:rsid w:val="0042457E"/>
    <w:rsid w:val="004247C2"/>
    <w:rsid w:val="00424846"/>
    <w:rsid w:val="004249E9"/>
    <w:rsid w:val="00424CB3"/>
    <w:rsid w:val="00424F22"/>
    <w:rsid w:val="00424FA7"/>
    <w:rsid w:val="00425254"/>
    <w:rsid w:val="0042552B"/>
    <w:rsid w:val="004255B8"/>
    <w:rsid w:val="00425738"/>
    <w:rsid w:val="004257BB"/>
    <w:rsid w:val="00425899"/>
    <w:rsid w:val="004258E9"/>
    <w:rsid w:val="004259E2"/>
    <w:rsid w:val="00425AFA"/>
    <w:rsid w:val="00425B38"/>
    <w:rsid w:val="00425B62"/>
    <w:rsid w:val="00425E33"/>
    <w:rsid w:val="0042606C"/>
    <w:rsid w:val="00426179"/>
    <w:rsid w:val="0042657F"/>
    <w:rsid w:val="00426580"/>
    <w:rsid w:val="00426611"/>
    <w:rsid w:val="00426884"/>
    <w:rsid w:val="00426DA6"/>
    <w:rsid w:val="0042730D"/>
    <w:rsid w:val="0042732D"/>
    <w:rsid w:val="00427644"/>
    <w:rsid w:val="004276EE"/>
    <w:rsid w:val="004276F1"/>
    <w:rsid w:val="0042784B"/>
    <w:rsid w:val="0042785B"/>
    <w:rsid w:val="004278FF"/>
    <w:rsid w:val="00427AAD"/>
    <w:rsid w:val="00427DEA"/>
    <w:rsid w:val="00430267"/>
    <w:rsid w:val="0043047D"/>
    <w:rsid w:val="00430596"/>
    <w:rsid w:val="0043062F"/>
    <w:rsid w:val="0043068E"/>
    <w:rsid w:val="00430768"/>
    <w:rsid w:val="00430967"/>
    <w:rsid w:val="00430D30"/>
    <w:rsid w:val="00430D56"/>
    <w:rsid w:val="00430ECB"/>
    <w:rsid w:val="0043119A"/>
    <w:rsid w:val="00431332"/>
    <w:rsid w:val="004314D8"/>
    <w:rsid w:val="00431684"/>
    <w:rsid w:val="00431976"/>
    <w:rsid w:val="00431A27"/>
    <w:rsid w:val="00431BB8"/>
    <w:rsid w:val="004320B3"/>
    <w:rsid w:val="004320BE"/>
    <w:rsid w:val="00432110"/>
    <w:rsid w:val="004326EE"/>
    <w:rsid w:val="004327E1"/>
    <w:rsid w:val="00432A2F"/>
    <w:rsid w:val="00432F43"/>
    <w:rsid w:val="0043308D"/>
    <w:rsid w:val="00433134"/>
    <w:rsid w:val="00433142"/>
    <w:rsid w:val="0043325E"/>
    <w:rsid w:val="004333F0"/>
    <w:rsid w:val="00433506"/>
    <w:rsid w:val="004335C2"/>
    <w:rsid w:val="00433730"/>
    <w:rsid w:val="004337F7"/>
    <w:rsid w:val="0043400A"/>
    <w:rsid w:val="00434013"/>
    <w:rsid w:val="00434198"/>
    <w:rsid w:val="004341A0"/>
    <w:rsid w:val="00434337"/>
    <w:rsid w:val="004343E3"/>
    <w:rsid w:val="00434437"/>
    <w:rsid w:val="004345C2"/>
    <w:rsid w:val="00434B05"/>
    <w:rsid w:val="00434D0C"/>
    <w:rsid w:val="00434EE8"/>
    <w:rsid w:val="004353FC"/>
    <w:rsid w:val="00435469"/>
    <w:rsid w:val="0043564D"/>
    <w:rsid w:val="00435652"/>
    <w:rsid w:val="004357B7"/>
    <w:rsid w:val="00435BF4"/>
    <w:rsid w:val="00435F8B"/>
    <w:rsid w:val="0043621F"/>
    <w:rsid w:val="00436377"/>
    <w:rsid w:val="0043647F"/>
    <w:rsid w:val="00436AF4"/>
    <w:rsid w:val="00436BFF"/>
    <w:rsid w:val="00436C31"/>
    <w:rsid w:val="00436E43"/>
    <w:rsid w:val="00436E4F"/>
    <w:rsid w:val="00436F01"/>
    <w:rsid w:val="00436FF6"/>
    <w:rsid w:val="004370F6"/>
    <w:rsid w:val="004371BA"/>
    <w:rsid w:val="00437533"/>
    <w:rsid w:val="00437A45"/>
    <w:rsid w:val="00437A4D"/>
    <w:rsid w:val="00437D57"/>
    <w:rsid w:val="00437D93"/>
    <w:rsid w:val="004408EC"/>
    <w:rsid w:val="004409D4"/>
    <w:rsid w:val="00440FE8"/>
    <w:rsid w:val="00441877"/>
    <w:rsid w:val="00441C21"/>
    <w:rsid w:val="004422F9"/>
    <w:rsid w:val="00442450"/>
    <w:rsid w:val="004424E1"/>
    <w:rsid w:val="004426C0"/>
    <w:rsid w:val="004427F0"/>
    <w:rsid w:val="00442C09"/>
    <w:rsid w:val="00442E48"/>
    <w:rsid w:val="00443157"/>
    <w:rsid w:val="004432A0"/>
    <w:rsid w:val="00443423"/>
    <w:rsid w:val="0044384E"/>
    <w:rsid w:val="00443EAE"/>
    <w:rsid w:val="00443FF9"/>
    <w:rsid w:val="0044416F"/>
    <w:rsid w:val="004441ED"/>
    <w:rsid w:val="00444356"/>
    <w:rsid w:val="00444A5D"/>
    <w:rsid w:val="00444B1D"/>
    <w:rsid w:val="00444CEC"/>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D15"/>
    <w:rsid w:val="00446D24"/>
    <w:rsid w:val="00446DAF"/>
    <w:rsid w:val="00446DC4"/>
    <w:rsid w:val="00446E26"/>
    <w:rsid w:val="004477A0"/>
    <w:rsid w:val="00447854"/>
    <w:rsid w:val="004478B9"/>
    <w:rsid w:val="00447AA5"/>
    <w:rsid w:val="00447EFA"/>
    <w:rsid w:val="00450070"/>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D46"/>
    <w:rsid w:val="00452EF5"/>
    <w:rsid w:val="004532C9"/>
    <w:rsid w:val="00453341"/>
    <w:rsid w:val="00453603"/>
    <w:rsid w:val="004536DD"/>
    <w:rsid w:val="00453A71"/>
    <w:rsid w:val="00453B2C"/>
    <w:rsid w:val="00453F05"/>
    <w:rsid w:val="00453F99"/>
    <w:rsid w:val="00454055"/>
    <w:rsid w:val="00454106"/>
    <w:rsid w:val="004541B4"/>
    <w:rsid w:val="004541C0"/>
    <w:rsid w:val="004541FB"/>
    <w:rsid w:val="0045454A"/>
    <w:rsid w:val="004545A4"/>
    <w:rsid w:val="00454711"/>
    <w:rsid w:val="00454720"/>
    <w:rsid w:val="00454764"/>
    <w:rsid w:val="00454B17"/>
    <w:rsid w:val="00454DC1"/>
    <w:rsid w:val="00454FAC"/>
    <w:rsid w:val="00455504"/>
    <w:rsid w:val="00455748"/>
    <w:rsid w:val="0045596A"/>
    <w:rsid w:val="00455A45"/>
    <w:rsid w:val="00455DCB"/>
    <w:rsid w:val="00455EA2"/>
    <w:rsid w:val="004562F1"/>
    <w:rsid w:val="004567B7"/>
    <w:rsid w:val="004568B2"/>
    <w:rsid w:val="00456BFB"/>
    <w:rsid w:val="00456C79"/>
    <w:rsid w:val="00456D76"/>
    <w:rsid w:val="00457152"/>
    <w:rsid w:val="004572F2"/>
    <w:rsid w:val="004573BB"/>
    <w:rsid w:val="00457504"/>
    <w:rsid w:val="0045766C"/>
    <w:rsid w:val="004576B9"/>
    <w:rsid w:val="004577B8"/>
    <w:rsid w:val="00457AB4"/>
    <w:rsid w:val="00457BC2"/>
    <w:rsid w:val="00457BDA"/>
    <w:rsid w:val="00460150"/>
    <w:rsid w:val="0046037D"/>
    <w:rsid w:val="00460791"/>
    <w:rsid w:val="0046079D"/>
    <w:rsid w:val="00460A7D"/>
    <w:rsid w:val="00460CE1"/>
    <w:rsid w:val="00460E1E"/>
    <w:rsid w:val="00460FCA"/>
    <w:rsid w:val="004610EF"/>
    <w:rsid w:val="00461210"/>
    <w:rsid w:val="00461363"/>
    <w:rsid w:val="00461710"/>
    <w:rsid w:val="00461A04"/>
    <w:rsid w:val="00461E37"/>
    <w:rsid w:val="00462339"/>
    <w:rsid w:val="004624AB"/>
    <w:rsid w:val="004626F6"/>
    <w:rsid w:val="00462766"/>
    <w:rsid w:val="00462A6B"/>
    <w:rsid w:val="00462BF8"/>
    <w:rsid w:val="004630E3"/>
    <w:rsid w:val="004632B6"/>
    <w:rsid w:val="004634D4"/>
    <w:rsid w:val="00463B13"/>
    <w:rsid w:val="00463C08"/>
    <w:rsid w:val="004641E6"/>
    <w:rsid w:val="00464285"/>
    <w:rsid w:val="00464761"/>
    <w:rsid w:val="004647D4"/>
    <w:rsid w:val="00464901"/>
    <w:rsid w:val="0046491F"/>
    <w:rsid w:val="00464A30"/>
    <w:rsid w:val="00464C0B"/>
    <w:rsid w:val="00464CE3"/>
    <w:rsid w:val="00464DCA"/>
    <w:rsid w:val="0046528F"/>
    <w:rsid w:val="00465408"/>
    <w:rsid w:val="0046562B"/>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BEA"/>
    <w:rsid w:val="00467E1A"/>
    <w:rsid w:val="00467FA5"/>
    <w:rsid w:val="004701AA"/>
    <w:rsid w:val="00470586"/>
    <w:rsid w:val="004708CA"/>
    <w:rsid w:val="00470B62"/>
    <w:rsid w:val="00470BF5"/>
    <w:rsid w:val="00470D2F"/>
    <w:rsid w:val="00470D56"/>
    <w:rsid w:val="0047107C"/>
    <w:rsid w:val="0047131D"/>
    <w:rsid w:val="004716C1"/>
    <w:rsid w:val="00471BB3"/>
    <w:rsid w:val="00472023"/>
    <w:rsid w:val="004725B5"/>
    <w:rsid w:val="004725FE"/>
    <w:rsid w:val="00472942"/>
    <w:rsid w:val="00472B8D"/>
    <w:rsid w:val="0047314C"/>
    <w:rsid w:val="0047316C"/>
    <w:rsid w:val="004733FF"/>
    <w:rsid w:val="00473B00"/>
    <w:rsid w:val="00473D24"/>
    <w:rsid w:val="00473D37"/>
    <w:rsid w:val="00473D61"/>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1E"/>
    <w:rsid w:val="00475B38"/>
    <w:rsid w:val="00475C14"/>
    <w:rsid w:val="00476137"/>
    <w:rsid w:val="004761B6"/>
    <w:rsid w:val="0047628E"/>
    <w:rsid w:val="004762AA"/>
    <w:rsid w:val="004762AB"/>
    <w:rsid w:val="004764C5"/>
    <w:rsid w:val="004764F4"/>
    <w:rsid w:val="00476531"/>
    <w:rsid w:val="00476584"/>
    <w:rsid w:val="0047669A"/>
    <w:rsid w:val="00476911"/>
    <w:rsid w:val="004769B7"/>
    <w:rsid w:val="00476D23"/>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0FE4"/>
    <w:rsid w:val="00481046"/>
    <w:rsid w:val="00481645"/>
    <w:rsid w:val="00481D65"/>
    <w:rsid w:val="0048228E"/>
    <w:rsid w:val="0048234E"/>
    <w:rsid w:val="004823FD"/>
    <w:rsid w:val="00482A8B"/>
    <w:rsid w:val="00482B4E"/>
    <w:rsid w:val="00482C1D"/>
    <w:rsid w:val="00483261"/>
    <w:rsid w:val="004832C7"/>
    <w:rsid w:val="0048348A"/>
    <w:rsid w:val="0048350F"/>
    <w:rsid w:val="004835CC"/>
    <w:rsid w:val="00484015"/>
    <w:rsid w:val="004841E6"/>
    <w:rsid w:val="004843F1"/>
    <w:rsid w:val="00484424"/>
    <w:rsid w:val="00484A7C"/>
    <w:rsid w:val="00484D3D"/>
    <w:rsid w:val="00485082"/>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1208"/>
    <w:rsid w:val="0049169D"/>
    <w:rsid w:val="004917AB"/>
    <w:rsid w:val="00491A44"/>
    <w:rsid w:val="00491DF0"/>
    <w:rsid w:val="00491E64"/>
    <w:rsid w:val="00492033"/>
    <w:rsid w:val="004920CC"/>
    <w:rsid w:val="0049228E"/>
    <w:rsid w:val="00492C3C"/>
    <w:rsid w:val="00492CD7"/>
    <w:rsid w:val="00492D1D"/>
    <w:rsid w:val="00492D9E"/>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6D5"/>
    <w:rsid w:val="00495A2F"/>
    <w:rsid w:val="00495CDC"/>
    <w:rsid w:val="00495DAD"/>
    <w:rsid w:val="0049603D"/>
    <w:rsid w:val="004960AA"/>
    <w:rsid w:val="004961AB"/>
    <w:rsid w:val="004964A1"/>
    <w:rsid w:val="0049663C"/>
    <w:rsid w:val="004966EA"/>
    <w:rsid w:val="004968AC"/>
    <w:rsid w:val="00496B42"/>
    <w:rsid w:val="00496FF0"/>
    <w:rsid w:val="00497194"/>
    <w:rsid w:val="00497802"/>
    <w:rsid w:val="0049793B"/>
    <w:rsid w:val="00497B3E"/>
    <w:rsid w:val="00497C5A"/>
    <w:rsid w:val="004A0080"/>
    <w:rsid w:val="004A05D2"/>
    <w:rsid w:val="004A07E4"/>
    <w:rsid w:val="004A083E"/>
    <w:rsid w:val="004A0E5E"/>
    <w:rsid w:val="004A1073"/>
    <w:rsid w:val="004A1130"/>
    <w:rsid w:val="004A13F0"/>
    <w:rsid w:val="004A1B60"/>
    <w:rsid w:val="004A1F90"/>
    <w:rsid w:val="004A2081"/>
    <w:rsid w:val="004A25B6"/>
    <w:rsid w:val="004A2685"/>
    <w:rsid w:val="004A26EF"/>
    <w:rsid w:val="004A2A38"/>
    <w:rsid w:val="004A2A64"/>
    <w:rsid w:val="004A2EBD"/>
    <w:rsid w:val="004A3081"/>
    <w:rsid w:val="004A31BA"/>
    <w:rsid w:val="004A3214"/>
    <w:rsid w:val="004A326F"/>
    <w:rsid w:val="004A32EB"/>
    <w:rsid w:val="004A33E9"/>
    <w:rsid w:val="004A380D"/>
    <w:rsid w:val="004A40DA"/>
    <w:rsid w:val="004A4185"/>
    <w:rsid w:val="004A4266"/>
    <w:rsid w:val="004A42AD"/>
    <w:rsid w:val="004A4842"/>
    <w:rsid w:val="004A4BC3"/>
    <w:rsid w:val="004A4C73"/>
    <w:rsid w:val="004A506A"/>
    <w:rsid w:val="004A5247"/>
    <w:rsid w:val="004A56DB"/>
    <w:rsid w:val="004A5EB9"/>
    <w:rsid w:val="004A632A"/>
    <w:rsid w:val="004A64E1"/>
    <w:rsid w:val="004A67FF"/>
    <w:rsid w:val="004A694F"/>
    <w:rsid w:val="004A6EA1"/>
    <w:rsid w:val="004A6EBC"/>
    <w:rsid w:val="004A6F82"/>
    <w:rsid w:val="004A7076"/>
    <w:rsid w:val="004A7220"/>
    <w:rsid w:val="004A7568"/>
    <w:rsid w:val="004A7604"/>
    <w:rsid w:val="004A7854"/>
    <w:rsid w:val="004A7C1C"/>
    <w:rsid w:val="004B00D6"/>
    <w:rsid w:val="004B027F"/>
    <w:rsid w:val="004B0582"/>
    <w:rsid w:val="004B06B4"/>
    <w:rsid w:val="004B1085"/>
    <w:rsid w:val="004B1312"/>
    <w:rsid w:val="004B13D9"/>
    <w:rsid w:val="004B1A06"/>
    <w:rsid w:val="004B1CDA"/>
    <w:rsid w:val="004B1F73"/>
    <w:rsid w:val="004B2156"/>
    <w:rsid w:val="004B21AA"/>
    <w:rsid w:val="004B2C9E"/>
    <w:rsid w:val="004B2CB9"/>
    <w:rsid w:val="004B2CE0"/>
    <w:rsid w:val="004B3259"/>
    <w:rsid w:val="004B37C1"/>
    <w:rsid w:val="004B37EF"/>
    <w:rsid w:val="004B386E"/>
    <w:rsid w:val="004B38D8"/>
    <w:rsid w:val="004B3BEB"/>
    <w:rsid w:val="004B3DF9"/>
    <w:rsid w:val="004B3F34"/>
    <w:rsid w:val="004B475A"/>
    <w:rsid w:val="004B47C7"/>
    <w:rsid w:val="004B4849"/>
    <w:rsid w:val="004B529D"/>
    <w:rsid w:val="004B5EFA"/>
    <w:rsid w:val="004B61F7"/>
    <w:rsid w:val="004B6209"/>
    <w:rsid w:val="004B62C7"/>
    <w:rsid w:val="004B6A59"/>
    <w:rsid w:val="004B7030"/>
    <w:rsid w:val="004B70BE"/>
    <w:rsid w:val="004B70E2"/>
    <w:rsid w:val="004B72F2"/>
    <w:rsid w:val="004B7390"/>
    <w:rsid w:val="004B74FF"/>
    <w:rsid w:val="004B75F7"/>
    <w:rsid w:val="004B76E7"/>
    <w:rsid w:val="004B76F5"/>
    <w:rsid w:val="004B7DFD"/>
    <w:rsid w:val="004B7E81"/>
    <w:rsid w:val="004B7E88"/>
    <w:rsid w:val="004B7FED"/>
    <w:rsid w:val="004C0286"/>
    <w:rsid w:val="004C02F0"/>
    <w:rsid w:val="004C0BD8"/>
    <w:rsid w:val="004C0DC5"/>
    <w:rsid w:val="004C108F"/>
    <w:rsid w:val="004C1394"/>
    <w:rsid w:val="004C1543"/>
    <w:rsid w:val="004C15A4"/>
    <w:rsid w:val="004C15CB"/>
    <w:rsid w:val="004C1C41"/>
    <w:rsid w:val="004C1D2F"/>
    <w:rsid w:val="004C1EFA"/>
    <w:rsid w:val="004C20B0"/>
    <w:rsid w:val="004C225A"/>
    <w:rsid w:val="004C22DC"/>
    <w:rsid w:val="004C22E5"/>
    <w:rsid w:val="004C249F"/>
    <w:rsid w:val="004C254D"/>
    <w:rsid w:val="004C2A53"/>
    <w:rsid w:val="004C2F27"/>
    <w:rsid w:val="004C3255"/>
    <w:rsid w:val="004C33B3"/>
    <w:rsid w:val="004C342F"/>
    <w:rsid w:val="004C3A83"/>
    <w:rsid w:val="004C3BB1"/>
    <w:rsid w:val="004C3D99"/>
    <w:rsid w:val="004C3F2F"/>
    <w:rsid w:val="004C4168"/>
    <w:rsid w:val="004C43A1"/>
    <w:rsid w:val="004C45D8"/>
    <w:rsid w:val="004C4635"/>
    <w:rsid w:val="004C4F58"/>
    <w:rsid w:val="004C5470"/>
    <w:rsid w:val="004C574D"/>
    <w:rsid w:val="004C58B1"/>
    <w:rsid w:val="004C58B7"/>
    <w:rsid w:val="004C5E0E"/>
    <w:rsid w:val="004C61EA"/>
    <w:rsid w:val="004C69E0"/>
    <w:rsid w:val="004C69F0"/>
    <w:rsid w:val="004C6DCF"/>
    <w:rsid w:val="004C7072"/>
    <w:rsid w:val="004C7101"/>
    <w:rsid w:val="004C7399"/>
    <w:rsid w:val="004C7418"/>
    <w:rsid w:val="004C795A"/>
    <w:rsid w:val="004C7A23"/>
    <w:rsid w:val="004C7FE4"/>
    <w:rsid w:val="004D006C"/>
    <w:rsid w:val="004D0803"/>
    <w:rsid w:val="004D0A0D"/>
    <w:rsid w:val="004D0D29"/>
    <w:rsid w:val="004D10E2"/>
    <w:rsid w:val="004D1208"/>
    <w:rsid w:val="004D13F2"/>
    <w:rsid w:val="004D1C2B"/>
    <w:rsid w:val="004D1D91"/>
    <w:rsid w:val="004D1FF7"/>
    <w:rsid w:val="004D231C"/>
    <w:rsid w:val="004D2744"/>
    <w:rsid w:val="004D28E9"/>
    <w:rsid w:val="004D2B4A"/>
    <w:rsid w:val="004D2D3E"/>
    <w:rsid w:val="004D2D98"/>
    <w:rsid w:val="004D2E15"/>
    <w:rsid w:val="004D3627"/>
    <w:rsid w:val="004D3C79"/>
    <w:rsid w:val="004D4015"/>
    <w:rsid w:val="004D4619"/>
    <w:rsid w:val="004D4877"/>
    <w:rsid w:val="004D5345"/>
    <w:rsid w:val="004D5958"/>
    <w:rsid w:val="004D5C28"/>
    <w:rsid w:val="004D5C70"/>
    <w:rsid w:val="004D5C84"/>
    <w:rsid w:val="004D6174"/>
    <w:rsid w:val="004D6321"/>
    <w:rsid w:val="004D638E"/>
    <w:rsid w:val="004D6806"/>
    <w:rsid w:val="004D6865"/>
    <w:rsid w:val="004D6A72"/>
    <w:rsid w:val="004D6B47"/>
    <w:rsid w:val="004D6C39"/>
    <w:rsid w:val="004D6F61"/>
    <w:rsid w:val="004D70E2"/>
    <w:rsid w:val="004D7107"/>
    <w:rsid w:val="004D757A"/>
    <w:rsid w:val="004E005E"/>
    <w:rsid w:val="004E0297"/>
    <w:rsid w:val="004E0363"/>
    <w:rsid w:val="004E043E"/>
    <w:rsid w:val="004E0547"/>
    <w:rsid w:val="004E0672"/>
    <w:rsid w:val="004E0718"/>
    <w:rsid w:val="004E0A58"/>
    <w:rsid w:val="004E0AF1"/>
    <w:rsid w:val="004E134F"/>
    <w:rsid w:val="004E13B7"/>
    <w:rsid w:val="004E14CE"/>
    <w:rsid w:val="004E15A3"/>
    <w:rsid w:val="004E196A"/>
    <w:rsid w:val="004E1991"/>
    <w:rsid w:val="004E20A3"/>
    <w:rsid w:val="004E21B7"/>
    <w:rsid w:val="004E22AA"/>
    <w:rsid w:val="004E2438"/>
    <w:rsid w:val="004E2719"/>
    <w:rsid w:val="004E2731"/>
    <w:rsid w:val="004E2C82"/>
    <w:rsid w:val="004E2CAA"/>
    <w:rsid w:val="004E2D05"/>
    <w:rsid w:val="004E2EAC"/>
    <w:rsid w:val="004E30DB"/>
    <w:rsid w:val="004E32D3"/>
    <w:rsid w:val="004E3474"/>
    <w:rsid w:val="004E356C"/>
    <w:rsid w:val="004E3939"/>
    <w:rsid w:val="004E3A38"/>
    <w:rsid w:val="004E3B01"/>
    <w:rsid w:val="004E3B24"/>
    <w:rsid w:val="004E3E10"/>
    <w:rsid w:val="004E48FC"/>
    <w:rsid w:val="004E4A54"/>
    <w:rsid w:val="004E4AFC"/>
    <w:rsid w:val="004E4C78"/>
    <w:rsid w:val="004E4EFF"/>
    <w:rsid w:val="004E512B"/>
    <w:rsid w:val="004E52D3"/>
    <w:rsid w:val="004E555F"/>
    <w:rsid w:val="004E59D6"/>
    <w:rsid w:val="004E5E6A"/>
    <w:rsid w:val="004E6272"/>
    <w:rsid w:val="004E6820"/>
    <w:rsid w:val="004E69AE"/>
    <w:rsid w:val="004E6C3B"/>
    <w:rsid w:val="004E6D25"/>
    <w:rsid w:val="004E7079"/>
    <w:rsid w:val="004E74D7"/>
    <w:rsid w:val="004E74E3"/>
    <w:rsid w:val="004E76DF"/>
    <w:rsid w:val="004E7789"/>
    <w:rsid w:val="004E7916"/>
    <w:rsid w:val="004E7953"/>
    <w:rsid w:val="004E7ECD"/>
    <w:rsid w:val="004E7F98"/>
    <w:rsid w:val="004E7FC0"/>
    <w:rsid w:val="004F0022"/>
    <w:rsid w:val="004F015E"/>
    <w:rsid w:val="004F0318"/>
    <w:rsid w:val="004F0C2E"/>
    <w:rsid w:val="004F0D0D"/>
    <w:rsid w:val="004F0D47"/>
    <w:rsid w:val="004F0DB4"/>
    <w:rsid w:val="004F0E58"/>
    <w:rsid w:val="004F0F6F"/>
    <w:rsid w:val="004F1486"/>
    <w:rsid w:val="004F18C5"/>
    <w:rsid w:val="004F1C2B"/>
    <w:rsid w:val="004F1D7D"/>
    <w:rsid w:val="004F1E75"/>
    <w:rsid w:val="004F1F16"/>
    <w:rsid w:val="004F246B"/>
    <w:rsid w:val="004F2C55"/>
    <w:rsid w:val="004F2E46"/>
    <w:rsid w:val="004F30D7"/>
    <w:rsid w:val="004F317D"/>
    <w:rsid w:val="004F3191"/>
    <w:rsid w:val="004F31CA"/>
    <w:rsid w:val="004F33AA"/>
    <w:rsid w:val="004F359C"/>
    <w:rsid w:val="004F36F7"/>
    <w:rsid w:val="004F37CA"/>
    <w:rsid w:val="004F3F01"/>
    <w:rsid w:val="004F4302"/>
    <w:rsid w:val="004F43EA"/>
    <w:rsid w:val="004F46FE"/>
    <w:rsid w:val="004F4A18"/>
    <w:rsid w:val="004F4BAE"/>
    <w:rsid w:val="004F4ED9"/>
    <w:rsid w:val="004F4FC0"/>
    <w:rsid w:val="004F5460"/>
    <w:rsid w:val="004F5498"/>
    <w:rsid w:val="004F5835"/>
    <w:rsid w:val="004F5C43"/>
    <w:rsid w:val="004F5E55"/>
    <w:rsid w:val="004F5F2B"/>
    <w:rsid w:val="004F6262"/>
    <w:rsid w:val="004F6564"/>
    <w:rsid w:val="004F65AD"/>
    <w:rsid w:val="004F6858"/>
    <w:rsid w:val="004F6CF0"/>
    <w:rsid w:val="004F6DAF"/>
    <w:rsid w:val="004F7084"/>
    <w:rsid w:val="004F720A"/>
    <w:rsid w:val="004F73A9"/>
    <w:rsid w:val="004F7429"/>
    <w:rsid w:val="004F74A0"/>
    <w:rsid w:val="004F74EB"/>
    <w:rsid w:val="004F75CE"/>
    <w:rsid w:val="004F7742"/>
    <w:rsid w:val="004F7958"/>
    <w:rsid w:val="004F7B4B"/>
    <w:rsid w:val="004F7ED1"/>
    <w:rsid w:val="004F7EFB"/>
    <w:rsid w:val="004F7FF4"/>
    <w:rsid w:val="005000CF"/>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B53"/>
    <w:rsid w:val="00501BF9"/>
    <w:rsid w:val="00501CBA"/>
    <w:rsid w:val="00501D7A"/>
    <w:rsid w:val="00501DE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6E11"/>
    <w:rsid w:val="00506F9E"/>
    <w:rsid w:val="00507298"/>
    <w:rsid w:val="00507713"/>
    <w:rsid w:val="00507DC3"/>
    <w:rsid w:val="00507E70"/>
    <w:rsid w:val="005101C8"/>
    <w:rsid w:val="00510975"/>
    <w:rsid w:val="00510AFC"/>
    <w:rsid w:val="00510F41"/>
    <w:rsid w:val="00511079"/>
    <w:rsid w:val="005112CF"/>
    <w:rsid w:val="00511353"/>
    <w:rsid w:val="0051143F"/>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532"/>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9C2"/>
    <w:rsid w:val="00515A2A"/>
    <w:rsid w:val="00516009"/>
    <w:rsid w:val="00516046"/>
    <w:rsid w:val="005163B4"/>
    <w:rsid w:val="005164C0"/>
    <w:rsid w:val="00516579"/>
    <w:rsid w:val="00516666"/>
    <w:rsid w:val="005166C7"/>
    <w:rsid w:val="0051693B"/>
    <w:rsid w:val="00516A9E"/>
    <w:rsid w:val="00516B09"/>
    <w:rsid w:val="00516B20"/>
    <w:rsid w:val="00516D12"/>
    <w:rsid w:val="00516EFC"/>
    <w:rsid w:val="00516FD9"/>
    <w:rsid w:val="00517352"/>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5A"/>
    <w:rsid w:val="005222C3"/>
    <w:rsid w:val="0052232F"/>
    <w:rsid w:val="00522657"/>
    <w:rsid w:val="00522672"/>
    <w:rsid w:val="0052270A"/>
    <w:rsid w:val="00522A56"/>
    <w:rsid w:val="00522F39"/>
    <w:rsid w:val="00522FAD"/>
    <w:rsid w:val="00523091"/>
    <w:rsid w:val="00523185"/>
    <w:rsid w:val="005234B6"/>
    <w:rsid w:val="00523553"/>
    <w:rsid w:val="0052369E"/>
    <w:rsid w:val="00523776"/>
    <w:rsid w:val="0052396A"/>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BDE"/>
    <w:rsid w:val="00525D5F"/>
    <w:rsid w:val="00525F35"/>
    <w:rsid w:val="0052606C"/>
    <w:rsid w:val="005262C7"/>
    <w:rsid w:val="005265A7"/>
    <w:rsid w:val="0052688C"/>
    <w:rsid w:val="00526BD8"/>
    <w:rsid w:val="00526D1B"/>
    <w:rsid w:val="00526F95"/>
    <w:rsid w:val="005276BC"/>
    <w:rsid w:val="0052788F"/>
    <w:rsid w:val="0052793F"/>
    <w:rsid w:val="00527C02"/>
    <w:rsid w:val="00527DE8"/>
    <w:rsid w:val="00527E6D"/>
    <w:rsid w:val="00527F39"/>
    <w:rsid w:val="00530309"/>
    <w:rsid w:val="005304C7"/>
    <w:rsid w:val="005306B4"/>
    <w:rsid w:val="005306E8"/>
    <w:rsid w:val="00530874"/>
    <w:rsid w:val="00530BB6"/>
    <w:rsid w:val="00530FFF"/>
    <w:rsid w:val="005311B2"/>
    <w:rsid w:val="005312A1"/>
    <w:rsid w:val="005317D7"/>
    <w:rsid w:val="0053180C"/>
    <w:rsid w:val="00531AD1"/>
    <w:rsid w:val="00531BDF"/>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DB0"/>
    <w:rsid w:val="00533E8B"/>
    <w:rsid w:val="00533F54"/>
    <w:rsid w:val="0053421D"/>
    <w:rsid w:val="005342E4"/>
    <w:rsid w:val="0053441D"/>
    <w:rsid w:val="005346A5"/>
    <w:rsid w:val="0053489E"/>
    <w:rsid w:val="00534B5F"/>
    <w:rsid w:val="00534BF7"/>
    <w:rsid w:val="00535084"/>
    <w:rsid w:val="0053520C"/>
    <w:rsid w:val="0053532C"/>
    <w:rsid w:val="005355B2"/>
    <w:rsid w:val="00535C4A"/>
    <w:rsid w:val="005364A2"/>
    <w:rsid w:val="005364EE"/>
    <w:rsid w:val="00536715"/>
    <w:rsid w:val="005368B1"/>
    <w:rsid w:val="00536A30"/>
    <w:rsid w:val="00536AE6"/>
    <w:rsid w:val="00536B4D"/>
    <w:rsid w:val="00536BD1"/>
    <w:rsid w:val="00536D6D"/>
    <w:rsid w:val="00536DCC"/>
    <w:rsid w:val="00537105"/>
    <w:rsid w:val="00537736"/>
    <w:rsid w:val="005377D0"/>
    <w:rsid w:val="00537A3D"/>
    <w:rsid w:val="00537ACE"/>
    <w:rsid w:val="00537CD7"/>
    <w:rsid w:val="00537F43"/>
    <w:rsid w:val="00537F4F"/>
    <w:rsid w:val="005403F9"/>
    <w:rsid w:val="005405E7"/>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D7"/>
    <w:rsid w:val="005446FB"/>
    <w:rsid w:val="005448DA"/>
    <w:rsid w:val="00544AD3"/>
    <w:rsid w:val="00544E9F"/>
    <w:rsid w:val="00545022"/>
    <w:rsid w:val="00545286"/>
    <w:rsid w:val="00545402"/>
    <w:rsid w:val="005455D0"/>
    <w:rsid w:val="00545C21"/>
    <w:rsid w:val="00545CA7"/>
    <w:rsid w:val="00545D2D"/>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DF8"/>
    <w:rsid w:val="00547F82"/>
    <w:rsid w:val="00547FA1"/>
    <w:rsid w:val="0055014E"/>
    <w:rsid w:val="005504D3"/>
    <w:rsid w:val="00550587"/>
    <w:rsid w:val="00550B97"/>
    <w:rsid w:val="00550C21"/>
    <w:rsid w:val="00550D56"/>
    <w:rsid w:val="0055120C"/>
    <w:rsid w:val="00551303"/>
    <w:rsid w:val="0055140D"/>
    <w:rsid w:val="0055176C"/>
    <w:rsid w:val="00551877"/>
    <w:rsid w:val="00551897"/>
    <w:rsid w:val="005518FB"/>
    <w:rsid w:val="0055195C"/>
    <w:rsid w:val="005519D5"/>
    <w:rsid w:val="00551BD0"/>
    <w:rsid w:val="005526A0"/>
    <w:rsid w:val="00552A89"/>
    <w:rsid w:val="00552D7C"/>
    <w:rsid w:val="0055318F"/>
    <w:rsid w:val="005532DD"/>
    <w:rsid w:val="00553448"/>
    <w:rsid w:val="005534F1"/>
    <w:rsid w:val="00553E6C"/>
    <w:rsid w:val="00554B82"/>
    <w:rsid w:val="00554CA2"/>
    <w:rsid w:val="00555180"/>
    <w:rsid w:val="00555746"/>
    <w:rsid w:val="00555C32"/>
    <w:rsid w:val="00555D53"/>
    <w:rsid w:val="00555E43"/>
    <w:rsid w:val="00555E7F"/>
    <w:rsid w:val="005560A0"/>
    <w:rsid w:val="0055610A"/>
    <w:rsid w:val="005561E8"/>
    <w:rsid w:val="005561EB"/>
    <w:rsid w:val="0055620B"/>
    <w:rsid w:val="005569D8"/>
    <w:rsid w:val="00556AA8"/>
    <w:rsid w:val="00556BE7"/>
    <w:rsid w:val="00556C66"/>
    <w:rsid w:val="00556C88"/>
    <w:rsid w:val="00556F31"/>
    <w:rsid w:val="0055734B"/>
    <w:rsid w:val="00557A88"/>
    <w:rsid w:val="00557C19"/>
    <w:rsid w:val="00560986"/>
    <w:rsid w:val="00560A2A"/>
    <w:rsid w:val="00560E89"/>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3D2D"/>
    <w:rsid w:val="005646D3"/>
    <w:rsid w:val="00564C60"/>
    <w:rsid w:val="00564C76"/>
    <w:rsid w:val="00564F4A"/>
    <w:rsid w:val="00565157"/>
    <w:rsid w:val="00565164"/>
    <w:rsid w:val="005653C7"/>
    <w:rsid w:val="00565408"/>
    <w:rsid w:val="00565489"/>
    <w:rsid w:val="005655D3"/>
    <w:rsid w:val="005655F4"/>
    <w:rsid w:val="00565973"/>
    <w:rsid w:val="00565A85"/>
    <w:rsid w:val="00565B34"/>
    <w:rsid w:val="00565B86"/>
    <w:rsid w:val="00565C99"/>
    <w:rsid w:val="0056607C"/>
    <w:rsid w:val="00566182"/>
    <w:rsid w:val="0056618D"/>
    <w:rsid w:val="00566768"/>
    <w:rsid w:val="00566874"/>
    <w:rsid w:val="005669CF"/>
    <w:rsid w:val="00566C3B"/>
    <w:rsid w:val="00566D58"/>
    <w:rsid w:val="00566FAA"/>
    <w:rsid w:val="00567068"/>
    <w:rsid w:val="0056712A"/>
    <w:rsid w:val="00567257"/>
    <w:rsid w:val="0056735E"/>
    <w:rsid w:val="005673D5"/>
    <w:rsid w:val="0056752E"/>
    <w:rsid w:val="00567595"/>
    <w:rsid w:val="0056772B"/>
    <w:rsid w:val="005678BC"/>
    <w:rsid w:val="005678FE"/>
    <w:rsid w:val="00567A93"/>
    <w:rsid w:val="00567A9D"/>
    <w:rsid w:val="00567B7A"/>
    <w:rsid w:val="00567CB5"/>
    <w:rsid w:val="00567DAD"/>
    <w:rsid w:val="00570262"/>
    <w:rsid w:val="005703A5"/>
    <w:rsid w:val="005705FC"/>
    <w:rsid w:val="0057061C"/>
    <w:rsid w:val="00570C10"/>
    <w:rsid w:val="00570C33"/>
    <w:rsid w:val="005712F5"/>
    <w:rsid w:val="00571734"/>
    <w:rsid w:val="00571ABD"/>
    <w:rsid w:val="005721A7"/>
    <w:rsid w:val="00572246"/>
    <w:rsid w:val="00572393"/>
    <w:rsid w:val="00572550"/>
    <w:rsid w:val="0057285C"/>
    <w:rsid w:val="00572A7B"/>
    <w:rsid w:val="00572AD3"/>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325"/>
    <w:rsid w:val="0057546E"/>
    <w:rsid w:val="00575527"/>
    <w:rsid w:val="00575877"/>
    <w:rsid w:val="0057596A"/>
    <w:rsid w:val="00575C57"/>
    <w:rsid w:val="00575CAA"/>
    <w:rsid w:val="00575E2E"/>
    <w:rsid w:val="00575E58"/>
    <w:rsid w:val="00575F32"/>
    <w:rsid w:val="005760BA"/>
    <w:rsid w:val="005761FD"/>
    <w:rsid w:val="00576249"/>
    <w:rsid w:val="0057667E"/>
    <w:rsid w:val="0057670D"/>
    <w:rsid w:val="005769C8"/>
    <w:rsid w:val="00576D5B"/>
    <w:rsid w:val="00577530"/>
    <w:rsid w:val="00577760"/>
    <w:rsid w:val="00577F4E"/>
    <w:rsid w:val="00580100"/>
    <w:rsid w:val="005801CB"/>
    <w:rsid w:val="00580291"/>
    <w:rsid w:val="00580459"/>
    <w:rsid w:val="00580569"/>
    <w:rsid w:val="00580B6A"/>
    <w:rsid w:val="00580E26"/>
    <w:rsid w:val="005811B8"/>
    <w:rsid w:val="005815FD"/>
    <w:rsid w:val="005818F0"/>
    <w:rsid w:val="00581986"/>
    <w:rsid w:val="00581B80"/>
    <w:rsid w:val="00581E43"/>
    <w:rsid w:val="00581F5F"/>
    <w:rsid w:val="005820C2"/>
    <w:rsid w:val="0058239E"/>
    <w:rsid w:val="0058242B"/>
    <w:rsid w:val="00582D1C"/>
    <w:rsid w:val="00583325"/>
    <w:rsid w:val="00583631"/>
    <w:rsid w:val="005837DC"/>
    <w:rsid w:val="00583871"/>
    <w:rsid w:val="00583951"/>
    <w:rsid w:val="00583BC4"/>
    <w:rsid w:val="00583C95"/>
    <w:rsid w:val="00583E8D"/>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0EB"/>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85B"/>
    <w:rsid w:val="00590D75"/>
    <w:rsid w:val="005910FF"/>
    <w:rsid w:val="0059160F"/>
    <w:rsid w:val="00591769"/>
    <w:rsid w:val="0059179B"/>
    <w:rsid w:val="00591A97"/>
    <w:rsid w:val="00591BE0"/>
    <w:rsid w:val="00591EA3"/>
    <w:rsid w:val="00592104"/>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3F21"/>
    <w:rsid w:val="00594386"/>
    <w:rsid w:val="005943DE"/>
    <w:rsid w:val="00594A33"/>
    <w:rsid w:val="00594BAD"/>
    <w:rsid w:val="00594EEE"/>
    <w:rsid w:val="00594F3F"/>
    <w:rsid w:val="0059535D"/>
    <w:rsid w:val="00595391"/>
    <w:rsid w:val="00595659"/>
    <w:rsid w:val="005958B7"/>
    <w:rsid w:val="00595AD2"/>
    <w:rsid w:val="00595B79"/>
    <w:rsid w:val="00596013"/>
    <w:rsid w:val="0059603C"/>
    <w:rsid w:val="005963EF"/>
    <w:rsid w:val="0059667F"/>
    <w:rsid w:val="005969BC"/>
    <w:rsid w:val="00596C55"/>
    <w:rsid w:val="00596CF1"/>
    <w:rsid w:val="00596E2C"/>
    <w:rsid w:val="00596E96"/>
    <w:rsid w:val="00596FB7"/>
    <w:rsid w:val="0059725F"/>
    <w:rsid w:val="005975F5"/>
    <w:rsid w:val="005979F8"/>
    <w:rsid w:val="00597A54"/>
    <w:rsid w:val="00597EBB"/>
    <w:rsid w:val="005A0173"/>
    <w:rsid w:val="005A02E0"/>
    <w:rsid w:val="005A0419"/>
    <w:rsid w:val="005A05D8"/>
    <w:rsid w:val="005A0739"/>
    <w:rsid w:val="005A0A4F"/>
    <w:rsid w:val="005A0ABF"/>
    <w:rsid w:val="005A0CCF"/>
    <w:rsid w:val="005A113C"/>
    <w:rsid w:val="005A11BF"/>
    <w:rsid w:val="005A129E"/>
    <w:rsid w:val="005A14E1"/>
    <w:rsid w:val="005A164A"/>
    <w:rsid w:val="005A17A2"/>
    <w:rsid w:val="005A1891"/>
    <w:rsid w:val="005A1A2F"/>
    <w:rsid w:val="005A1C50"/>
    <w:rsid w:val="005A2293"/>
    <w:rsid w:val="005A2421"/>
    <w:rsid w:val="005A252B"/>
    <w:rsid w:val="005A2A54"/>
    <w:rsid w:val="005A2B74"/>
    <w:rsid w:val="005A3209"/>
    <w:rsid w:val="005A3274"/>
    <w:rsid w:val="005A3658"/>
    <w:rsid w:val="005A36A5"/>
    <w:rsid w:val="005A3967"/>
    <w:rsid w:val="005A430F"/>
    <w:rsid w:val="005A459C"/>
    <w:rsid w:val="005A46E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BFA"/>
    <w:rsid w:val="005A7FB8"/>
    <w:rsid w:val="005B024D"/>
    <w:rsid w:val="005B058D"/>
    <w:rsid w:val="005B05B3"/>
    <w:rsid w:val="005B07A1"/>
    <w:rsid w:val="005B097D"/>
    <w:rsid w:val="005B09B5"/>
    <w:rsid w:val="005B09C9"/>
    <w:rsid w:val="005B0BA8"/>
    <w:rsid w:val="005B0EFE"/>
    <w:rsid w:val="005B0F7F"/>
    <w:rsid w:val="005B0F84"/>
    <w:rsid w:val="005B100E"/>
    <w:rsid w:val="005B1226"/>
    <w:rsid w:val="005B126F"/>
    <w:rsid w:val="005B1321"/>
    <w:rsid w:val="005B160E"/>
    <w:rsid w:val="005B184F"/>
    <w:rsid w:val="005B18B0"/>
    <w:rsid w:val="005B18B2"/>
    <w:rsid w:val="005B1B6B"/>
    <w:rsid w:val="005B1CAF"/>
    <w:rsid w:val="005B1F76"/>
    <w:rsid w:val="005B2590"/>
    <w:rsid w:val="005B2625"/>
    <w:rsid w:val="005B2784"/>
    <w:rsid w:val="005B2849"/>
    <w:rsid w:val="005B2CEC"/>
    <w:rsid w:val="005B2F1A"/>
    <w:rsid w:val="005B2F8D"/>
    <w:rsid w:val="005B324E"/>
    <w:rsid w:val="005B32EC"/>
    <w:rsid w:val="005B361D"/>
    <w:rsid w:val="005B392A"/>
    <w:rsid w:val="005B4058"/>
    <w:rsid w:val="005B4205"/>
    <w:rsid w:val="005B44DB"/>
    <w:rsid w:val="005B45BE"/>
    <w:rsid w:val="005B4810"/>
    <w:rsid w:val="005B49B0"/>
    <w:rsid w:val="005B4B9E"/>
    <w:rsid w:val="005B4BC1"/>
    <w:rsid w:val="005B4CC4"/>
    <w:rsid w:val="005B4F69"/>
    <w:rsid w:val="005B543D"/>
    <w:rsid w:val="005B5479"/>
    <w:rsid w:val="005B5498"/>
    <w:rsid w:val="005B5AD8"/>
    <w:rsid w:val="005B5E66"/>
    <w:rsid w:val="005B618D"/>
    <w:rsid w:val="005B6643"/>
    <w:rsid w:val="005B6AFA"/>
    <w:rsid w:val="005B6C71"/>
    <w:rsid w:val="005B6E4E"/>
    <w:rsid w:val="005B7227"/>
    <w:rsid w:val="005B72DD"/>
    <w:rsid w:val="005B7415"/>
    <w:rsid w:val="005B74D0"/>
    <w:rsid w:val="005B75FE"/>
    <w:rsid w:val="005B763C"/>
    <w:rsid w:val="005B77CF"/>
    <w:rsid w:val="005B7987"/>
    <w:rsid w:val="005B79A4"/>
    <w:rsid w:val="005B7F33"/>
    <w:rsid w:val="005C005D"/>
    <w:rsid w:val="005C00F2"/>
    <w:rsid w:val="005C01F7"/>
    <w:rsid w:val="005C04AE"/>
    <w:rsid w:val="005C0633"/>
    <w:rsid w:val="005C0787"/>
    <w:rsid w:val="005C0A82"/>
    <w:rsid w:val="005C0FE7"/>
    <w:rsid w:val="005C11C0"/>
    <w:rsid w:val="005C1311"/>
    <w:rsid w:val="005C208F"/>
    <w:rsid w:val="005C2181"/>
    <w:rsid w:val="005C2373"/>
    <w:rsid w:val="005C241D"/>
    <w:rsid w:val="005C2509"/>
    <w:rsid w:val="005C2B34"/>
    <w:rsid w:val="005C2C87"/>
    <w:rsid w:val="005C2D53"/>
    <w:rsid w:val="005C2D68"/>
    <w:rsid w:val="005C33AD"/>
    <w:rsid w:val="005C33F1"/>
    <w:rsid w:val="005C3600"/>
    <w:rsid w:val="005C384B"/>
    <w:rsid w:val="005C416B"/>
    <w:rsid w:val="005C4551"/>
    <w:rsid w:val="005C46AC"/>
    <w:rsid w:val="005C46D9"/>
    <w:rsid w:val="005C492F"/>
    <w:rsid w:val="005C4CA5"/>
    <w:rsid w:val="005C4E9A"/>
    <w:rsid w:val="005C4F91"/>
    <w:rsid w:val="005C507D"/>
    <w:rsid w:val="005C50BD"/>
    <w:rsid w:val="005C50D0"/>
    <w:rsid w:val="005C52BB"/>
    <w:rsid w:val="005C5563"/>
    <w:rsid w:val="005C57B8"/>
    <w:rsid w:val="005C5A5E"/>
    <w:rsid w:val="005C5CFD"/>
    <w:rsid w:val="005C5F0D"/>
    <w:rsid w:val="005C6829"/>
    <w:rsid w:val="005C6960"/>
    <w:rsid w:val="005C6991"/>
    <w:rsid w:val="005C6AF9"/>
    <w:rsid w:val="005C6BF2"/>
    <w:rsid w:val="005C6C77"/>
    <w:rsid w:val="005C6EA7"/>
    <w:rsid w:val="005C72F9"/>
    <w:rsid w:val="005C746F"/>
    <w:rsid w:val="005C7996"/>
    <w:rsid w:val="005C7A71"/>
    <w:rsid w:val="005D0219"/>
    <w:rsid w:val="005D02CB"/>
    <w:rsid w:val="005D03D5"/>
    <w:rsid w:val="005D04B8"/>
    <w:rsid w:val="005D0608"/>
    <w:rsid w:val="005D0B60"/>
    <w:rsid w:val="005D111C"/>
    <w:rsid w:val="005D1125"/>
    <w:rsid w:val="005D127C"/>
    <w:rsid w:val="005D18BD"/>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0"/>
    <w:rsid w:val="005D4363"/>
    <w:rsid w:val="005D4398"/>
    <w:rsid w:val="005D43BF"/>
    <w:rsid w:val="005D4485"/>
    <w:rsid w:val="005D46A3"/>
    <w:rsid w:val="005D4750"/>
    <w:rsid w:val="005D482F"/>
    <w:rsid w:val="005D4B5E"/>
    <w:rsid w:val="005D4EE6"/>
    <w:rsid w:val="005D50CE"/>
    <w:rsid w:val="005D51BC"/>
    <w:rsid w:val="005D5319"/>
    <w:rsid w:val="005D564E"/>
    <w:rsid w:val="005D584B"/>
    <w:rsid w:val="005D589F"/>
    <w:rsid w:val="005D5952"/>
    <w:rsid w:val="005D5C50"/>
    <w:rsid w:val="005D5CF4"/>
    <w:rsid w:val="005D5D24"/>
    <w:rsid w:val="005D6012"/>
    <w:rsid w:val="005D60C9"/>
    <w:rsid w:val="005D6331"/>
    <w:rsid w:val="005D6584"/>
    <w:rsid w:val="005D6612"/>
    <w:rsid w:val="005D6AFC"/>
    <w:rsid w:val="005D6B92"/>
    <w:rsid w:val="005D6CC7"/>
    <w:rsid w:val="005D712D"/>
    <w:rsid w:val="005D75CE"/>
    <w:rsid w:val="005D76B8"/>
    <w:rsid w:val="005D76F2"/>
    <w:rsid w:val="005D7CA9"/>
    <w:rsid w:val="005D7D05"/>
    <w:rsid w:val="005D7DE6"/>
    <w:rsid w:val="005E04FB"/>
    <w:rsid w:val="005E0503"/>
    <w:rsid w:val="005E05C4"/>
    <w:rsid w:val="005E0AA4"/>
    <w:rsid w:val="005E0E72"/>
    <w:rsid w:val="005E12AB"/>
    <w:rsid w:val="005E130E"/>
    <w:rsid w:val="005E144D"/>
    <w:rsid w:val="005E1524"/>
    <w:rsid w:val="005E165C"/>
    <w:rsid w:val="005E170A"/>
    <w:rsid w:val="005E1787"/>
    <w:rsid w:val="005E1A70"/>
    <w:rsid w:val="005E1BD2"/>
    <w:rsid w:val="005E1BFA"/>
    <w:rsid w:val="005E1C1B"/>
    <w:rsid w:val="005E1C26"/>
    <w:rsid w:val="005E1CCF"/>
    <w:rsid w:val="005E1E34"/>
    <w:rsid w:val="005E1E40"/>
    <w:rsid w:val="005E1F4A"/>
    <w:rsid w:val="005E21E6"/>
    <w:rsid w:val="005E228C"/>
    <w:rsid w:val="005E22F3"/>
    <w:rsid w:val="005E2520"/>
    <w:rsid w:val="005E2539"/>
    <w:rsid w:val="005E265A"/>
    <w:rsid w:val="005E2722"/>
    <w:rsid w:val="005E2732"/>
    <w:rsid w:val="005E27E4"/>
    <w:rsid w:val="005E2C98"/>
    <w:rsid w:val="005E315F"/>
    <w:rsid w:val="005E31D5"/>
    <w:rsid w:val="005E3253"/>
    <w:rsid w:val="005E3334"/>
    <w:rsid w:val="005E34A5"/>
    <w:rsid w:val="005E35A6"/>
    <w:rsid w:val="005E390A"/>
    <w:rsid w:val="005E3AEF"/>
    <w:rsid w:val="005E3C93"/>
    <w:rsid w:val="005E3E22"/>
    <w:rsid w:val="005E4051"/>
    <w:rsid w:val="005E408A"/>
    <w:rsid w:val="005E42A2"/>
    <w:rsid w:val="005E435A"/>
    <w:rsid w:val="005E4486"/>
    <w:rsid w:val="005E4575"/>
    <w:rsid w:val="005E4D57"/>
    <w:rsid w:val="005E4DF6"/>
    <w:rsid w:val="005E4E78"/>
    <w:rsid w:val="005E4F2B"/>
    <w:rsid w:val="005E5021"/>
    <w:rsid w:val="005E5191"/>
    <w:rsid w:val="005E51E8"/>
    <w:rsid w:val="005E522D"/>
    <w:rsid w:val="005E5387"/>
    <w:rsid w:val="005E53C8"/>
    <w:rsid w:val="005E546B"/>
    <w:rsid w:val="005E55C2"/>
    <w:rsid w:val="005E5641"/>
    <w:rsid w:val="005E5849"/>
    <w:rsid w:val="005E58DE"/>
    <w:rsid w:val="005E5C09"/>
    <w:rsid w:val="005E5CAE"/>
    <w:rsid w:val="005E61CD"/>
    <w:rsid w:val="005E6613"/>
    <w:rsid w:val="005E666B"/>
    <w:rsid w:val="005E6953"/>
    <w:rsid w:val="005E6D06"/>
    <w:rsid w:val="005E701C"/>
    <w:rsid w:val="005E7475"/>
    <w:rsid w:val="005E75CE"/>
    <w:rsid w:val="005E778E"/>
    <w:rsid w:val="005E7D14"/>
    <w:rsid w:val="005E7F0A"/>
    <w:rsid w:val="005F0586"/>
    <w:rsid w:val="005F0AFA"/>
    <w:rsid w:val="005F0B65"/>
    <w:rsid w:val="005F0D07"/>
    <w:rsid w:val="005F0E4E"/>
    <w:rsid w:val="005F1182"/>
    <w:rsid w:val="005F1377"/>
    <w:rsid w:val="005F13E5"/>
    <w:rsid w:val="005F17E6"/>
    <w:rsid w:val="005F1906"/>
    <w:rsid w:val="005F1A00"/>
    <w:rsid w:val="005F1B4D"/>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DC9"/>
    <w:rsid w:val="005F3F32"/>
    <w:rsid w:val="005F3FC5"/>
    <w:rsid w:val="005F4476"/>
    <w:rsid w:val="005F4506"/>
    <w:rsid w:val="005F4643"/>
    <w:rsid w:val="005F4923"/>
    <w:rsid w:val="005F4927"/>
    <w:rsid w:val="005F4C3A"/>
    <w:rsid w:val="005F4C57"/>
    <w:rsid w:val="005F4C8D"/>
    <w:rsid w:val="005F4FCD"/>
    <w:rsid w:val="005F54AD"/>
    <w:rsid w:val="005F5947"/>
    <w:rsid w:val="005F5ABB"/>
    <w:rsid w:val="005F5E10"/>
    <w:rsid w:val="005F6085"/>
    <w:rsid w:val="005F6606"/>
    <w:rsid w:val="005F689A"/>
    <w:rsid w:val="005F68E9"/>
    <w:rsid w:val="005F6DA0"/>
    <w:rsid w:val="005F7085"/>
    <w:rsid w:val="005F7090"/>
    <w:rsid w:val="005F7300"/>
    <w:rsid w:val="005F77AB"/>
    <w:rsid w:val="005F78F4"/>
    <w:rsid w:val="005F7AB7"/>
    <w:rsid w:val="005F7C65"/>
    <w:rsid w:val="0060041E"/>
    <w:rsid w:val="00600509"/>
    <w:rsid w:val="00600607"/>
    <w:rsid w:val="00600871"/>
    <w:rsid w:val="006011FA"/>
    <w:rsid w:val="00601222"/>
    <w:rsid w:val="0060145A"/>
    <w:rsid w:val="006015F5"/>
    <w:rsid w:val="006017E6"/>
    <w:rsid w:val="006018A4"/>
    <w:rsid w:val="00601B65"/>
    <w:rsid w:val="00601BD4"/>
    <w:rsid w:val="00601CD9"/>
    <w:rsid w:val="0060217D"/>
    <w:rsid w:val="006022CD"/>
    <w:rsid w:val="006023E8"/>
    <w:rsid w:val="0060284D"/>
    <w:rsid w:val="0060287B"/>
    <w:rsid w:val="00602ED7"/>
    <w:rsid w:val="0060346C"/>
    <w:rsid w:val="00603554"/>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3AE"/>
    <w:rsid w:val="006064C4"/>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38B"/>
    <w:rsid w:val="006106A7"/>
    <w:rsid w:val="006106C0"/>
    <w:rsid w:val="00610C41"/>
    <w:rsid w:val="0061128F"/>
    <w:rsid w:val="006113EA"/>
    <w:rsid w:val="00611CFE"/>
    <w:rsid w:val="00611D15"/>
    <w:rsid w:val="00611F34"/>
    <w:rsid w:val="006125A3"/>
    <w:rsid w:val="00612E79"/>
    <w:rsid w:val="006139CC"/>
    <w:rsid w:val="00613B7E"/>
    <w:rsid w:val="00613C89"/>
    <w:rsid w:val="00613E04"/>
    <w:rsid w:val="00613FB1"/>
    <w:rsid w:val="00613FCD"/>
    <w:rsid w:val="006147C8"/>
    <w:rsid w:val="00614BB1"/>
    <w:rsid w:val="00614CD1"/>
    <w:rsid w:val="00614DCD"/>
    <w:rsid w:val="00614FCF"/>
    <w:rsid w:val="0061505B"/>
    <w:rsid w:val="006152F0"/>
    <w:rsid w:val="00615986"/>
    <w:rsid w:val="00615C81"/>
    <w:rsid w:val="00615D9D"/>
    <w:rsid w:val="00615E46"/>
    <w:rsid w:val="00616155"/>
    <w:rsid w:val="006162A8"/>
    <w:rsid w:val="00616411"/>
    <w:rsid w:val="00616544"/>
    <w:rsid w:val="00616983"/>
    <w:rsid w:val="00616DF5"/>
    <w:rsid w:val="00616EC9"/>
    <w:rsid w:val="00616FAD"/>
    <w:rsid w:val="0061713D"/>
    <w:rsid w:val="006174E3"/>
    <w:rsid w:val="00617543"/>
    <w:rsid w:val="006176D6"/>
    <w:rsid w:val="00617795"/>
    <w:rsid w:val="006178E4"/>
    <w:rsid w:val="00617B79"/>
    <w:rsid w:val="00617D01"/>
    <w:rsid w:val="00617D97"/>
    <w:rsid w:val="00617F5E"/>
    <w:rsid w:val="006203EF"/>
    <w:rsid w:val="00620763"/>
    <w:rsid w:val="00620974"/>
    <w:rsid w:val="00621A4B"/>
    <w:rsid w:val="00621BAF"/>
    <w:rsid w:val="00621E92"/>
    <w:rsid w:val="0062202B"/>
    <w:rsid w:val="006220E5"/>
    <w:rsid w:val="00622146"/>
    <w:rsid w:val="006229B9"/>
    <w:rsid w:val="00622BBE"/>
    <w:rsid w:val="00622D14"/>
    <w:rsid w:val="00622FD6"/>
    <w:rsid w:val="00623232"/>
    <w:rsid w:val="00623485"/>
    <w:rsid w:val="006235D1"/>
    <w:rsid w:val="006235EB"/>
    <w:rsid w:val="006237DA"/>
    <w:rsid w:val="006238DE"/>
    <w:rsid w:val="00623AD7"/>
    <w:rsid w:val="00623BAF"/>
    <w:rsid w:val="00623C55"/>
    <w:rsid w:val="00623FFB"/>
    <w:rsid w:val="006241BD"/>
    <w:rsid w:val="00624459"/>
    <w:rsid w:val="00624473"/>
    <w:rsid w:val="0062471B"/>
    <w:rsid w:val="00624A16"/>
    <w:rsid w:val="0062507B"/>
    <w:rsid w:val="00625185"/>
    <w:rsid w:val="0062529B"/>
    <w:rsid w:val="006253C2"/>
    <w:rsid w:val="00625537"/>
    <w:rsid w:val="00625597"/>
    <w:rsid w:val="006258C7"/>
    <w:rsid w:val="006258FF"/>
    <w:rsid w:val="00625CC8"/>
    <w:rsid w:val="006262F3"/>
    <w:rsid w:val="00626AC2"/>
    <w:rsid w:val="00626E05"/>
    <w:rsid w:val="00626FC7"/>
    <w:rsid w:val="0062718C"/>
    <w:rsid w:val="00627595"/>
    <w:rsid w:val="00627877"/>
    <w:rsid w:val="00627916"/>
    <w:rsid w:val="006279BB"/>
    <w:rsid w:val="00627C11"/>
    <w:rsid w:val="00627EA0"/>
    <w:rsid w:val="00630102"/>
    <w:rsid w:val="00630964"/>
    <w:rsid w:val="00630998"/>
    <w:rsid w:val="00630AB5"/>
    <w:rsid w:val="00630CD5"/>
    <w:rsid w:val="00630D89"/>
    <w:rsid w:val="00630F89"/>
    <w:rsid w:val="00631138"/>
    <w:rsid w:val="006314DF"/>
    <w:rsid w:val="00631568"/>
    <w:rsid w:val="00631665"/>
    <w:rsid w:val="006318A4"/>
    <w:rsid w:val="006319D2"/>
    <w:rsid w:val="00631BBC"/>
    <w:rsid w:val="00631F9D"/>
    <w:rsid w:val="006324FF"/>
    <w:rsid w:val="00632708"/>
    <w:rsid w:val="00632770"/>
    <w:rsid w:val="00632799"/>
    <w:rsid w:val="0063286E"/>
    <w:rsid w:val="006328E5"/>
    <w:rsid w:val="006329F8"/>
    <w:rsid w:val="00632B29"/>
    <w:rsid w:val="00632DB9"/>
    <w:rsid w:val="00633251"/>
    <w:rsid w:val="006332BB"/>
    <w:rsid w:val="00633496"/>
    <w:rsid w:val="006338D3"/>
    <w:rsid w:val="00633929"/>
    <w:rsid w:val="00633A78"/>
    <w:rsid w:val="00633F25"/>
    <w:rsid w:val="006340A9"/>
    <w:rsid w:val="006342EE"/>
    <w:rsid w:val="00634341"/>
    <w:rsid w:val="006343A0"/>
    <w:rsid w:val="00634495"/>
    <w:rsid w:val="006345C3"/>
    <w:rsid w:val="00634954"/>
    <w:rsid w:val="00634A07"/>
    <w:rsid w:val="00634B63"/>
    <w:rsid w:val="00634B97"/>
    <w:rsid w:val="00634C68"/>
    <w:rsid w:val="00634D1B"/>
    <w:rsid w:val="006351DE"/>
    <w:rsid w:val="00635948"/>
    <w:rsid w:val="00635D4A"/>
    <w:rsid w:val="006361A1"/>
    <w:rsid w:val="006361AF"/>
    <w:rsid w:val="006361D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0E6"/>
    <w:rsid w:val="00641186"/>
    <w:rsid w:val="00641671"/>
    <w:rsid w:val="0064167A"/>
    <w:rsid w:val="006416A1"/>
    <w:rsid w:val="006416DB"/>
    <w:rsid w:val="0064182C"/>
    <w:rsid w:val="006418C3"/>
    <w:rsid w:val="00641B56"/>
    <w:rsid w:val="00641CD8"/>
    <w:rsid w:val="006420F7"/>
    <w:rsid w:val="006422D5"/>
    <w:rsid w:val="006426A4"/>
    <w:rsid w:val="00642778"/>
    <w:rsid w:val="00642809"/>
    <w:rsid w:val="00642A09"/>
    <w:rsid w:val="00642AF8"/>
    <w:rsid w:val="00642AFC"/>
    <w:rsid w:val="00642BAA"/>
    <w:rsid w:val="00642CDD"/>
    <w:rsid w:val="00642E60"/>
    <w:rsid w:val="00642F1C"/>
    <w:rsid w:val="00642F88"/>
    <w:rsid w:val="00643956"/>
    <w:rsid w:val="0064399B"/>
    <w:rsid w:val="00643A56"/>
    <w:rsid w:val="00643E7F"/>
    <w:rsid w:val="00643F57"/>
    <w:rsid w:val="00644154"/>
    <w:rsid w:val="006441AE"/>
    <w:rsid w:val="0064453B"/>
    <w:rsid w:val="0064457A"/>
    <w:rsid w:val="00644750"/>
    <w:rsid w:val="00644B1A"/>
    <w:rsid w:val="00644BEB"/>
    <w:rsid w:val="00644D3D"/>
    <w:rsid w:val="00644F3B"/>
    <w:rsid w:val="00644FD4"/>
    <w:rsid w:val="006451B0"/>
    <w:rsid w:val="00645691"/>
    <w:rsid w:val="006458AC"/>
    <w:rsid w:val="00645E1D"/>
    <w:rsid w:val="00645EED"/>
    <w:rsid w:val="006461D5"/>
    <w:rsid w:val="006464BF"/>
    <w:rsid w:val="00646676"/>
    <w:rsid w:val="006466FB"/>
    <w:rsid w:val="006467E6"/>
    <w:rsid w:val="0064687E"/>
    <w:rsid w:val="00646A66"/>
    <w:rsid w:val="00646BA6"/>
    <w:rsid w:val="00646F4D"/>
    <w:rsid w:val="006470E2"/>
    <w:rsid w:val="006472E1"/>
    <w:rsid w:val="006472F0"/>
    <w:rsid w:val="00647338"/>
    <w:rsid w:val="006476E0"/>
    <w:rsid w:val="00647969"/>
    <w:rsid w:val="00647B63"/>
    <w:rsid w:val="00647C59"/>
    <w:rsid w:val="00647C9E"/>
    <w:rsid w:val="00647D2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9C6"/>
    <w:rsid w:val="00652A58"/>
    <w:rsid w:val="00652B52"/>
    <w:rsid w:val="00652CDF"/>
    <w:rsid w:val="00652CEC"/>
    <w:rsid w:val="00652D86"/>
    <w:rsid w:val="00652E19"/>
    <w:rsid w:val="00652F24"/>
    <w:rsid w:val="00652FFF"/>
    <w:rsid w:val="00653199"/>
    <w:rsid w:val="006531A6"/>
    <w:rsid w:val="00653541"/>
    <w:rsid w:val="00653590"/>
    <w:rsid w:val="0065367E"/>
    <w:rsid w:val="00653A88"/>
    <w:rsid w:val="00653C8E"/>
    <w:rsid w:val="00653F38"/>
    <w:rsid w:val="006542A3"/>
    <w:rsid w:val="006543B5"/>
    <w:rsid w:val="006544C2"/>
    <w:rsid w:val="00654586"/>
    <w:rsid w:val="00654760"/>
    <w:rsid w:val="00654B58"/>
    <w:rsid w:val="00654CD5"/>
    <w:rsid w:val="00654EBB"/>
    <w:rsid w:val="00655107"/>
    <w:rsid w:val="00655227"/>
    <w:rsid w:val="006554C0"/>
    <w:rsid w:val="006555D2"/>
    <w:rsid w:val="00655843"/>
    <w:rsid w:val="00655B2E"/>
    <w:rsid w:val="00655CBA"/>
    <w:rsid w:val="00655D1E"/>
    <w:rsid w:val="00655F0E"/>
    <w:rsid w:val="00655FAF"/>
    <w:rsid w:val="00656104"/>
    <w:rsid w:val="00656469"/>
    <w:rsid w:val="0065648A"/>
    <w:rsid w:val="006565FD"/>
    <w:rsid w:val="00656CFD"/>
    <w:rsid w:val="00656D01"/>
    <w:rsid w:val="00656DB7"/>
    <w:rsid w:val="00656E31"/>
    <w:rsid w:val="00656F58"/>
    <w:rsid w:val="00657120"/>
    <w:rsid w:val="0065728D"/>
    <w:rsid w:val="00657297"/>
    <w:rsid w:val="00657593"/>
    <w:rsid w:val="006575CB"/>
    <w:rsid w:val="00657709"/>
    <w:rsid w:val="00657718"/>
    <w:rsid w:val="006579F1"/>
    <w:rsid w:val="00657C6C"/>
    <w:rsid w:val="00657F6C"/>
    <w:rsid w:val="00660042"/>
    <w:rsid w:val="00660128"/>
    <w:rsid w:val="006607D5"/>
    <w:rsid w:val="00660A29"/>
    <w:rsid w:val="00660AE3"/>
    <w:rsid w:val="00660BC6"/>
    <w:rsid w:val="00660C3E"/>
    <w:rsid w:val="00660CE6"/>
    <w:rsid w:val="006611B8"/>
    <w:rsid w:val="0066137E"/>
    <w:rsid w:val="006613AA"/>
    <w:rsid w:val="00661412"/>
    <w:rsid w:val="00661450"/>
    <w:rsid w:val="00661820"/>
    <w:rsid w:val="0066185B"/>
    <w:rsid w:val="00661CC8"/>
    <w:rsid w:val="00661CFE"/>
    <w:rsid w:val="00661D3D"/>
    <w:rsid w:val="00661D3E"/>
    <w:rsid w:val="00662144"/>
    <w:rsid w:val="00662486"/>
    <w:rsid w:val="006624E4"/>
    <w:rsid w:val="006625A4"/>
    <w:rsid w:val="006625AC"/>
    <w:rsid w:val="006625C7"/>
    <w:rsid w:val="0066279D"/>
    <w:rsid w:val="00662B01"/>
    <w:rsid w:val="00662B48"/>
    <w:rsid w:val="00662C01"/>
    <w:rsid w:val="00662E34"/>
    <w:rsid w:val="00663AAE"/>
    <w:rsid w:val="00663ACE"/>
    <w:rsid w:val="00663E3C"/>
    <w:rsid w:val="00663EF2"/>
    <w:rsid w:val="0066416A"/>
    <w:rsid w:val="00664479"/>
    <w:rsid w:val="006644A5"/>
    <w:rsid w:val="0066451C"/>
    <w:rsid w:val="00664540"/>
    <w:rsid w:val="006646F9"/>
    <w:rsid w:val="006648B9"/>
    <w:rsid w:val="00664B29"/>
    <w:rsid w:val="00664F64"/>
    <w:rsid w:val="00664F7E"/>
    <w:rsid w:val="00664FF5"/>
    <w:rsid w:val="006653D6"/>
    <w:rsid w:val="00665F29"/>
    <w:rsid w:val="00665F56"/>
    <w:rsid w:val="00665F94"/>
    <w:rsid w:val="00666059"/>
    <w:rsid w:val="00666086"/>
    <w:rsid w:val="006662ED"/>
    <w:rsid w:val="006663E5"/>
    <w:rsid w:val="00666553"/>
    <w:rsid w:val="0066657F"/>
    <w:rsid w:val="00666A0E"/>
    <w:rsid w:val="00666A9C"/>
    <w:rsid w:val="00666C80"/>
    <w:rsid w:val="00666E1A"/>
    <w:rsid w:val="00666E78"/>
    <w:rsid w:val="00666FD3"/>
    <w:rsid w:val="0066726E"/>
    <w:rsid w:val="00667358"/>
    <w:rsid w:val="00667C08"/>
    <w:rsid w:val="00667C80"/>
    <w:rsid w:val="00667CF9"/>
    <w:rsid w:val="00667F37"/>
    <w:rsid w:val="0067015A"/>
    <w:rsid w:val="0067017C"/>
    <w:rsid w:val="0067073E"/>
    <w:rsid w:val="0067090B"/>
    <w:rsid w:val="00670A1E"/>
    <w:rsid w:val="00670DDA"/>
    <w:rsid w:val="00671051"/>
    <w:rsid w:val="006712A7"/>
    <w:rsid w:val="00671536"/>
    <w:rsid w:val="00671989"/>
    <w:rsid w:val="00671C93"/>
    <w:rsid w:val="00671E11"/>
    <w:rsid w:val="0067206B"/>
    <w:rsid w:val="00672116"/>
    <w:rsid w:val="0067215B"/>
    <w:rsid w:val="006726A6"/>
    <w:rsid w:val="00672BB3"/>
    <w:rsid w:val="00672E6E"/>
    <w:rsid w:val="0067341D"/>
    <w:rsid w:val="006734F6"/>
    <w:rsid w:val="006735EB"/>
    <w:rsid w:val="0067382F"/>
    <w:rsid w:val="006738A7"/>
    <w:rsid w:val="00673CB9"/>
    <w:rsid w:val="00674253"/>
    <w:rsid w:val="0067438A"/>
    <w:rsid w:val="00674695"/>
    <w:rsid w:val="0067472D"/>
    <w:rsid w:val="006748BD"/>
    <w:rsid w:val="00674B2D"/>
    <w:rsid w:val="00674C18"/>
    <w:rsid w:val="006752B8"/>
    <w:rsid w:val="0067549A"/>
    <w:rsid w:val="00675884"/>
    <w:rsid w:val="006758CA"/>
    <w:rsid w:val="00675C9B"/>
    <w:rsid w:val="00675D5A"/>
    <w:rsid w:val="006760F5"/>
    <w:rsid w:val="006761F8"/>
    <w:rsid w:val="006763D5"/>
    <w:rsid w:val="006763E4"/>
    <w:rsid w:val="006764A2"/>
    <w:rsid w:val="0067653C"/>
    <w:rsid w:val="00676991"/>
    <w:rsid w:val="006769DA"/>
    <w:rsid w:val="00676B3B"/>
    <w:rsid w:val="00676C89"/>
    <w:rsid w:val="00676F5D"/>
    <w:rsid w:val="00677013"/>
    <w:rsid w:val="006770BE"/>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4BE"/>
    <w:rsid w:val="006817BB"/>
    <w:rsid w:val="006818A4"/>
    <w:rsid w:val="006819DC"/>
    <w:rsid w:val="00681A79"/>
    <w:rsid w:val="00681B18"/>
    <w:rsid w:val="00682242"/>
    <w:rsid w:val="0068253B"/>
    <w:rsid w:val="00682540"/>
    <w:rsid w:val="00682594"/>
    <w:rsid w:val="00682A37"/>
    <w:rsid w:val="00682AF4"/>
    <w:rsid w:val="00682B32"/>
    <w:rsid w:val="00682D4E"/>
    <w:rsid w:val="00682E0F"/>
    <w:rsid w:val="00682F8F"/>
    <w:rsid w:val="0068328B"/>
    <w:rsid w:val="006833A7"/>
    <w:rsid w:val="0068356C"/>
    <w:rsid w:val="006839F2"/>
    <w:rsid w:val="00683D9E"/>
    <w:rsid w:val="00684498"/>
    <w:rsid w:val="006846E2"/>
    <w:rsid w:val="00684AB8"/>
    <w:rsid w:val="00684CA7"/>
    <w:rsid w:val="00684F92"/>
    <w:rsid w:val="0068502C"/>
    <w:rsid w:val="006850FE"/>
    <w:rsid w:val="00685181"/>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FD8"/>
    <w:rsid w:val="0068714A"/>
    <w:rsid w:val="006871A5"/>
    <w:rsid w:val="00687270"/>
    <w:rsid w:val="006873F4"/>
    <w:rsid w:val="006875D5"/>
    <w:rsid w:val="0068783A"/>
    <w:rsid w:val="00687A46"/>
    <w:rsid w:val="00687B60"/>
    <w:rsid w:val="00687EBF"/>
    <w:rsid w:val="00687FCF"/>
    <w:rsid w:val="0069024F"/>
    <w:rsid w:val="006903E2"/>
    <w:rsid w:val="006907DB"/>
    <w:rsid w:val="006907E6"/>
    <w:rsid w:val="00690C7E"/>
    <w:rsid w:val="00690E94"/>
    <w:rsid w:val="00690EF6"/>
    <w:rsid w:val="00691690"/>
    <w:rsid w:val="00691CFB"/>
    <w:rsid w:val="00691E2A"/>
    <w:rsid w:val="00692270"/>
    <w:rsid w:val="00692546"/>
    <w:rsid w:val="006928D3"/>
    <w:rsid w:val="00692A74"/>
    <w:rsid w:val="00692F5A"/>
    <w:rsid w:val="0069344D"/>
    <w:rsid w:val="00693542"/>
    <w:rsid w:val="006936CE"/>
    <w:rsid w:val="00693B92"/>
    <w:rsid w:val="00693F5A"/>
    <w:rsid w:val="00694270"/>
    <w:rsid w:val="00694303"/>
    <w:rsid w:val="0069466A"/>
    <w:rsid w:val="00694C3E"/>
    <w:rsid w:val="00694D7C"/>
    <w:rsid w:val="00694E4D"/>
    <w:rsid w:val="00695C7D"/>
    <w:rsid w:val="00695F8B"/>
    <w:rsid w:val="006961EE"/>
    <w:rsid w:val="00696209"/>
    <w:rsid w:val="00696445"/>
    <w:rsid w:val="00696B99"/>
    <w:rsid w:val="00696D36"/>
    <w:rsid w:val="0069738F"/>
    <w:rsid w:val="006973F6"/>
    <w:rsid w:val="006975A7"/>
    <w:rsid w:val="0069775B"/>
    <w:rsid w:val="00697CFE"/>
    <w:rsid w:val="00697D3C"/>
    <w:rsid w:val="006A020C"/>
    <w:rsid w:val="006A03A4"/>
    <w:rsid w:val="006A0476"/>
    <w:rsid w:val="006A04B1"/>
    <w:rsid w:val="006A0B2C"/>
    <w:rsid w:val="006A0DF4"/>
    <w:rsid w:val="006A0EF5"/>
    <w:rsid w:val="006A0FAA"/>
    <w:rsid w:val="006A0FD0"/>
    <w:rsid w:val="006A16F9"/>
    <w:rsid w:val="006A1A90"/>
    <w:rsid w:val="006A1B37"/>
    <w:rsid w:val="006A1C05"/>
    <w:rsid w:val="006A1D2C"/>
    <w:rsid w:val="006A1DA7"/>
    <w:rsid w:val="006A1EFC"/>
    <w:rsid w:val="006A216A"/>
    <w:rsid w:val="006A2356"/>
    <w:rsid w:val="006A236B"/>
    <w:rsid w:val="006A2ACE"/>
    <w:rsid w:val="006A2B09"/>
    <w:rsid w:val="006A2E14"/>
    <w:rsid w:val="006A2FDE"/>
    <w:rsid w:val="006A2FE9"/>
    <w:rsid w:val="006A30C0"/>
    <w:rsid w:val="006A3227"/>
    <w:rsid w:val="006A3248"/>
    <w:rsid w:val="006A32B1"/>
    <w:rsid w:val="006A3441"/>
    <w:rsid w:val="006A34DE"/>
    <w:rsid w:val="006A359F"/>
    <w:rsid w:val="006A3E30"/>
    <w:rsid w:val="006A3F9E"/>
    <w:rsid w:val="006A3FE5"/>
    <w:rsid w:val="006A41AA"/>
    <w:rsid w:val="006A4273"/>
    <w:rsid w:val="006A441B"/>
    <w:rsid w:val="006A458B"/>
    <w:rsid w:val="006A45F4"/>
    <w:rsid w:val="006A47C8"/>
    <w:rsid w:val="006A49CA"/>
    <w:rsid w:val="006A4C03"/>
    <w:rsid w:val="006A4DBB"/>
    <w:rsid w:val="006A4E28"/>
    <w:rsid w:val="006A4FDB"/>
    <w:rsid w:val="006A5281"/>
    <w:rsid w:val="006A596A"/>
    <w:rsid w:val="006A59CB"/>
    <w:rsid w:val="006A5BC3"/>
    <w:rsid w:val="006A5E1B"/>
    <w:rsid w:val="006A619F"/>
    <w:rsid w:val="006A6331"/>
    <w:rsid w:val="006A694C"/>
    <w:rsid w:val="006A7274"/>
    <w:rsid w:val="006A728F"/>
    <w:rsid w:val="006A72E3"/>
    <w:rsid w:val="006A768D"/>
    <w:rsid w:val="006A798E"/>
    <w:rsid w:val="006A7CCD"/>
    <w:rsid w:val="006A7DEC"/>
    <w:rsid w:val="006A7FFB"/>
    <w:rsid w:val="006B05A2"/>
    <w:rsid w:val="006B0A88"/>
    <w:rsid w:val="006B0AC8"/>
    <w:rsid w:val="006B0C93"/>
    <w:rsid w:val="006B0CAF"/>
    <w:rsid w:val="006B0D58"/>
    <w:rsid w:val="006B13D3"/>
    <w:rsid w:val="006B149F"/>
    <w:rsid w:val="006B1583"/>
    <w:rsid w:val="006B1653"/>
    <w:rsid w:val="006B1BC0"/>
    <w:rsid w:val="006B2238"/>
    <w:rsid w:val="006B23AA"/>
    <w:rsid w:val="006B26C6"/>
    <w:rsid w:val="006B27DF"/>
    <w:rsid w:val="006B2801"/>
    <w:rsid w:val="006B283A"/>
    <w:rsid w:val="006B2BE2"/>
    <w:rsid w:val="006B30F9"/>
    <w:rsid w:val="006B3459"/>
    <w:rsid w:val="006B3555"/>
    <w:rsid w:val="006B3559"/>
    <w:rsid w:val="006B3C70"/>
    <w:rsid w:val="006B3F2D"/>
    <w:rsid w:val="006B3F76"/>
    <w:rsid w:val="006B4181"/>
    <w:rsid w:val="006B456F"/>
    <w:rsid w:val="006B4E4F"/>
    <w:rsid w:val="006B5169"/>
    <w:rsid w:val="006B54F5"/>
    <w:rsid w:val="006B5616"/>
    <w:rsid w:val="006B56E8"/>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63D"/>
    <w:rsid w:val="006B7818"/>
    <w:rsid w:val="006B79D2"/>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1FCB"/>
    <w:rsid w:val="006C2052"/>
    <w:rsid w:val="006C20A6"/>
    <w:rsid w:val="006C20D5"/>
    <w:rsid w:val="006C21EA"/>
    <w:rsid w:val="006C2418"/>
    <w:rsid w:val="006C278B"/>
    <w:rsid w:val="006C2A38"/>
    <w:rsid w:val="006C2AA7"/>
    <w:rsid w:val="006C2BF7"/>
    <w:rsid w:val="006C2FF9"/>
    <w:rsid w:val="006C30D7"/>
    <w:rsid w:val="006C31AF"/>
    <w:rsid w:val="006C35ED"/>
    <w:rsid w:val="006C3A4A"/>
    <w:rsid w:val="006C3B2D"/>
    <w:rsid w:val="006C3FC9"/>
    <w:rsid w:val="006C4106"/>
    <w:rsid w:val="006C4278"/>
    <w:rsid w:val="006C448C"/>
    <w:rsid w:val="006C46A4"/>
    <w:rsid w:val="006C51F8"/>
    <w:rsid w:val="006C57DE"/>
    <w:rsid w:val="006C5986"/>
    <w:rsid w:val="006C5F89"/>
    <w:rsid w:val="006C62FE"/>
    <w:rsid w:val="006C6B07"/>
    <w:rsid w:val="006C7853"/>
    <w:rsid w:val="006C7A97"/>
    <w:rsid w:val="006C7B3D"/>
    <w:rsid w:val="006C7C97"/>
    <w:rsid w:val="006C7D48"/>
    <w:rsid w:val="006C7F39"/>
    <w:rsid w:val="006D01B6"/>
    <w:rsid w:val="006D0379"/>
    <w:rsid w:val="006D03E4"/>
    <w:rsid w:val="006D050E"/>
    <w:rsid w:val="006D0555"/>
    <w:rsid w:val="006D0592"/>
    <w:rsid w:val="006D071C"/>
    <w:rsid w:val="006D074A"/>
    <w:rsid w:val="006D0761"/>
    <w:rsid w:val="006D080A"/>
    <w:rsid w:val="006D107E"/>
    <w:rsid w:val="006D118F"/>
    <w:rsid w:val="006D13DE"/>
    <w:rsid w:val="006D1572"/>
    <w:rsid w:val="006D1EC3"/>
    <w:rsid w:val="006D1F8C"/>
    <w:rsid w:val="006D21A3"/>
    <w:rsid w:val="006D2396"/>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1A0"/>
    <w:rsid w:val="006D42A3"/>
    <w:rsid w:val="006D4597"/>
    <w:rsid w:val="006D45C5"/>
    <w:rsid w:val="006D4603"/>
    <w:rsid w:val="006D4697"/>
    <w:rsid w:val="006D47E8"/>
    <w:rsid w:val="006D5BBF"/>
    <w:rsid w:val="006D62E3"/>
    <w:rsid w:val="006D6376"/>
    <w:rsid w:val="006D63B9"/>
    <w:rsid w:val="006D6485"/>
    <w:rsid w:val="006D6AFD"/>
    <w:rsid w:val="006D7046"/>
    <w:rsid w:val="006D7084"/>
    <w:rsid w:val="006D7196"/>
    <w:rsid w:val="006D73CB"/>
    <w:rsid w:val="006D7779"/>
    <w:rsid w:val="006D792E"/>
    <w:rsid w:val="006D79E9"/>
    <w:rsid w:val="006D7A58"/>
    <w:rsid w:val="006D7DB3"/>
    <w:rsid w:val="006D7FFD"/>
    <w:rsid w:val="006E0127"/>
    <w:rsid w:val="006E039E"/>
    <w:rsid w:val="006E0B13"/>
    <w:rsid w:val="006E0BDC"/>
    <w:rsid w:val="006E0D07"/>
    <w:rsid w:val="006E0E2C"/>
    <w:rsid w:val="006E1163"/>
    <w:rsid w:val="006E11D5"/>
    <w:rsid w:val="006E12F2"/>
    <w:rsid w:val="006E13B6"/>
    <w:rsid w:val="006E13D1"/>
    <w:rsid w:val="006E1416"/>
    <w:rsid w:val="006E1576"/>
    <w:rsid w:val="006E180C"/>
    <w:rsid w:val="006E21CA"/>
    <w:rsid w:val="006E22A7"/>
    <w:rsid w:val="006E2550"/>
    <w:rsid w:val="006E26C4"/>
    <w:rsid w:val="006E26F6"/>
    <w:rsid w:val="006E2743"/>
    <w:rsid w:val="006E2CB8"/>
    <w:rsid w:val="006E2FCC"/>
    <w:rsid w:val="006E32CB"/>
    <w:rsid w:val="006E32CD"/>
    <w:rsid w:val="006E3466"/>
    <w:rsid w:val="006E36E0"/>
    <w:rsid w:val="006E3D74"/>
    <w:rsid w:val="006E421D"/>
    <w:rsid w:val="006E49DE"/>
    <w:rsid w:val="006E4A52"/>
    <w:rsid w:val="006E4B32"/>
    <w:rsid w:val="006E4B5B"/>
    <w:rsid w:val="006E507D"/>
    <w:rsid w:val="006E50C2"/>
    <w:rsid w:val="006E5248"/>
    <w:rsid w:val="006E52A1"/>
    <w:rsid w:val="006E54FC"/>
    <w:rsid w:val="006E5648"/>
    <w:rsid w:val="006E569C"/>
    <w:rsid w:val="006E5AAD"/>
    <w:rsid w:val="006E5AED"/>
    <w:rsid w:val="006E6106"/>
    <w:rsid w:val="006E620E"/>
    <w:rsid w:val="006E6450"/>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AE3"/>
    <w:rsid w:val="006F0C40"/>
    <w:rsid w:val="006F123E"/>
    <w:rsid w:val="006F1511"/>
    <w:rsid w:val="006F1554"/>
    <w:rsid w:val="006F15A7"/>
    <w:rsid w:val="006F1734"/>
    <w:rsid w:val="006F1E86"/>
    <w:rsid w:val="006F214B"/>
    <w:rsid w:val="006F259C"/>
    <w:rsid w:val="006F27C2"/>
    <w:rsid w:val="006F2CAC"/>
    <w:rsid w:val="006F2D22"/>
    <w:rsid w:val="006F2DA3"/>
    <w:rsid w:val="006F2E04"/>
    <w:rsid w:val="006F2EF1"/>
    <w:rsid w:val="006F310D"/>
    <w:rsid w:val="006F3589"/>
    <w:rsid w:val="006F35F8"/>
    <w:rsid w:val="006F364C"/>
    <w:rsid w:val="006F3752"/>
    <w:rsid w:val="006F39F4"/>
    <w:rsid w:val="006F3ADC"/>
    <w:rsid w:val="006F3C31"/>
    <w:rsid w:val="006F3D5B"/>
    <w:rsid w:val="006F3DF8"/>
    <w:rsid w:val="006F4327"/>
    <w:rsid w:val="006F4BF7"/>
    <w:rsid w:val="006F4C5D"/>
    <w:rsid w:val="006F514B"/>
    <w:rsid w:val="006F52AF"/>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178"/>
    <w:rsid w:val="006F77D9"/>
    <w:rsid w:val="006F7B76"/>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20BB"/>
    <w:rsid w:val="0070234D"/>
    <w:rsid w:val="007027A1"/>
    <w:rsid w:val="00702A5F"/>
    <w:rsid w:val="00702C36"/>
    <w:rsid w:val="00702FE0"/>
    <w:rsid w:val="007030B4"/>
    <w:rsid w:val="0070320C"/>
    <w:rsid w:val="0070349D"/>
    <w:rsid w:val="007034CE"/>
    <w:rsid w:val="00703547"/>
    <w:rsid w:val="0070375F"/>
    <w:rsid w:val="0070396B"/>
    <w:rsid w:val="00703A4A"/>
    <w:rsid w:val="00703C0A"/>
    <w:rsid w:val="00703EDF"/>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574"/>
    <w:rsid w:val="00706973"/>
    <w:rsid w:val="007069FD"/>
    <w:rsid w:val="00706AD0"/>
    <w:rsid w:val="007072B4"/>
    <w:rsid w:val="007074EC"/>
    <w:rsid w:val="00707503"/>
    <w:rsid w:val="0070786B"/>
    <w:rsid w:val="0070794E"/>
    <w:rsid w:val="00707A0A"/>
    <w:rsid w:val="00707A3A"/>
    <w:rsid w:val="00707B81"/>
    <w:rsid w:val="00707D6F"/>
    <w:rsid w:val="00707F36"/>
    <w:rsid w:val="00710BCC"/>
    <w:rsid w:val="00710D89"/>
    <w:rsid w:val="00710F3A"/>
    <w:rsid w:val="00711955"/>
    <w:rsid w:val="00711B48"/>
    <w:rsid w:val="00711B77"/>
    <w:rsid w:val="00711D06"/>
    <w:rsid w:val="00711DDA"/>
    <w:rsid w:val="00711E13"/>
    <w:rsid w:val="0071208C"/>
    <w:rsid w:val="007120BA"/>
    <w:rsid w:val="007122A5"/>
    <w:rsid w:val="00712371"/>
    <w:rsid w:val="00712765"/>
    <w:rsid w:val="0071295E"/>
    <w:rsid w:val="00712EDA"/>
    <w:rsid w:val="00712F61"/>
    <w:rsid w:val="007132D0"/>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C8C"/>
    <w:rsid w:val="0071705B"/>
    <w:rsid w:val="0071720E"/>
    <w:rsid w:val="00717728"/>
    <w:rsid w:val="00717795"/>
    <w:rsid w:val="00717A27"/>
    <w:rsid w:val="00717BB5"/>
    <w:rsid w:val="00717C5C"/>
    <w:rsid w:val="00717F1C"/>
    <w:rsid w:val="00720075"/>
    <w:rsid w:val="0072019D"/>
    <w:rsid w:val="007202A7"/>
    <w:rsid w:val="007205B1"/>
    <w:rsid w:val="00720605"/>
    <w:rsid w:val="00720727"/>
    <w:rsid w:val="00720965"/>
    <w:rsid w:val="00720CC2"/>
    <w:rsid w:val="0072102E"/>
    <w:rsid w:val="0072112C"/>
    <w:rsid w:val="007212ED"/>
    <w:rsid w:val="00721313"/>
    <w:rsid w:val="0072140A"/>
    <w:rsid w:val="00721613"/>
    <w:rsid w:val="0072187B"/>
    <w:rsid w:val="007219FF"/>
    <w:rsid w:val="00721D06"/>
    <w:rsid w:val="0072209C"/>
    <w:rsid w:val="007220CA"/>
    <w:rsid w:val="0072256E"/>
    <w:rsid w:val="00722D20"/>
    <w:rsid w:val="0072310E"/>
    <w:rsid w:val="0072313E"/>
    <w:rsid w:val="00723436"/>
    <w:rsid w:val="0072378A"/>
    <w:rsid w:val="00723794"/>
    <w:rsid w:val="007238E6"/>
    <w:rsid w:val="00723B7C"/>
    <w:rsid w:val="00723BD3"/>
    <w:rsid w:val="00723C0E"/>
    <w:rsid w:val="00723C15"/>
    <w:rsid w:val="00723CFA"/>
    <w:rsid w:val="00723D5B"/>
    <w:rsid w:val="00723F1C"/>
    <w:rsid w:val="00724181"/>
    <w:rsid w:val="007241A4"/>
    <w:rsid w:val="00724617"/>
    <w:rsid w:val="007249DE"/>
    <w:rsid w:val="00724A70"/>
    <w:rsid w:val="00724B19"/>
    <w:rsid w:val="00724BB7"/>
    <w:rsid w:val="00724D17"/>
    <w:rsid w:val="00724E0A"/>
    <w:rsid w:val="0072534D"/>
    <w:rsid w:val="00725709"/>
    <w:rsid w:val="0072586B"/>
    <w:rsid w:val="00725A82"/>
    <w:rsid w:val="007261EC"/>
    <w:rsid w:val="007262BB"/>
    <w:rsid w:val="00726620"/>
    <w:rsid w:val="007266B7"/>
    <w:rsid w:val="0072676B"/>
    <w:rsid w:val="007267CF"/>
    <w:rsid w:val="00726925"/>
    <w:rsid w:val="00726962"/>
    <w:rsid w:val="00726C51"/>
    <w:rsid w:val="00726FD0"/>
    <w:rsid w:val="0072700A"/>
    <w:rsid w:val="007274E7"/>
    <w:rsid w:val="00727C90"/>
    <w:rsid w:val="00727F52"/>
    <w:rsid w:val="007301CA"/>
    <w:rsid w:val="0073026F"/>
    <w:rsid w:val="00730278"/>
    <w:rsid w:val="007308B4"/>
    <w:rsid w:val="007308D4"/>
    <w:rsid w:val="00730A45"/>
    <w:rsid w:val="00730AE0"/>
    <w:rsid w:val="00731136"/>
    <w:rsid w:val="007316DD"/>
    <w:rsid w:val="00731885"/>
    <w:rsid w:val="007319D8"/>
    <w:rsid w:val="00731DCD"/>
    <w:rsid w:val="00731E05"/>
    <w:rsid w:val="00731E54"/>
    <w:rsid w:val="00732141"/>
    <w:rsid w:val="00732205"/>
    <w:rsid w:val="0073222B"/>
    <w:rsid w:val="007322B0"/>
    <w:rsid w:val="0073251C"/>
    <w:rsid w:val="00732601"/>
    <w:rsid w:val="0073286A"/>
    <w:rsid w:val="0073286D"/>
    <w:rsid w:val="00732B63"/>
    <w:rsid w:val="00732BDD"/>
    <w:rsid w:val="00732E26"/>
    <w:rsid w:val="00733382"/>
    <w:rsid w:val="007334CA"/>
    <w:rsid w:val="007336E8"/>
    <w:rsid w:val="00733706"/>
    <w:rsid w:val="00733866"/>
    <w:rsid w:val="00733A29"/>
    <w:rsid w:val="00733A3C"/>
    <w:rsid w:val="00733AAA"/>
    <w:rsid w:val="00733CDA"/>
    <w:rsid w:val="00733EEE"/>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5DA1"/>
    <w:rsid w:val="00736068"/>
    <w:rsid w:val="0073616A"/>
    <w:rsid w:val="007362C3"/>
    <w:rsid w:val="007362DC"/>
    <w:rsid w:val="0073638E"/>
    <w:rsid w:val="00736418"/>
    <w:rsid w:val="0073647C"/>
    <w:rsid w:val="00736785"/>
    <w:rsid w:val="0073682D"/>
    <w:rsid w:val="00736962"/>
    <w:rsid w:val="007369EB"/>
    <w:rsid w:val="0073741F"/>
    <w:rsid w:val="007375A2"/>
    <w:rsid w:val="007375B9"/>
    <w:rsid w:val="00737718"/>
    <w:rsid w:val="007377E8"/>
    <w:rsid w:val="00737AE3"/>
    <w:rsid w:val="00737B75"/>
    <w:rsid w:val="007402BD"/>
    <w:rsid w:val="00740330"/>
    <w:rsid w:val="007405B2"/>
    <w:rsid w:val="0074067F"/>
    <w:rsid w:val="00740BFC"/>
    <w:rsid w:val="007415DB"/>
    <w:rsid w:val="00741672"/>
    <w:rsid w:val="00741716"/>
    <w:rsid w:val="00741A85"/>
    <w:rsid w:val="00741B7C"/>
    <w:rsid w:val="00741D3E"/>
    <w:rsid w:val="00741EB1"/>
    <w:rsid w:val="00741F20"/>
    <w:rsid w:val="00742066"/>
    <w:rsid w:val="00742067"/>
    <w:rsid w:val="007421D2"/>
    <w:rsid w:val="00742814"/>
    <w:rsid w:val="0074295B"/>
    <w:rsid w:val="00742C56"/>
    <w:rsid w:val="00742ED4"/>
    <w:rsid w:val="0074327B"/>
    <w:rsid w:val="007432B1"/>
    <w:rsid w:val="007438CE"/>
    <w:rsid w:val="00743916"/>
    <w:rsid w:val="00743AE2"/>
    <w:rsid w:val="00743AFC"/>
    <w:rsid w:val="00743CBF"/>
    <w:rsid w:val="00743D5C"/>
    <w:rsid w:val="00743E74"/>
    <w:rsid w:val="00744148"/>
    <w:rsid w:val="00744625"/>
    <w:rsid w:val="007446CB"/>
    <w:rsid w:val="0074475C"/>
    <w:rsid w:val="00744951"/>
    <w:rsid w:val="00744D66"/>
    <w:rsid w:val="00744F31"/>
    <w:rsid w:val="00744FF5"/>
    <w:rsid w:val="007450CE"/>
    <w:rsid w:val="00745114"/>
    <w:rsid w:val="00745425"/>
    <w:rsid w:val="0074561F"/>
    <w:rsid w:val="007457A5"/>
    <w:rsid w:val="0074586F"/>
    <w:rsid w:val="0074589D"/>
    <w:rsid w:val="0074596D"/>
    <w:rsid w:val="00745BA9"/>
    <w:rsid w:val="00745C15"/>
    <w:rsid w:val="00745E82"/>
    <w:rsid w:val="00745F93"/>
    <w:rsid w:val="00745FA5"/>
    <w:rsid w:val="0074601B"/>
    <w:rsid w:val="007463FE"/>
    <w:rsid w:val="0074681D"/>
    <w:rsid w:val="0074683C"/>
    <w:rsid w:val="0074691A"/>
    <w:rsid w:val="007469E8"/>
    <w:rsid w:val="00746E4C"/>
    <w:rsid w:val="0074712A"/>
    <w:rsid w:val="00747490"/>
    <w:rsid w:val="007478DE"/>
    <w:rsid w:val="00747B8B"/>
    <w:rsid w:val="00747BFA"/>
    <w:rsid w:val="00747C5C"/>
    <w:rsid w:val="00747D38"/>
    <w:rsid w:val="00747D3B"/>
    <w:rsid w:val="00747D4A"/>
    <w:rsid w:val="0075013C"/>
    <w:rsid w:val="00750339"/>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3F5"/>
    <w:rsid w:val="0075348F"/>
    <w:rsid w:val="0075358C"/>
    <w:rsid w:val="00753877"/>
    <w:rsid w:val="00753902"/>
    <w:rsid w:val="00754157"/>
    <w:rsid w:val="00754333"/>
    <w:rsid w:val="0075453D"/>
    <w:rsid w:val="007548CB"/>
    <w:rsid w:val="00754B7E"/>
    <w:rsid w:val="00754C7C"/>
    <w:rsid w:val="00754CEE"/>
    <w:rsid w:val="00754FC4"/>
    <w:rsid w:val="00755459"/>
    <w:rsid w:val="00755513"/>
    <w:rsid w:val="007557D2"/>
    <w:rsid w:val="007557FA"/>
    <w:rsid w:val="00755DD4"/>
    <w:rsid w:val="0075608C"/>
    <w:rsid w:val="007562E9"/>
    <w:rsid w:val="00756480"/>
    <w:rsid w:val="00756547"/>
    <w:rsid w:val="00756832"/>
    <w:rsid w:val="0075687E"/>
    <w:rsid w:val="00756880"/>
    <w:rsid w:val="007569E5"/>
    <w:rsid w:val="00756C84"/>
    <w:rsid w:val="00756DB8"/>
    <w:rsid w:val="00757269"/>
    <w:rsid w:val="00757319"/>
    <w:rsid w:val="007577E5"/>
    <w:rsid w:val="007579BB"/>
    <w:rsid w:val="00760050"/>
    <w:rsid w:val="007603C9"/>
    <w:rsid w:val="0076076B"/>
    <w:rsid w:val="00760B5C"/>
    <w:rsid w:val="00760CB1"/>
    <w:rsid w:val="007613F5"/>
    <w:rsid w:val="007623D4"/>
    <w:rsid w:val="007623DF"/>
    <w:rsid w:val="00762C05"/>
    <w:rsid w:val="00762C1A"/>
    <w:rsid w:val="00762C43"/>
    <w:rsid w:val="00762CEA"/>
    <w:rsid w:val="00763207"/>
    <w:rsid w:val="00763256"/>
    <w:rsid w:val="007633C9"/>
    <w:rsid w:val="0076360B"/>
    <w:rsid w:val="00763612"/>
    <w:rsid w:val="007638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DB"/>
    <w:rsid w:val="007664E0"/>
    <w:rsid w:val="007664EA"/>
    <w:rsid w:val="0076662D"/>
    <w:rsid w:val="00766753"/>
    <w:rsid w:val="007669C2"/>
    <w:rsid w:val="00766B1B"/>
    <w:rsid w:val="00766D03"/>
    <w:rsid w:val="00766DE8"/>
    <w:rsid w:val="00766FB8"/>
    <w:rsid w:val="00767208"/>
    <w:rsid w:val="007672E3"/>
    <w:rsid w:val="0076734B"/>
    <w:rsid w:val="0076783D"/>
    <w:rsid w:val="007678F9"/>
    <w:rsid w:val="00767933"/>
    <w:rsid w:val="00767AED"/>
    <w:rsid w:val="00767C69"/>
    <w:rsid w:val="00767DAF"/>
    <w:rsid w:val="0077010C"/>
    <w:rsid w:val="00770437"/>
    <w:rsid w:val="00770511"/>
    <w:rsid w:val="007710E9"/>
    <w:rsid w:val="0077135A"/>
    <w:rsid w:val="007718F8"/>
    <w:rsid w:val="00771A89"/>
    <w:rsid w:val="00771E23"/>
    <w:rsid w:val="00771E8D"/>
    <w:rsid w:val="00771FBD"/>
    <w:rsid w:val="0077237F"/>
    <w:rsid w:val="007725E3"/>
    <w:rsid w:val="0077288A"/>
    <w:rsid w:val="00772A48"/>
    <w:rsid w:val="00772DA1"/>
    <w:rsid w:val="0077329F"/>
    <w:rsid w:val="0077342A"/>
    <w:rsid w:val="00773654"/>
    <w:rsid w:val="007737C9"/>
    <w:rsid w:val="00773851"/>
    <w:rsid w:val="007739FC"/>
    <w:rsid w:val="00774046"/>
    <w:rsid w:val="00774417"/>
    <w:rsid w:val="0077447B"/>
    <w:rsid w:val="00774644"/>
    <w:rsid w:val="007746CD"/>
    <w:rsid w:val="00774859"/>
    <w:rsid w:val="007748FD"/>
    <w:rsid w:val="00774C2C"/>
    <w:rsid w:val="00774C7C"/>
    <w:rsid w:val="00774D56"/>
    <w:rsid w:val="00774E91"/>
    <w:rsid w:val="00775056"/>
    <w:rsid w:val="007751E6"/>
    <w:rsid w:val="0077548E"/>
    <w:rsid w:val="0077564B"/>
    <w:rsid w:val="007757FC"/>
    <w:rsid w:val="0077597C"/>
    <w:rsid w:val="00775C4B"/>
    <w:rsid w:val="00775F9C"/>
    <w:rsid w:val="00775FC1"/>
    <w:rsid w:val="00776121"/>
    <w:rsid w:val="0077617F"/>
    <w:rsid w:val="007761F2"/>
    <w:rsid w:val="00776626"/>
    <w:rsid w:val="007766AA"/>
    <w:rsid w:val="00776A2F"/>
    <w:rsid w:val="00776B21"/>
    <w:rsid w:val="00776DD6"/>
    <w:rsid w:val="0077706A"/>
    <w:rsid w:val="00777537"/>
    <w:rsid w:val="00777B09"/>
    <w:rsid w:val="00777FE3"/>
    <w:rsid w:val="00780027"/>
    <w:rsid w:val="007800C1"/>
    <w:rsid w:val="007800E3"/>
    <w:rsid w:val="007800EE"/>
    <w:rsid w:val="0078020A"/>
    <w:rsid w:val="007805A8"/>
    <w:rsid w:val="00780B23"/>
    <w:rsid w:val="00781026"/>
    <w:rsid w:val="00781048"/>
    <w:rsid w:val="00781962"/>
    <w:rsid w:val="0078196D"/>
    <w:rsid w:val="00781B64"/>
    <w:rsid w:val="00781C98"/>
    <w:rsid w:val="00781F80"/>
    <w:rsid w:val="00782178"/>
    <w:rsid w:val="00782390"/>
    <w:rsid w:val="007827D2"/>
    <w:rsid w:val="007828F4"/>
    <w:rsid w:val="007829E7"/>
    <w:rsid w:val="00782ED2"/>
    <w:rsid w:val="00782F37"/>
    <w:rsid w:val="00783048"/>
    <w:rsid w:val="007830BB"/>
    <w:rsid w:val="0078323A"/>
    <w:rsid w:val="0078344B"/>
    <w:rsid w:val="0078349C"/>
    <w:rsid w:val="0078369B"/>
    <w:rsid w:val="007836F9"/>
    <w:rsid w:val="00783952"/>
    <w:rsid w:val="00783ADA"/>
    <w:rsid w:val="00783B37"/>
    <w:rsid w:val="00783BCB"/>
    <w:rsid w:val="00783C08"/>
    <w:rsid w:val="00783CA5"/>
    <w:rsid w:val="00784056"/>
    <w:rsid w:val="007840D2"/>
    <w:rsid w:val="00784212"/>
    <w:rsid w:val="0078430A"/>
    <w:rsid w:val="007843A6"/>
    <w:rsid w:val="0078457B"/>
    <w:rsid w:val="00784713"/>
    <w:rsid w:val="007847AE"/>
    <w:rsid w:val="00784C77"/>
    <w:rsid w:val="007852B1"/>
    <w:rsid w:val="007852BF"/>
    <w:rsid w:val="007853F0"/>
    <w:rsid w:val="00785418"/>
    <w:rsid w:val="0078546F"/>
    <w:rsid w:val="00786432"/>
    <w:rsid w:val="007865C0"/>
    <w:rsid w:val="007865DE"/>
    <w:rsid w:val="00786B72"/>
    <w:rsid w:val="00786BF5"/>
    <w:rsid w:val="00786C23"/>
    <w:rsid w:val="00787051"/>
    <w:rsid w:val="007870BB"/>
    <w:rsid w:val="0078723A"/>
    <w:rsid w:val="00787DCF"/>
    <w:rsid w:val="0079009F"/>
    <w:rsid w:val="007900C3"/>
    <w:rsid w:val="00790140"/>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655"/>
    <w:rsid w:val="00793774"/>
    <w:rsid w:val="0079377D"/>
    <w:rsid w:val="00793A17"/>
    <w:rsid w:val="00793CB3"/>
    <w:rsid w:val="00793E48"/>
    <w:rsid w:val="00793E92"/>
    <w:rsid w:val="00793F56"/>
    <w:rsid w:val="00794145"/>
    <w:rsid w:val="0079432A"/>
    <w:rsid w:val="0079479B"/>
    <w:rsid w:val="007947AF"/>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BBF"/>
    <w:rsid w:val="0079707B"/>
    <w:rsid w:val="007971E2"/>
    <w:rsid w:val="0079721F"/>
    <w:rsid w:val="007974C7"/>
    <w:rsid w:val="00797D7E"/>
    <w:rsid w:val="00797EFA"/>
    <w:rsid w:val="007A004C"/>
    <w:rsid w:val="007A039A"/>
    <w:rsid w:val="007A057A"/>
    <w:rsid w:val="007A059A"/>
    <w:rsid w:val="007A06DF"/>
    <w:rsid w:val="007A09CA"/>
    <w:rsid w:val="007A0A96"/>
    <w:rsid w:val="007A0C86"/>
    <w:rsid w:val="007A0F65"/>
    <w:rsid w:val="007A0F6B"/>
    <w:rsid w:val="007A0FF3"/>
    <w:rsid w:val="007A151B"/>
    <w:rsid w:val="007A17BA"/>
    <w:rsid w:val="007A1C37"/>
    <w:rsid w:val="007A1C8A"/>
    <w:rsid w:val="007A1D5B"/>
    <w:rsid w:val="007A1FAB"/>
    <w:rsid w:val="007A21F3"/>
    <w:rsid w:val="007A225E"/>
    <w:rsid w:val="007A2333"/>
    <w:rsid w:val="007A2812"/>
    <w:rsid w:val="007A2E87"/>
    <w:rsid w:val="007A3290"/>
    <w:rsid w:val="007A3416"/>
    <w:rsid w:val="007A342A"/>
    <w:rsid w:val="007A3629"/>
    <w:rsid w:val="007A3A09"/>
    <w:rsid w:val="007A3D5A"/>
    <w:rsid w:val="007A4249"/>
    <w:rsid w:val="007A4375"/>
    <w:rsid w:val="007A4391"/>
    <w:rsid w:val="007A4427"/>
    <w:rsid w:val="007A44E1"/>
    <w:rsid w:val="007A455E"/>
    <w:rsid w:val="007A457B"/>
    <w:rsid w:val="007A463C"/>
    <w:rsid w:val="007A48CE"/>
    <w:rsid w:val="007A4A84"/>
    <w:rsid w:val="007A4B34"/>
    <w:rsid w:val="007A4B91"/>
    <w:rsid w:val="007A4E63"/>
    <w:rsid w:val="007A4F03"/>
    <w:rsid w:val="007A4F22"/>
    <w:rsid w:val="007A51D9"/>
    <w:rsid w:val="007A5288"/>
    <w:rsid w:val="007A559B"/>
    <w:rsid w:val="007A59B4"/>
    <w:rsid w:val="007A5CF1"/>
    <w:rsid w:val="007A6400"/>
    <w:rsid w:val="007A6A73"/>
    <w:rsid w:val="007A6B07"/>
    <w:rsid w:val="007A6EE1"/>
    <w:rsid w:val="007A705C"/>
    <w:rsid w:val="007A72CF"/>
    <w:rsid w:val="007A76BA"/>
    <w:rsid w:val="007A76E6"/>
    <w:rsid w:val="007A77F5"/>
    <w:rsid w:val="007A79C5"/>
    <w:rsid w:val="007A7C00"/>
    <w:rsid w:val="007A7CDC"/>
    <w:rsid w:val="007B0053"/>
    <w:rsid w:val="007B01EB"/>
    <w:rsid w:val="007B038B"/>
    <w:rsid w:val="007B0523"/>
    <w:rsid w:val="007B06B8"/>
    <w:rsid w:val="007B0745"/>
    <w:rsid w:val="007B0FAA"/>
    <w:rsid w:val="007B1120"/>
    <w:rsid w:val="007B1256"/>
    <w:rsid w:val="007B1315"/>
    <w:rsid w:val="007B1408"/>
    <w:rsid w:val="007B165E"/>
    <w:rsid w:val="007B16A4"/>
    <w:rsid w:val="007B176B"/>
    <w:rsid w:val="007B17E4"/>
    <w:rsid w:val="007B1920"/>
    <w:rsid w:val="007B1AD2"/>
    <w:rsid w:val="007B1B32"/>
    <w:rsid w:val="007B1CF7"/>
    <w:rsid w:val="007B1E3A"/>
    <w:rsid w:val="007B1EFB"/>
    <w:rsid w:val="007B21B4"/>
    <w:rsid w:val="007B21BA"/>
    <w:rsid w:val="007B223D"/>
    <w:rsid w:val="007B2431"/>
    <w:rsid w:val="007B245E"/>
    <w:rsid w:val="007B24A5"/>
    <w:rsid w:val="007B254D"/>
    <w:rsid w:val="007B2B55"/>
    <w:rsid w:val="007B2BC2"/>
    <w:rsid w:val="007B2E33"/>
    <w:rsid w:val="007B2FF1"/>
    <w:rsid w:val="007B32C6"/>
    <w:rsid w:val="007B332E"/>
    <w:rsid w:val="007B3676"/>
    <w:rsid w:val="007B37BC"/>
    <w:rsid w:val="007B3ACB"/>
    <w:rsid w:val="007B3E38"/>
    <w:rsid w:val="007B420D"/>
    <w:rsid w:val="007B42DC"/>
    <w:rsid w:val="007B44D9"/>
    <w:rsid w:val="007B4961"/>
    <w:rsid w:val="007B4A5E"/>
    <w:rsid w:val="007B4D02"/>
    <w:rsid w:val="007B4EC5"/>
    <w:rsid w:val="007B4FC2"/>
    <w:rsid w:val="007B545D"/>
    <w:rsid w:val="007B56CF"/>
    <w:rsid w:val="007B57BA"/>
    <w:rsid w:val="007B59BF"/>
    <w:rsid w:val="007B5AD8"/>
    <w:rsid w:val="007B5C5C"/>
    <w:rsid w:val="007B6028"/>
    <w:rsid w:val="007B64F8"/>
    <w:rsid w:val="007B678B"/>
    <w:rsid w:val="007B69AA"/>
    <w:rsid w:val="007B6E01"/>
    <w:rsid w:val="007B7052"/>
    <w:rsid w:val="007B7162"/>
    <w:rsid w:val="007B720B"/>
    <w:rsid w:val="007B7336"/>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D6E"/>
    <w:rsid w:val="007C0EFD"/>
    <w:rsid w:val="007C1457"/>
    <w:rsid w:val="007C18C0"/>
    <w:rsid w:val="007C1C40"/>
    <w:rsid w:val="007C20DC"/>
    <w:rsid w:val="007C2352"/>
    <w:rsid w:val="007C26A9"/>
    <w:rsid w:val="007C26AD"/>
    <w:rsid w:val="007C2739"/>
    <w:rsid w:val="007C289D"/>
    <w:rsid w:val="007C2964"/>
    <w:rsid w:val="007C2ED0"/>
    <w:rsid w:val="007C3040"/>
    <w:rsid w:val="007C30DC"/>
    <w:rsid w:val="007C30E8"/>
    <w:rsid w:val="007C3399"/>
    <w:rsid w:val="007C33F4"/>
    <w:rsid w:val="007C34A2"/>
    <w:rsid w:val="007C3BCD"/>
    <w:rsid w:val="007C3FA2"/>
    <w:rsid w:val="007C4096"/>
    <w:rsid w:val="007C4500"/>
    <w:rsid w:val="007C4B58"/>
    <w:rsid w:val="007C4D02"/>
    <w:rsid w:val="007C4DBA"/>
    <w:rsid w:val="007C5024"/>
    <w:rsid w:val="007C502A"/>
    <w:rsid w:val="007C51A4"/>
    <w:rsid w:val="007C52BF"/>
    <w:rsid w:val="007C53C1"/>
    <w:rsid w:val="007C5553"/>
    <w:rsid w:val="007C57CE"/>
    <w:rsid w:val="007C5A09"/>
    <w:rsid w:val="007C5AB6"/>
    <w:rsid w:val="007C5B92"/>
    <w:rsid w:val="007C5BB7"/>
    <w:rsid w:val="007C5DDF"/>
    <w:rsid w:val="007C5FD7"/>
    <w:rsid w:val="007C6622"/>
    <w:rsid w:val="007C6642"/>
    <w:rsid w:val="007C68CF"/>
    <w:rsid w:val="007C6B64"/>
    <w:rsid w:val="007C6C27"/>
    <w:rsid w:val="007C6FDE"/>
    <w:rsid w:val="007C72FD"/>
    <w:rsid w:val="007C7441"/>
    <w:rsid w:val="007C79FE"/>
    <w:rsid w:val="007C7D97"/>
    <w:rsid w:val="007C7DF2"/>
    <w:rsid w:val="007C7EE0"/>
    <w:rsid w:val="007D0395"/>
    <w:rsid w:val="007D046B"/>
    <w:rsid w:val="007D05E2"/>
    <w:rsid w:val="007D06CB"/>
    <w:rsid w:val="007D07CA"/>
    <w:rsid w:val="007D0AF2"/>
    <w:rsid w:val="007D0B23"/>
    <w:rsid w:val="007D0B6C"/>
    <w:rsid w:val="007D0C44"/>
    <w:rsid w:val="007D13C8"/>
    <w:rsid w:val="007D13E2"/>
    <w:rsid w:val="007D14B0"/>
    <w:rsid w:val="007D1658"/>
    <w:rsid w:val="007D16CB"/>
    <w:rsid w:val="007D16F7"/>
    <w:rsid w:val="007D1848"/>
    <w:rsid w:val="007D1A59"/>
    <w:rsid w:val="007D1C82"/>
    <w:rsid w:val="007D1D41"/>
    <w:rsid w:val="007D1D67"/>
    <w:rsid w:val="007D1DCE"/>
    <w:rsid w:val="007D1F3B"/>
    <w:rsid w:val="007D23E4"/>
    <w:rsid w:val="007D2667"/>
    <w:rsid w:val="007D2754"/>
    <w:rsid w:val="007D28EE"/>
    <w:rsid w:val="007D2A22"/>
    <w:rsid w:val="007D2A9A"/>
    <w:rsid w:val="007D2DD0"/>
    <w:rsid w:val="007D2EC2"/>
    <w:rsid w:val="007D2ED2"/>
    <w:rsid w:val="007D2F0B"/>
    <w:rsid w:val="007D352E"/>
    <w:rsid w:val="007D380A"/>
    <w:rsid w:val="007D3A54"/>
    <w:rsid w:val="007D3B17"/>
    <w:rsid w:val="007D3BD3"/>
    <w:rsid w:val="007D3CC9"/>
    <w:rsid w:val="007D4098"/>
    <w:rsid w:val="007D4115"/>
    <w:rsid w:val="007D42A6"/>
    <w:rsid w:val="007D4357"/>
    <w:rsid w:val="007D440B"/>
    <w:rsid w:val="007D4699"/>
    <w:rsid w:val="007D47DD"/>
    <w:rsid w:val="007D486A"/>
    <w:rsid w:val="007D4B5C"/>
    <w:rsid w:val="007D4CAA"/>
    <w:rsid w:val="007D4D00"/>
    <w:rsid w:val="007D4D3C"/>
    <w:rsid w:val="007D4F43"/>
    <w:rsid w:val="007D5169"/>
    <w:rsid w:val="007D5281"/>
    <w:rsid w:val="007D5493"/>
    <w:rsid w:val="007D5BDC"/>
    <w:rsid w:val="007D5D29"/>
    <w:rsid w:val="007D62E1"/>
    <w:rsid w:val="007D6351"/>
    <w:rsid w:val="007D6635"/>
    <w:rsid w:val="007D667A"/>
    <w:rsid w:val="007D6745"/>
    <w:rsid w:val="007D675E"/>
    <w:rsid w:val="007D6989"/>
    <w:rsid w:val="007D6AE8"/>
    <w:rsid w:val="007D6B59"/>
    <w:rsid w:val="007D6E2E"/>
    <w:rsid w:val="007D6E30"/>
    <w:rsid w:val="007D6E8D"/>
    <w:rsid w:val="007D6ECE"/>
    <w:rsid w:val="007D7193"/>
    <w:rsid w:val="007D7251"/>
    <w:rsid w:val="007D7345"/>
    <w:rsid w:val="007D7428"/>
    <w:rsid w:val="007D743E"/>
    <w:rsid w:val="007D74DA"/>
    <w:rsid w:val="007D76B6"/>
    <w:rsid w:val="007D774E"/>
    <w:rsid w:val="007D7A91"/>
    <w:rsid w:val="007D7F0B"/>
    <w:rsid w:val="007E08FC"/>
    <w:rsid w:val="007E099F"/>
    <w:rsid w:val="007E1278"/>
    <w:rsid w:val="007E14E4"/>
    <w:rsid w:val="007E1881"/>
    <w:rsid w:val="007E1CAA"/>
    <w:rsid w:val="007E1D23"/>
    <w:rsid w:val="007E24A9"/>
    <w:rsid w:val="007E27C4"/>
    <w:rsid w:val="007E3495"/>
    <w:rsid w:val="007E34F7"/>
    <w:rsid w:val="007E3704"/>
    <w:rsid w:val="007E3AD9"/>
    <w:rsid w:val="007E3C85"/>
    <w:rsid w:val="007E3C98"/>
    <w:rsid w:val="007E3EA1"/>
    <w:rsid w:val="007E40FB"/>
    <w:rsid w:val="007E4209"/>
    <w:rsid w:val="007E4604"/>
    <w:rsid w:val="007E4E12"/>
    <w:rsid w:val="007E4EC9"/>
    <w:rsid w:val="007E508E"/>
    <w:rsid w:val="007E5412"/>
    <w:rsid w:val="007E54CB"/>
    <w:rsid w:val="007E55B7"/>
    <w:rsid w:val="007E5BB1"/>
    <w:rsid w:val="007E5D70"/>
    <w:rsid w:val="007E5F75"/>
    <w:rsid w:val="007E6000"/>
    <w:rsid w:val="007E6244"/>
    <w:rsid w:val="007E6370"/>
    <w:rsid w:val="007E654A"/>
    <w:rsid w:val="007E656F"/>
    <w:rsid w:val="007E6654"/>
    <w:rsid w:val="007E670B"/>
    <w:rsid w:val="007E68C1"/>
    <w:rsid w:val="007E690D"/>
    <w:rsid w:val="007E6B63"/>
    <w:rsid w:val="007E6C44"/>
    <w:rsid w:val="007E6E1B"/>
    <w:rsid w:val="007E747D"/>
    <w:rsid w:val="007E74AC"/>
    <w:rsid w:val="007E7A35"/>
    <w:rsid w:val="007E7C5E"/>
    <w:rsid w:val="007E7CEC"/>
    <w:rsid w:val="007E7F73"/>
    <w:rsid w:val="007F000E"/>
    <w:rsid w:val="007F0168"/>
    <w:rsid w:val="007F01E7"/>
    <w:rsid w:val="007F02AA"/>
    <w:rsid w:val="007F03C3"/>
    <w:rsid w:val="007F05EC"/>
    <w:rsid w:val="007F08DB"/>
    <w:rsid w:val="007F0CB4"/>
    <w:rsid w:val="007F0DF5"/>
    <w:rsid w:val="007F0E51"/>
    <w:rsid w:val="007F0FC5"/>
    <w:rsid w:val="007F1098"/>
    <w:rsid w:val="007F10B6"/>
    <w:rsid w:val="007F1582"/>
    <w:rsid w:val="007F181F"/>
    <w:rsid w:val="007F190F"/>
    <w:rsid w:val="007F19F8"/>
    <w:rsid w:val="007F1A34"/>
    <w:rsid w:val="007F1CD0"/>
    <w:rsid w:val="007F1FC7"/>
    <w:rsid w:val="007F22BF"/>
    <w:rsid w:val="007F26A3"/>
    <w:rsid w:val="007F29F0"/>
    <w:rsid w:val="007F2DB7"/>
    <w:rsid w:val="007F3156"/>
    <w:rsid w:val="007F3D63"/>
    <w:rsid w:val="007F3EA4"/>
    <w:rsid w:val="007F4272"/>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7E7"/>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0DB9"/>
    <w:rsid w:val="00800F5C"/>
    <w:rsid w:val="0080153E"/>
    <w:rsid w:val="00801630"/>
    <w:rsid w:val="00801678"/>
    <w:rsid w:val="008017AF"/>
    <w:rsid w:val="00801CD2"/>
    <w:rsid w:val="0080218E"/>
    <w:rsid w:val="0080242F"/>
    <w:rsid w:val="0080246D"/>
    <w:rsid w:val="008028D9"/>
    <w:rsid w:val="00802A0C"/>
    <w:rsid w:val="00802BC3"/>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989"/>
    <w:rsid w:val="00807BA7"/>
    <w:rsid w:val="00807E2A"/>
    <w:rsid w:val="00807E2C"/>
    <w:rsid w:val="00807E63"/>
    <w:rsid w:val="00807FD2"/>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B1F"/>
    <w:rsid w:val="00813E56"/>
    <w:rsid w:val="00813F43"/>
    <w:rsid w:val="008143FD"/>
    <w:rsid w:val="00814452"/>
    <w:rsid w:val="0081450B"/>
    <w:rsid w:val="008148B8"/>
    <w:rsid w:val="008154B4"/>
    <w:rsid w:val="008155D8"/>
    <w:rsid w:val="00815779"/>
    <w:rsid w:val="00815E0C"/>
    <w:rsid w:val="008160BB"/>
    <w:rsid w:val="0081625F"/>
    <w:rsid w:val="008162A0"/>
    <w:rsid w:val="0081663F"/>
    <w:rsid w:val="0081665F"/>
    <w:rsid w:val="008166D1"/>
    <w:rsid w:val="00816781"/>
    <w:rsid w:val="00816E3D"/>
    <w:rsid w:val="00817677"/>
    <w:rsid w:val="00817A9A"/>
    <w:rsid w:val="00817B04"/>
    <w:rsid w:val="00817C29"/>
    <w:rsid w:val="00817E95"/>
    <w:rsid w:val="00817EE3"/>
    <w:rsid w:val="00817F2D"/>
    <w:rsid w:val="00820163"/>
    <w:rsid w:val="0082031D"/>
    <w:rsid w:val="008204B9"/>
    <w:rsid w:val="008204BD"/>
    <w:rsid w:val="00820524"/>
    <w:rsid w:val="0082077D"/>
    <w:rsid w:val="0082092C"/>
    <w:rsid w:val="00820C03"/>
    <w:rsid w:val="00820CB1"/>
    <w:rsid w:val="00820D4A"/>
    <w:rsid w:val="00820F57"/>
    <w:rsid w:val="00821070"/>
    <w:rsid w:val="00821593"/>
    <w:rsid w:val="00821698"/>
    <w:rsid w:val="008216D3"/>
    <w:rsid w:val="0082185C"/>
    <w:rsid w:val="00821870"/>
    <w:rsid w:val="00821A97"/>
    <w:rsid w:val="008222DC"/>
    <w:rsid w:val="008224B0"/>
    <w:rsid w:val="00822560"/>
    <w:rsid w:val="0082274A"/>
    <w:rsid w:val="00822768"/>
    <w:rsid w:val="0082299A"/>
    <w:rsid w:val="00822A75"/>
    <w:rsid w:val="00822A7A"/>
    <w:rsid w:val="00822C70"/>
    <w:rsid w:val="00822D98"/>
    <w:rsid w:val="00822FBE"/>
    <w:rsid w:val="008230A4"/>
    <w:rsid w:val="00823296"/>
    <w:rsid w:val="00823412"/>
    <w:rsid w:val="0082361E"/>
    <w:rsid w:val="00823E25"/>
    <w:rsid w:val="00823ED2"/>
    <w:rsid w:val="00824143"/>
    <w:rsid w:val="00824630"/>
    <w:rsid w:val="00824641"/>
    <w:rsid w:val="0082487C"/>
    <w:rsid w:val="008248A4"/>
    <w:rsid w:val="00824A91"/>
    <w:rsid w:val="00824C2E"/>
    <w:rsid w:val="0082505B"/>
    <w:rsid w:val="00825578"/>
    <w:rsid w:val="00825690"/>
    <w:rsid w:val="00825DC0"/>
    <w:rsid w:val="00825E27"/>
    <w:rsid w:val="00826260"/>
    <w:rsid w:val="00826280"/>
    <w:rsid w:val="00826664"/>
    <w:rsid w:val="008266BA"/>
    <w:rsid w:val="00826AB9"/>
    <w:rsid w:val="00826DD9"/>
    <w:rsid w:val="00826E70"/>
    <w:rsid w:val="00826FDA"/>
    <w:rsid w:val="0082739A"/>
    <w:rsid w:val="00827491"/>
    <w:rsid w:val="008276BA"/>
    <w:rsid w:val="00827842"/>
    <w:rsid w:val="008278B6"/>
    <w:rsid w:val="008300B8"/>
    <w:rsid w:val="008302DC"/>
    <w:rsid w:val="00830360"/>
    <w:rsid w:val="0083040E"/>
    <w:rsid w:val="00830758"/>
    <w:rsid w:val="00830908"/>
    <w:rsid w:val="00830E79"/>
    <w:rsid w:val="0083108A"/>
    <w:rsid w:val="0083128F"/>
    <w:rsid w:val="0083160A"/>
    <w:rsid w:val="0083170B"/>
    <w:rsid w:val="00831748"/>
    <w:rsid w:val="008319A6"/>
    <w:rsid w:val="00831AA6"/>
    <w:rsid w:val="0083213E"/>
    <w:rsid w:val="00832318"/>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974"/>
    <w:rsid w:val="00834A98"/>
    <w:rsid w:val="00834B77"/>
    <w:rsid w:val="00834C45"/>
    <w:rsid w:val="00834FFB"/>
    <w:rsid w:val="008355BE"/>
    <w:rsid w:val="00835883"/>
    <w:rsid w:val="00835ED7"/>
    <w:rsid w:val="00835FA5"/>
    <w:rsid w:val="00836039"/>
    <w:rsid w:val="00836774"/>
    <w:rsid w:val="00836FA9"/>
    <w:rsid w:val="0083751F"/>
    <w:rsid w:val="0083795D"/>
    <w:rsid w:val="00837BF2"/>
    <w:rsid w:val="00837C36"/>
    <w:rsid w:val="00837D64"/>
    <w:rsid w:val="00837F1D"/>
    <w:rsid w:val="00837F6D"/>
    <w:rsid w:val="0084022C"/>
    <w:rsid w:val="008402BE"/>
    <w:rsid w:val="008403BF"/>
    <w:rsid w:val="008408F0"/>
    <w:rsid w:val="0084095C"/>
    <w:rsid w:val="00840A00"/>
    <w:rsid w:val="00840C8D"/>
    <w:rsid w:val="00841255"/>
    <w:rsid w:val="0084126B"/>
    <w:rsid w:val="008412FA"/>
    <w:rsid w:val="00841AB3"/>
    <w:rsid w:val="00841CF5"/>
    <w:rsid w:val="00841D82"/>
    <w:rsid w:val="00842100"/>
    <w:rsid w:val="0084215F"/>
    <w:rsid w:val="008424CB"/>
    <w:rsid w:val="00842A0D"/>
    <w:rsid w:val="00842B26"/>
    <w:rsid w:val="00842C01"/>
    <w:rsid w:val="00842C86"/>
    <w:rsid w:val="00842CC6"/>
    <w:rsid w:val="008430F8"/>
    <w:rsid w:val="0084315A"/>
    <w:rsid w:val="00843170"/>
    <w:rsid w:val="00843263"/>
    <w:rsid w:val="008433F4"/>
    <w:rsid w:val="008437ED"/>
    <w:rsid w:val="00843846"/>
    <w:rsid w:val="00843A28"/>
    <w:rsid w:val="00843D19"/>
    <w:rsid w:val="00843F42"/>
    <w:rsid w:val="0084406A"/>
    <w:rsid w:val="00844135"/>
    <w:rsid w:val="00844157"/>
    <w:rsid w:val="008442E9"/>
    <w:rsid w:val="0084454E"/>
    <w:rsid w:val="0084480A"/>
    <w:rsid w:val="00844A20"/>
    <w:rsid w:val="00844B86"/>
    <w:rsid w:val="00844BE9"/>
    <w:rsid w:val="00844C1A"/>
    <w:rsid w:val="00844E17"/>
    <w:rsid w:val="00844EFD"/>
    <w:rsid w:val="00844F99"/>
    <w:rsid w:val="008457D1"/>
    <w:rsid w:val="00845810"/>
    <w:rsid w:val="00845992"/>
    <w:rsid w:val="00845BF6"/>
    <w:rsid w:val="00845C08"/>
    <w:rsid w:val="00845CC0"/>
    <w:rsid w:val="00845D2E"/>
    <w:rsid w:val="00845DBF"/>
    <w:rsid w:val="00846087"/>
    <w:rsid w:val="00846297"/>
    <w:rsid w:val="00846E9E"/>
    <w:rsid w:val="00847274"/>
    <w:rsid w:val="00847701"/>
    <w:rsid w:val="00847853"/>
    <w:rsid w:val="00847AD5"/>
    <w:rsid w:val="00847CC3"/>
    <w:rsid w:val="00847DD4"/>
    <w:rsid w:val="00847F0E"/>
    <w:rsid w:val="0085023F"/>
    <w:rsid w:val="008502AC"/>
    <w:rsid w:val="008504DC"/>
    <w:rsid w:val="0085064E"/>
    <w:rsid w:val="0085078B"/>
    <w:rsid w:val="00850895"/>
    <w:rsid w:val="0085090C"/>
    <w:rsid w:val="0085094B"/>
    <w:rsid w:val="008509E5"/>
    <w:rsid w:val="00850A20"/>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003"/>
    <w:rsid w:val="0085450D"/>
    <w:rsid w:val="0085452C"/>
    <w:rsid w:val="008545AA"/>
    <w:rsid w:val="00854617"/>
    <w:rsid w:val="008547F2"/>
    <w:rsid w:val="00854829"/>
    <w:rsid w:val="008549C8"/>
    <w:rsid w:val="00854BCC"/>
    <w:rsid w:val="00854CD3"/>
    <w:rsid w:val="00854FBF"/>
    <w:rsid w:val="008551A7"/>
    <w:rsid w:val="00855597"/>
    <w:rsid w:val="00855820"/>
    <w:rsid w:val="00855BB9"/>
    <w:rsid w:val="00855C9D"/>
    <w:rsid w:val="00855F19"/>
    <w:rsid w:val="008562C9"/>
    <w:rsid w:val="00856941"/>
    <w:rsid w:val="00856CAE"/>
    <w:rsid w:val="00856CDA"/>
    <w:rsid w:val="00857C32"/>
    <w:rsid w:val="00857F67"/>
    <w:rsid w:val="008600DB"/>
    <w:rsid w:val="00860200"/>
    <w:rsid w:val="0086031E"/>
    <w:rsid w:val="00860460"/>
    <w:rsid w:val="00860479"/>
    <w:rsid w:val="0086053A"/>
    <w:rsid w:val="00860969"/>
    <w:rsid w:val="00860A90"/>
    <w:rsid w:val="00860F87"/>
    <w:rsid w:val="00861283"/>
    <w:rsid w:val="008614A9"/>
    <w:rsid w:val="0086162F"/>
    <w:rsid w:val="00861723"/>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9E4"/>
    <w:rsid w:val="00864BA5"/>
    <w:rsid w:val="00864BA9"/>
    <w:rsid w:val="00864BD9"/>
    <w:rsid w:val="00864D59"/>
    <w:rsid w:val="00864E80"/>
    <w:rsid w:val="00864EA0"/>
    <w:rsid w:val="00864F09"/>
    <w:rsid w:val="0086502A"/>
    <w:rsid w:val="00865211"/>
    <w:rsid w:val="008653F3"/>
    <w:rsid w:val="008654BA"/>
    <w:rsid w:val="00865910"/>
    <w:rsid w:val="00865DA2"/>
    <w:rsid w:val="00865F73"/>
    <w:rsid w:val="00866350"/>
    <w:rsid w:val="0086651B"/>
    <w:rsid w:val="008665A1"/>
    <w:rsid w:val="008669CA"/>
    <w:rsid w:val="00866F53"/>
    <w:rsid w:val="008670CE"/>
    <w:rsid w:val="0086731A"/>
    <w:rsid w:val="008673C4"/>
    <w:rsid w:val="0086748B"/>
    <w:rsid w:val="00867536"/>
    <w:rsid w:val="00867567"/>
    <w:rsid w:val="00867B2B"/>
    <w:rsid w:val="00867BDE"/>
    <w:rsid w:val="00867C00"/>
    <w:rsid w:val="00867D05"/>
    <w:rsid w:val="00867F69"/>
    <w:rsid w:val="0087012B"/>
    <w:rsid w:val="00870172"/>
    <w:rsid w:val="00870195"/>
    <w:rsid w:val="00870623"/>
    <w:rsid w:val="008706DF"/>
    <w:rsid w:val="00870F7D"/>
    <w:rsid w:val="00870F83"/>
    <w:rsid w:val="0087117E"/>
    <w:rsid w:val="00871392"/>
    <w:rsid w:val="008713C2"/>
    <w:rsid w:val="008714D5"/>
    <w:rsid w:val="0087152E"/>
    <w:rsid w:val="0087153B"/>
    <w:rsid w:val="00871A27"/>
    <w:rsid w:val="00871A5F"/>
    <w:rsid w:val="00871ADB"/>
    <w:rsid w:val="008721A2"/>
    <w:rsid w:val="0087238B"/>
    <w:rsid w:val="0087264D"/>
    <w:rsid w:val="0087266D"/>
    <w:rsid w:val="008726E1"/>
    <w:rsid w:val="0087275B"/>
    <w:rsid w:val="008729F3"/>
    <w:rsid w:val="00872DA6"/>
    <w:rsid w:val="008730D6"/>
    <w:rsid w:val="008730DA"/>
    <w:rsid w:val="008730F8"/>
    <w:rsid w:val="0087330C"/>
    <w:rsid w:val="0087372F"/>
    <w:rsid w:val="00873BF4"/>
    <w:rsid w:val="00873D87"/>
    <w:rsid w:val="00874075"/>
    <w:rsid w:val="008743F3"/>
    <w:rsid w:val="0087444A"/>
    <w:rsid w:val="008745ED"/>
    <w:rsid w:val="00874783"/>
    <w:rsid w:val="00874929"/>
    <w:rsid w:val="00874ED2"/>
    <w:rsid w:val="00874F77"/>
    <w:rsid w:val="00874F85"/>
    <w:rsid w:val="00874FC8"/>
    <w:rsid w:val="008750E7"/>
    <w:rsid w:val="00875139"/>
    <w:rsid w:val="00875186"/>
    <w:rsid w:val="00875400"/>
    <w:rsid w:val="00875410"/>
    <w:rsid w:val="0087572E"/>
    <w:rsid w:val="00875AC7"/>
    <w:rsid w:val="00875AF6"/>
    <w:rsid w:val="00875B01"/>
    <w:rsid w:val="00875B10"/>
    <w:rsid w:val="00875B5D"/>
    <w:rsid w:val="00875E25"/>
    <w:rsid w:val="00875E54"/>
    <w:rsid w:val="00875E93"/>
    <w:rsid w:val="00875EDC"/>
    <w:rsid w:val="00875F45"/>
    <w:rsid w:val="00876318"/>
    <w:rsid w:val="0087633F"/>
    <w:rsid w:val="0087660C"/>
    <w:rsid w:val="008769A0"/>
    <w:rsid w:val="008769FF"/>
    <w:rsid w:val="0087708B"/>
    <w:rsid w:val="00877095"/>
    <w:rsid w:val="008774FC"/>
    <w:rsid w:val="00877C6E"/>
    <w:rsid w:val="00877FFD"/>
    <w:rsid w:val="008801F3"/>
    <w:rsid w:val="00880320"/>
    <w:rsid w:val="008803F6"/>
    <w:rsid w:val="008805C3"/>
    <w:rsid w:val="008805CC"/>
    <w:rsid w:val="0088064F"/>
    <w:rsid w:val="00880B0D"/>
    <w:rsid w:val="00880DE3"/>
    <w:rsid w:val="00880F3E"/>
    <w:rsid w:val="00881163"/>
    <w:rsid w:val="008811AB"/>
    <w:rsid w:val="008813E1"/>
    <w:rsid w:val="00881473"/>
    <w:rsid w:val="00881789"/>
    <w:rsid w:val="00881A2E"/>
    <w:rsid w:val="00881CB4"/>
    <w:rsid w:val="00881EE5"/>
    <w:rsid w:val="00882017"/>
    <w:rsid w:val="00882348"/>
    <w:rsid w:val="008824A4"/>
    <w:rsid w:val="0088251B"/>
    <w:rsid w:val="008826F7"/>
    <w:rsid w:val="00882716"/>
    <w:rsid w:val="00882723"/>
    <w:rsid w:val="00882C71"/>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68B"/>
    <w:rsid w:val="0088573F"/>
    <w:rsid w:val="008857E6"/>
    <w:rsid w:val="00885D51"/>
    <w:rsid w:val="0088605E"/>
    <w:rsid w:val="00886097"/>
    <w:rsid w:val="00886282"/>
    <w:rsid w:val="0088648A"/>
    <w:rsid w:val="008865B1"/>
    <w:rsid w:val="0088662F"/>
    <w:rsid w:val="00886663"/>
    <w:rsid w:val="00886AD1"/>
    <w:rsid w:val="00886DE0"/>
    <w:rsid w:val="008872E0"/>
    <w:rsid w:val="008873BC"/>
    <w:rsid w:val="00887AAE"/>
    <w:rsid w:val="008902D7"/>
    <w:rsid w:val="0089048C"/>
    <w:rsid w:val="00890889"/>
    <w:rsid w:val="008908BA"/>
    <w:rsid w:val="00890CAB"/>
    <w:rsid w:val="00891114"/>
    <w:rsid w:val="0089133E"/>
    <w:rsid w:val="008915BC"/>
    <w:rsid w:val="008915C8"/>
    <w:rsid w:val="0089165D"/>
    <w:rsid w:val="008916D2"/>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340"/>
    <w:rsid w:val="008948E8"/>
    <w:rsid w:val="00894927"/>
    <w:rsid w:val="00894A51"/>
    <w:rsid w:val="00894E25"/>
    <w:rsid w:val="00894EF9"/>
    <w:rsid w:val="008950EB"/>
    <w:rsid w:val="0089558A"/>
    <w:rsid w:val="00895832"/>
    <w:rsid w:val="0089586D"/>
    <w:rsid w:val="00895919"/>
    <w:rsid w:val="00895FF8"/>
    <w:rsid w:val="008960A9"/>
    <w:rsid w:val="008962DB"/>
    <w:rsid w:val="00896662"/>
    <w:rsid w:val="008966F6"/>
    <w:rsid w:val="0089675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387"/>
    <w:rsid w:val="008A25E6"/>
    <w:rsid w:val="008A266F"/>
    <w:rsid w:val="008A2D20"/>
    <w:rsid w:val="008A2DC7"/>
    <w:rsid w:val="008A2FE2"/>
    <w:rsid w:val="008A338F"/>
    <w:rsid w:val="008A339F"/>
    <w:rsid w:val="008A359D"/>
    <w:rsid w:val="008A36E4"/>
    <w:rsid w:val="008A3777"/>
    <w:rsid w:val="008A3E1A"/>
    <w:rsid w:val="008A3E62"/>
    <w:rsid w:val="008A415D"/>
    <w:rsid w:val="008A4316"/>
    <w:rsid w:val="008A4614"/>
    <w:rsid w:val="008A46B7"/>
    <w:rsid w:val="008A48C1"/>
    <w:rsid w:val="008A4D52"/>
    <w:rsid w:val="008A4FA1"/>
    <w:rsid w:val="008A53EB"/>
    <w:rsid w:val="008A56C8"/>
    <w:rsid w:val="008A57E5"/>
    <w:rsid w:val="008A5D17"/>
    <w:rsid w:val="008A6402"/>
    <w:rsid w:val="008A6CBE"/>
    <w:rsid w:val="008A6D42"/>
    <w:rsid w:val="008A6FDE"/>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69"/>
    <w:rsid w:val="008B2239"/>
    <w:rsid w:val="008B22F9"/>
    <w:rsid w:val="008B2695"/>
    <w:rsid w:val="008B275B"/>
    <w:rsid w:val="008B27C9"/>
    <w:rsid w:val="008B2816"/>
    <w:rsid w:val="008B2C75"/>
    <w:rsid w:val="008B2D1D"/>
    <w:rsid w:val="008B2D8D"/>
    <w:rsid w:val="008B2DA4"/>
    <w:rsid w:val="008B2F6D"/>
    <w:rsid w:val="008B30ED"/>
    <w:rsid w:val="008B316A"/>
    <w:rsid w:val="008B3240"/>
    <w:rsid w:val="008B33AA"/>
    <w:rsid w:val="008B3AFF"/>
    <w:rsid w:val="008B3B35"/>
    <w:rsid w:val="008B40C1"/>
    <w:rsid w:val="008B4106"/>
    <w:rsid w:val="008B4232"/>
    <w:rsid w:val="008B45C3"/>
    <w:rsid w:val="008B4747"/>
    <w:rsid w:val="008B489D"/>
    <w:rsid w:val="008B4908"/>
    <w:rsid w:val="008B496A"/>
    <w:rsid w:val="008B51CC"/>
    <w:rsid w:val="008B5290"/>
    <w:rsid w:val="008B52C6"/>
    <w:rsid w:val="008B56AF"/>
    <w:rsid w:val="008B5872"/>
    <w:rsid w:val="008B5A7E"/>
    <w:rsid w:val="008B5BFC"/>
    <w:rsid w:val="008B5E6A"/>
    <w:rsid w:val="008B5EA9"/>
    <w:rsid w:val="008B5F6D"/>
    <w:rsid w:val="008B611C"/>
    <w:rsid w:val="008B6452"/>
    <w:rsid w:val="008B66AB"/>
    <w:rsid w:val="008B67A8"/>
    <w:rsid w:val="008B6CC1"/>
    <w:rsid w:val="008B6D07"/>
    <w:rsid w:val="008B6E50"/>
    <w:rsid w:val="008B71C9"/>
    <w:rsid w:val="008B7685"/>
    <w:rsid w:val="008B79D3"/>
    <w:rsid w:val="008B7CB8"/>
    <w:rsid w:val="008C0309"/>
    <w:rsid w:val="008C0366"/>
    <w:rsid w:val="008C06B8"/>
    <w:rsid w:val="008C0AE1"/>
    <w:rsid w:val="008C0F0C"/>
    <w:rsid w:val="008C0F2D"/>
    <w:rsid w:val="008C0FEE"/>
    <w:rsid w:val="008C138B"/>
    <w:rsid w:val="008C1450"/>
    <w:rsid w:val="008C1512"/>
    <w:rsid w:val="008C1AD6"/>
    <w:rsid w:val="008C1DC0"/>
    <w:rsid w:val="008C1DCE"/>
    <w:rsid w:val="008C1E59"/>
    <w:rsid w:val="008C20EB"/>
    <w:rsid w:val="008C239D"/>
    <w:rsid w:val="008C263A"/>
    <w:rsid w:val="008C26FD"/>
    <w:rsid w:val="008C2964"/>
    <w:rsid w:val="008C2D0F"/>
    <w:rsid w:val="008C2D6B"/>
    <w:rsid w:val="008C2EA7"/>
    <w:rsid w:val="008C3002"/>
    <w:rsid w:val="008C343F"/>
    <w:rsid w:val="008C3478"/>
    <w:rsid w:val="008C3487"/>
    <w:rsid w:val="008C375E"/>
    <w:rsid w:val="008C37DC"/>
    <w:rsid w:val="008C3A4E"/>
    <w:rsid w:val="008C3A6D"/>
    <w:rsid w:val="008C40B6"/>
    <w:rsid w:val="008C44CD"/>
    <w:rsid w:val="008C4C4D"/>
    <w:rsid w:val="008C4C82"/>
    <w:rsid w:val="008C51BA"/>
    <w:rsid w:val="008C53A7"/>
    <w:rsid w:val="008C5B56"/>
    <w:rsid w:val="008C60D1"/>
    <w:rsid w:val="008C6119"/>
    <w:rsid w:val="008C62C8"/>
    <w:rsid w:val="008C66B4"/>
    <w:rsid w:val="008C685E"/>
    <w:rsid w:val="008C69A4"/>
    <w:rsid w:val="008C6B3D"/>
    <w:rsid w:val="008C6EF2"/>
    <w:rsid w:val="008C6F74"/>
    <w:rsid w:val="008C70B0"/>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423"/>
    <w:rsid w:val="008D25F5"/>
    <w:rsid w:val="008D26A0"/>
    <w:rsid w:val="008D27FC"/>
    <w:rsid w:val="008D3322"/>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06B"/>
    <w:rsid w:val="008D63F2"/>
    <w:rsid w:val="008D6676"/>
    <w:rsid w:val="008D6E9F"/>
    <w:rsid w:val="008D7035"/>
    <w:rsid w:val="008D707B"/>
    <w:rsid w:val="008D71AA"/>
    <w:rsid w:val="008D75D0"/>
    <w:rsid w:val="008D76FF"/>
    <w:rsid w:val="008D772A"/>
    <w:rsid w:val="008D796F"/>
    <w:rsid w:val="008D7DD9"/>
    <w:rsid w:val="008D7E68"/>
    <w:rsid w:val="008D7F51"/>
    <w:rsid w:val="008E023B"/>
    <w:rsid w:val="008E0819"/>
    <w:rsid w:val="008E081B"/>
    <w:rsid w:val="008E0976"/>
    <w:rsid w:val="008E0A67"/>
    <w:rsid w:val="008E0B6D"/>
    <w:rsid w:val="008E0C40"/>
    <w:rsid w:val="008E0EAE"/>
    <w:rsid w:val="008E0F52"/>
    <w:rsid w:val="008E0F90"/>
    <w:rsid w:val="008E10BD"/>
    <w:rsid w:val="008E13F3"/>
    <w:rsid w:val="008E1506"/>
    <w:rsid w:val="008E15EC"/>
    <w:rsid w:val="008E187B"/>
    <w:rsid w:val="008E1A4A"/>
    <w:rsid w:val="008E1A57"/>
    <w:rsid w:val="008E1C22"/>
    <w:rsid w:val="008E1C58"/>
    <w:rsid w:val="008E1C8D"/>
    <w:rsid w:val="008E1D83"/>
    <w:rsid w:val="008E203C"/>
    <w:rsid w:val="008E2361"/>
    <w:rsid w:val="008E25DE"/>
    <w:rsid w:val="008E2ACB"/>
    <w:rsid w:val="008E2BB2"/>
    <w:rsid w:val="008E2D38"/>
    <w:rsid w:val="008E2E10"/>
    <w:rsid w:val="008E2E56"/>
    <w:rsid w:val="008E2F1E"/>
    <w:rsid w:val="008E2FAF"/>
    <w:rsid w:val="008E37B1"/>
    <w:rsid w:val="008E3F14"/>
    <w:rsid w:val="008E41BA"/>
    <w:rsid w:val="008E4332"/>
    <w:rsid w:val="008E4461"/>
    <w:rsid w:val="008E4CE5"/>
    <w:rsid w:val="008E4D92"/>
    <w:rsid w:val="008E4ECC"/>
    <w:rsid w:val="008E5169"/>
    <w:rsid w:val="008E522A"/>
    <w:rsid w:val="008E53A7"/>
    <w:rsid w:val="008E5626"/>
    <w:rsid w:val="008E595F"/>
    <w:rsid w:val="008E5A4C"/>
    <w:rsid w:val="008E5B15"/>
    <w:rsid w:val="008E5B3F"/>
    <w:rsid w:val="008E5D06"/>
    <w:rsid w:val="008E5F57"/>
    <w:rsid w:val="008E63FE"/>
    <w:rsid w:val="008E647D"/>
    <w:rsid w:val="008E64C7"/>
    <w:rsid w:val="008E69AA"/>
    <w:rsid w:val="008E6BA8"/>
    <w:rsid w:val="008E6C8B"/>
    <w:rsid w:val="008E7178"/>
    <w:rsid w:val="008E724A"/>
    <w:rsid w:val="008E736B"/>
    <w:rsid w:val="008E7696"/>
    <w:rsid w:val="008E76F8"/>
    <w:rsid w:val="008E785F"/>
    <w:rsid w:val="008E79D3"/>
    <w:rsid w:val="008E7A07"/>
    <w:rsid w:val="008E7F6D"/>
    <w:rsid w:val="008F0072"/>
    <w:rsid w:val="008F0300"/>
    <w:rsid w:val="008F0360"/>
    <w:rsid w:val="008F04DE"/>
    <w:rsid w:val="008F0580"/>
    <w:rsid w:val="008F0A7D"/>
    <w:rsid w:val="008F0AC0"/>
    <w:rsid w:val="008F0D03"/>
    <w:rsid w:val="008F0EB6"/>
    <w:rsid w:val="008F0F2D"/>
    <w:rsid w:val="008F0FF2"/>
    <w:rsid w:val="008F11DD"/>
    <w:rsid w:val="008F15C3"/>
    <w:rsid w:val="008F1897"/>
    <w:rsid w:val="008F1FBC"/>
    <w:rsid w:val="008F21F6"/>
    <w:rsid w:val="008F23B9"/>
    <w:rsid w:val="008F248D"/>
    <w:rsid w:val="008F2521"/>
    <w:rsid w:val="008F2587"/>
    <w:rsid w:val="008F258A"/>
    <w:rsid w:val="008F288D"/>
    <w:rsid w:val="008F2A91"/>
    <w:rsid w:val="008F2B58"/>
    <w:rsid w:val="008F30BD"/>
    <w:rsid w:val="008F3213"/>
    <w:rsid w:val="008F32B4"/>
    <w:rsid w:val="008F353F"/>
    <w:rsid w:val="008F389C"/>
    <w:rsid w:val="008F38A6"/>
    <w:rsid w:val="008F3A79"/>
    <w:rsid w:val="008F3C6E"/>
    <w:rsid w:val="008F3D34"/>
    <w:rsid w:val="008F403B"/>
    <w:rsid w:val="008F41E4"/>
    <w:rsid w:val="008F4338"/>
    <w:rsid w:val="008F467D"/>
    <w:rsid w:val="008F4992"/>
    <w:rsid w:val="008F4D9C"/>
    <w:rsid w:val="008F4ED2"/>
    <w:rsid w:val="008F50F9"/>
    <w:rsid w:val="008F5171"/>
    <w:rsid w:val="008F52D1"/>
    <w:rsid w:val="008F552A"/>
    <w:rsid w:val="008F5959"/>
    <w:rsid w:val="008F5A27"/>
    <w:rsid w:val="008F5E69"/>
    <w:rsid w:val="008F6514"/>
    <w:rsid w:val="008F65D8"/>
    <w:rsid w:val="008F68D8"/>
    <w:rsid w:val="008F692B"/>
    <w:rsid w:val="008F699C"/>
    <w:rsid w:val="008F6B43"/>
    <w:rsid w:val="008F6DB6"/>
    <w:rsid w:val="008F7224"/>
    <w:rsid w:val="008F7601"/>
    <w:rsid w:val="008F7620"/>
    <w:rsid w:val="008F781E"/>
    <w:rsid w:val="008F7BE0"/>
    <w:rsid w:val="008F7CFA"/>
    <w:rsid w:val="008F7D63"/>
    <w:rsid w:val="00900061"/>
    <w:rsid w:val="009001E3"/>
    <w:rsid w:val="0090031F"/>
    <w:rsid w:val="009003D2"/>
    <w:rsid w:val="009005C6"/>
    <w:rsid w:val="009007BB"/>
    <w:rsid w:val="00900868"/>
    <w:rsid w:val="00900A6A"/>
    <w:rsid w:val="00900CE3"/>
    <w:rsid w:val="00901061"/>
    <w:rsid w:val="009011F7"/>
    <w:rsid w:val="0090140C"/>
    <w:rsid w:val="009015D3"/>
    <w:rsid w:val="009019DE"/>
    <w:rsid w:val="009019EE"/>
    <w:rsid w:val="00901C0D"/>
    <w:rsid w:val="00902607"/>
    <w:rsid w:val="009027FC"/>
    <w:rsid w:val="00902E3F"/>
    <w:rsid w:val="0090301E"/>
    <w:rsid w:val="0090302F"/>
    <w:rsid w:val="00903166"/>
    <w:rsid w:val="00903329"/>
    <w:rsid w:val="00904060"/>
    <w:rsid w:val="00904340"/>
    <w:rsid w:val="00904B0F"/>
    <w:rsid w:val="00904ED8"/>
    <w:rsid w:val="00904F35"/>
    <w:rsid w:val="009052B0"/>
    <w:rsid w:val="0090537A"/>
    <w:rsid w:val="00905561"/>
    <w:rsid w:val="009057B8"/>
    <w:rsid w:val="00905A98"/>
    <w:rsid w:val="00905BF2"/>
    <w:rsid w:val="00905C1E"/>
    <w:rsid w:val="00905E34"/>
    <w:rsid w:val="00905F83"/>
    <w:rsid w:val="00906028"/>
    <w:rsid w:val="0090606E"/>
    <w:rsid w:val="00906085"/>
    <w:rsid w:val="00906154"/>
    <w:rsid w:val="009062EB"/>
    <w:rsid w:val="009066EF"/>
    <w:rsid w:val="009068FB"/>
    <w:rsid w:val="00906A10"/>
    <w:rsid w:val="00906AFD"/>
    <w:rsid w:val="00906B12"/>
    <w:rsid w:val="00906FEA"/>
    <w:rsid w:val="00907131"/>
    <w:rsid w:val="00907368"/>
    <w:rsid w:val="0090741F"/>
    <w:rsid w:val="009078DE"/>
    <w:rsid w:val="009079A7"/>
    <w:rsid w:val="00907BFD"/>
    <w:rsid w:val="00907E66"/>
    <w:rsid w:val="00907F26"/>
    <w:rsid w:val="00907FAF"/>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12D"/>
    <w:rsid w:val="0091244D"/>
    <w:rsid w:val="00912493"/>
    <w:rsid w:val="009127CB"/>
    <w:rsid w:val="00912B88"/>
    <w:rsid w:val="00912C06"/>
    <w:rsid w:val="00912D0B"/>
    <w:rsid w:val="0091300B"/>
    <w:rsid w:val="00913060"/>
    <w:rsid w:val="0091324D"/>
    <w:rsid w:val="009137D4"/>
    <w:rsid w:val="00913873"/>
    <w:rsid w:val="009139E7"/>
    <w:rsid w:val="00914300"/>
    <w:rsid w:val="0091441E"/>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1B8"/>
    <w:rsid w:val="0091698A"/>
    <w:rsid w:val="00916A1D"/>
    <w:rsid w:val="00916AD0"/>
    <w:rsid w:val="00916D50"/>
    <w:rsid w:val="00916E9D"/>
    <w:rsid w:val="00916EFD"/>
    <w:rsid w:val="00917156"/>
    <w:rsid w:val="009172FA"/>
    <w:rsid w:val="009173D3"/>
    <w:rsid w:val="00917428"/>
    <w:rsid w:val="00917528"/>
    <w:rsid w:val="00917793"/>
    <w:rsid w:val="00917BBD"/>
    <w:rsid w:val="00920537"/>
    <w:rsid w:val="0092067F"/>
    <w:rsid w:val="00920C42"/>
    <w:rsid w:val="00920D41"/>
    <w:rsid w:val="00920F0E"/>
    <w:rsid w:val="0092107D"/>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49"/>
    <w:rsid w:val="009231BE"/>
    <w:rsid w:val="00923233"/>
    <w:rsid w:val="0092331F"/>
    <w:rsid w:val="00923352"/>
    <w:rsid w:val="00923386"/>
    <w:rsid w:val="00923821"/>
    <w:rsid w:val="009239C1"/>
    <w:rsid w:val="00923BDA"/>
    <w:rsid w:val="00923D5A"/>
    <w:rsid w:val="00923F77"/>
    <w:rsid w:val="00923F9F"/>
    <w:rsid w:val="0092409F"/>
    <w:rsid w:val="009241C6"/>
    <w:rsid w:val="00924252"/>
    <w:rsid w:val="009243D6"/>
    <w:rsid w:val="00924500"/>
    <w:rsid w:val="00924D67"/>
    <w:rsid w:val="00924EAA"/>
    <w:rsid w:val="009253AB"/>
    <w:rsid w:val="0092599D"/>
    <w:rsid w:val="009259A9"/>
    <w:rsid w:val="00925D92"/>
    <w:rsid w:val="00925E77"/>
    <w:rsid w:val="00925E9F"/>
    <w:rsid w:val="00925FBF"/>
    <w:rsid w:val="00925FD2"/>
    <w:rsid w:val="00926163"/>
    <w:rsid w:val="0092640B"/>
    <w:rsid w:val="00926519"/>
    <w:rsid w:val="009266E7"/>
    <w:rsid w:val="00926DD5"/>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8E2"/>
    <w:rsid w:val="0093197F"/>
    <w:rsid w:val="00931A2E"/>
    <w:rsid w:val="00931A33"/>
    <w:rsid w:val="00931A65"/>
    <w:rsid w:val="00931ACF"/>
    <w:rsid w:val="00931B76"/>
    <w:rsid w:val="00932215"/>
    <w:rsid w:val="00932664"/>
    <w:rsid w:val="00932CED"/>
    <w:rsid w:val="00932E82"/>
    <w:rsid w:val="00932EF2"/>
    <w:rsid w:val="00933140"/>
    <w:rsid w:val="00933836"/>
    <w:rsid w:val="009338B2"/>
    <w:rsid w:val="0093390F"/>
    <w:rsid w:val="00933B9D"/>
    <w:rsid w:val="0093434D"/>
    <w:rsid w:val="009346B9"/>
    <w:rsid w:val="00934750"/>
    <w:rsid w:val="00934A98"/>
    <w:rsid w:val="00934C39"/>
    <w:rsid w:val="00934E17"/>
    <w:rsid w:val="00934F00"/>
    <w:rsid w:val="009350BF"/>
    <w:rsid w:val="009352C5"/>
    <w:rsid w:val="009352C9"/>
    <w:rsid w:val="00935337"/>
    <w:rsid w:val="009353DB"/>
    <w:rsid w:val="009358F8"/>
    <w:rsid w:val="00935C51"/>
    <w:rsid w:val="00935C8F"/>
    <w:rsid w:val="00935E6F"/>
    <w:rsid w:val="00936767"/>
    <w:rsid w:val="00936BB6"/>
    <w:rsid w:val="00936C29"/>
    <w:rsid w:val="00936E7E"/>
    <w:rsid w:val="00936FD8"/>
    <w:rsid w:val="0093710A"/>
    <w:rsid w:val="0093717E"/>
    <w:rsid w:val="009372EF"/>
    <w:rsid w:val="00937883"/>
    <w:rsid w:val="00937A13"/>
    <w:rsid w:val="00937AC7"/>
    <w:rsid w:val="00937BF8"/>
    <w:rsid w:val="00937EAA"/>
    <w:rsid w:val="00940023"/>
    <w:rsid w:val="00940035"/>
    <w:rsid w:val="009401CE"/>
    <w:rsid w:val="009401F1"/>
    <w:rsid w:val="009403BA"/>
    <w:rsid w:val="009406AC"/>
    <w:rsid w:val="00940E34"/>
    <w:rsid w:val="00940FAC"/>
    <w:rsid w:val="009412A7"/>
    <w:rsid w:val="00941AD8"/>
    <w:rsid w:val="00941CF9"/>
    <w:rsid w:val="0094203F"/>
    <w:rsid w:val="009422E4"/>
    <w:rsid w:val="009424A0"/>
    <w:rsid w:val="009424E3"/>
    <w:rsid w:val="009429CA"/>
    <w:rsid w:val="00942A81"/>
    <w:rsid w:val="00942D0B"/>
    <w:rsid w:val="00942E11"/>
    <w:rsid w:val="00942E2D"/>
    <w:rsid w:val="00943136"/>
    <w:rsid w:val="00943179"/>
    <w:rsid w:val="009431C1"/>
    <w:rsid w:val="0094332F"/>
    <w:rsid w:val="009433BB"/>
    <w:rsid w:val="009437A1"/>
    <w:rsid w:val="0094380B"/>
    <w:rsid w:val="00943A63"/>
    <w:rsid w:val="00943B42"/>
    <w:rsid w:val="00943BA9"/>
    <w:rsid w:val="00943C50"/>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04D"/>
    <w:rsid w:val="00946180"/>
    <w:rsid w:val="009462F5"/>
    <w:rsid w:val="0094631A"/>
    <w:rsid w:val="00946470"/>
    <w:rsid w:val="00946568"/>
    <w:rsid w:val="009466DE"/>
    <w:rsid w:val="009467EE"/>
    <w:rsid w:val="00946A3F"/>
    <w:rsid w:val="00946C56"/>
    <w:rsid w:val="00946DAA"/>
    <w:rsid w:val="00946DE8"/>
    <w:rsid w:val="00946F8B"/>
    <w:rsid w:val="0094723C"/>
    <w:rsid w:val="00947341"/>
    <w:rsid w:val="0094755E"/>
    <w:rsid w:val="009477A2"/>
    <w:rsid w:val="00947C35"/>
    <w:rsid w:val="00947EDA"/>
    <w:rsid w:val="0095005D"/>
    <w:rsid w:val="009505C4"/>
    <w:rsid w:val="009505CE"/>
    <w:rsid w:val="0095080E"/>
    <w:rsid w:val="0095086D"/>
    <w:rsid w:val="009508DD"/>
    <w:rsid w:val="00950A88"/>
    <w:rsid w:val="00950F96"/>
    <w:rsid w:val="0095109C"/>
    <w:rsid w:val="00951114"/>
    <w:rsid w:val="0095117D"/>
    <w:rsid w:val="00951405"/>
    <w:rsid w:val="00951492"/>
    <w:rsid w:val="009515BB"/>
    <w:rsid w:val="00951861"/>
    <w:rsid w:val="00951D66"/>
    <w:rsid w:val="00951FAA"/>
    <w:rsid w:val="00951FC5"/>
    <w:rsid w:val="00952283"/>
    <w:rsid w:val="00952322"/>
    <w:rsid w:val="009525C9"/>
    <w:rsid w:val="009526C2"/>
    <w:rsid w:val="0095287B"/>
    <w:rsid w:val="009528F3"/>
    <w:rsid w:val="00952C1D"/>
    <w:rsid w:val="00952C31"/>
    <w:rsid w:val="00952C88"/>
    <w:rsid w:val="00952DD1"/>
    <w:rsid w:val="00952E2A"/>
    <w:rsid w:val="00952F1E"/>
    <w:rsid w:val="00952F54"/>
    <w:rsid w:val="00953511"/>
    <w:rsid w:val="009535E1"/>
    <w:rsid w:val="00953829"/>
    <w:rsid w:val="00953FF1"/>
    <w:rsid w:val="00954365"/>
    <w:rsid w:val="0095442F"/>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67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6E90"/>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D69"/>
    <w:rsid w:val="00962FF3"/>
    <w:rsid w:val="00963170"/>
    <w:rsid w:val="00963581"/>
    <w:rsid w:val="00963643"/>
    <w:rsid w:val="00963CBD"/>
    <w:rsid w:val="00963E63"/>
    <w:rsid w:val="00963F50"/>
    <w:rsid w:val="009642A0"/>
    <w:rsid w:val="009643E8"/>
    <w:rsid w:val="009645E6"/>
    <w:rsid w:val="0096496B"/>
    <w:rsid w:val="00964DDF"/>
    <w:rsid w:val="00964E58"/>
    <w:rsid w:val="009651BC"/>
    <w:rsid w:val="0096536C"/>
    <w:rsid w:val="00965781"/>
    <w:rsid w:val="0096583E"/>
    <w:rsid w:val="00965938"/>
    <w:rsid w:val="00965B43"/>
    <w:rsid w:val="00966093"/>
    <w:rsid w:val="0096616E"/>
    <w:rsid w:val="0096645F"/>
    <w:rsid w:val="00966486"/>
    <w:rsid w:val="009668F5"/>
    <w:rsid w:val="009669A5"/>
    <w:rsid w:val="009669F1"/>
    <w:rsid w:val="00966ED4"/>
    <w:rsid w:val="00966EEA"/>
    <w:rsid w:val="00966FD9"/>
    <w:rsid w:val="009674E9"/>
    <w:rsid w:val="009675B3"/>
    <w:rsid w:val="0096760C"/>
    <w:rsid w:val="00967675"/>
    <w:rsid w:val="00967794"/>
    <w:rsid w:val="009679F6"/>
    <w:rsid w:val="00967BD2"/>
    <w:rsid w:val="00967C04"/>
    <w:rsid w:val="009700EC"/>
    <w:rsid w:val="00970259"/>
    <w:rsid w:val="009704C6"/>
    <w:rsid w:val="00970516"/>
    <w:rsid w:val="009705AA"/>
    <w:rsid w:val="00970B81"/>
    <w:rsid w:val="00970C53"/>
    <w:rsid w:val="00970CED"/>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3FE6"/>
    <w:rsid w:val="00974061"/>
    <w:rsid w:val="009743A7"/>
    <w:rsid w:val="00974DDE"/>
    <w:rsid w:val="009753FC"/>
    <w:rsid w:val="00975622"/>
    <w:rsid w:val="00975D82"/>
    <w:rsid w:val="00976348"/>
    <w:rsid w:val="0097634D"/>
    <w:rsid w:val="009767EC"/>
    <w:rsid w:val="009769CE"/>
    <w:rsid w:val="00976FA2"/>
    <w:rsid w:val="0097712A"/>
    <w:rsid w:val="0097733D"/>
    <w:rsid w:val="0097742F"/>
    <w:rsid w:val="00977A1F"/>
    <w:rsid w:val="00977CE3"/>
    <w:rsid w:val="00977DA1"/>
    <w:rsid w:val="00977EBD"/>
    <w:rsid w:val="00977FC0"/>
    <w:rsid w:val="00977FC2"/>
    <w:rsid w:val="00980169"/>
    <w:rsid w:val="009801DD"/>
    <w:rsid w:val="009802BC"/>
    <w:rsid w:val="0098037A"/>
    <w:rsid w:val="00980460"/>
    <w:rsid w:val="00980883"/>
    <w:rsid w:val="0098092C"/>
    <w:rsid w:val="00980A0C"/>
    <w:rsid w:val="00980A37"/>
    <w:rsid w:val="009811A7"/>
    <w:rsid w:val="0098124B"/>
    <w:rsid w:val="0098124E"/>
    <w:rsid w:val="009817B6"/>
    <w:rsid w:val="00981A69"/>
    <w:rsid w:val="00981A79"/>
    <w:rsid w:val="00981BAC"/>
    <w:rsid w:val="00981CA9"/>
    <w:rsid w:val="009821C0"/>
    <w:rsid w:val="009822EA"/>
    <w:rsid w:val="009823DE"/>
    <w:rsid w:val="0098285E"/>
    <w:rsid w:val="00982A63"/>
    <w:rsid w:val="00982C76"/>
    <w:rsid w:val="00982CDF"/>
    <w:rsid w:val="00982FA9"/>
    <w:rsid w:val="009830AE"/>
    <w:rsid w:val="009832A8"/>
    <w:rsid w:val="009836E5"/>
    <w:rsid w:val="009837FF"/>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4D7"/>
    <w:rsid w:val="009877FC"/>
    <w:rsid w:val="00990151"/>
    <w:rsid w:val="009905E9"/>
    <w:rsid w:val="00990A70"/>
    <w:rsid w:val="00990B43"/>
    <w:rsid w:val="00990D45"/>
    <w:rsid w:val="00990EAC"/>
    <w:rsid w:val="009911A5"/>
    <w:rsid w:val="009918F3"/>
    <w:rsid w:val="00991A4E"/>
    <w:rsid w:val="00991D6A"/>
    <w:rsid w:val="009920FF"/>
    <w:rsid w:val="009922CC"/>
    <w:rsid w:val="00992CAA"/>
    <w:rsid w:val="00993822"/>
    <w:rsid w:val="00993836"/>
    <w:rsid w:val="00993A5E"/>
    <w:rsid w:val="00993C42"/>
    <w:rsid w:val="0099402A"/>
    <w:rsid w:val="009941F6"/>
    <w:rsid w:val="0099429A"/>
    <w:rsid w:val="00994649"/>
    <w:rsid w:val="00994726"/>
    <w:rsid w:val="00994873"/>
    <w:rsid w:val="00994A10"/>
    <w:rsid w:val="00994B24"/>
    <w:rsid w:val="00994C64"/>
    <w:rsid w:val="00994C85"/>
    <w:rsid w:val="00994D22"/>
    <w:rsid w:val="00994E09"/>
    <w:rsid w:val="00994EA7"/>
    <w:rsid w:val="00994F4B"/>
    <w:rsid w:val="00995097"/>
    <w:rsid w:val="009950B6"/>
    <w:rsid w:val="00995141"/>
    <w:rsid w:val="009954B2"/>
    <w:rsid w:val="009957D9"/>
    <w:rsid w:val="009958A4"/>
    <w:rsid w:val="00995A7C"/>
    <w:rsid w:val="00996354"/>
    <w:rsid w:val="009968AF"/>
    <w:rsid w:val="00996AEB"/>
    <w:rsid w:val="00996B41"/>
    <w:rsid w:val="00996BE8"/>
    <w:rsid w:val="00996D51"/>
    <w:rsid w:val="00996EAE"/>
    <w:rsid w:val="00997119"/>
    <w:rsid w:val="009972A1"/>
    <w:rsid w:val="00997330"/>
    <w:rsid w:val="009973B7"/>
    <w:rsid w:val="0099764C"/>
    <w:rsid w:val="00997662"/>
    <w:rsid w:val="009978E4"/>
    <w:rsid w:val="009978FA"/>
    <w:rsid w:val="009A01E9"/>
    <w:rsid w:val="009A0398"/>
    <w:rsid w:val="009A05B7"/>
    <w:rsid w:val="009A0E19"/>
    <w:rsid w:val="009A0F11"/>
    <w:rsid w:val="009A100A"/>
    <w:rsid w:val="009A111C"/>
    <w:rsid w:val="009A1267"/>
    <w:rsid w:val="009A1451"/>
    <w:rsid w:val="009A16BB"/>
    <w:rsid w:val="009A16E1"/>
    <w:rsid w:val="009A16F7"/>
    <w:rsid w:val="009A18BD"/>
    <w:rsid w:val="009A19C5"/>
    <w:rsid w:val="009A1B99"/>
    <w:rsid w:val="009A1F79"/>
    <w:rsid w:val="009A2166"/>
    <w:rsid w:val="009A2474"/>
    <w:rsid w:val="009A266B"/>
    <w:rsid w:val="009A29B3"/>
    <w:rsid w:val="009A3074"/>
    <w:rsid w:val="009A31E9"/>
    <w:rsid w:val="009A31FB"/>
    <w:rsid w:val="009A33EF"/>
    <w:rsid w:val="009A33F0"/>
    <w:rsid w:val="009A34D8"/>
    <w:rsid w:val="009A353F"/>
    <w:rsid w:val="009A3611"/>
    <w:rsid w:val="009A3B0D"/>
    <w:rsid w:val="009A3CE1"/>
    <w:rsid w:val="009A40CE"/>
    <w:rsid w:val="009A413D"/>
    <w:rsid w:val="009A4661"/>
    <w:rsid w:val="009A4863"/>
    <w:rsid w:val="009A48D8"/>
    <w:rsid w:val="009A4D63"/>
    <w:rsid w:val="009A4F88"/>
    <w:rsid w:val="009A50E6"/>
    <w:rsid w:val="009A5A05"/>
    <w:rsid w:val="009A5AD2"/>
    <w:rsid w:val="009A5C17"/>
    <w:rsid w:val="009A63CD"/>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EF1"/>
    <w:rsid w:val="009B0F23"/>
    <w:rsid w:val="009B12C7"/>
    <w:rsid w:val="009B1F65"/>
    <w:rsid w:val="009B21F9"/>
    <w:rsid w:val="009B2211"/>
    <w:rsid w:val="009B22E0"/>
    <w:rsid w:val="009B2435"/>
    <w:rsid w:val="009B2512"/>
    <w:rsid w:val="009B26D9"/>
    <w:rsid w:val="009B2AE9"/>
    <w:rsid w:val="009B2B38"/>
    <w:rsid w:val="009B2EC6"/>
    <w:rsid w:val="009B2FBD"/>
    <w:rsid w:val="009B34C3"/>
    <w:rsid w:val="009B3588"/>
    <w:rsid w:val="009B3716"/>
    <w:rsid w:val="009B381C"/>
    <w:rsid w:val="009B3882"/>
    <w:rsid w:val="009B39E4"/>
    <w:rsid w:val="009B3AAA"/>
    <w:rsid w:val="009B3BBD"/>
    <w:rsid w:val="009B3E4B"/>
    <w:rsid w:val="009B41F6"/>
    <w:rsid w:val="009B4450"/>
    <w:rsid w:val="009B4524"/>
    <w:rsid w:val="009B4AB4"/>
    <w:rsid w:val="009B4E5E"/>
    <w:rsid w:val="009B4EE7"/>
    <w:rsid w:val="009B57D9"/>
    <w:rsid w:val="009B60F7"/>
    <w:rsid w:val="009B6225"/>
    <w:rsid w:val="009B63DC"/>
    <w:rsid w:val="009B65DA"/>
    <w:rsid w:val="009B6CCF"/>
    <w:rsid w:val="009B71D2"/>
    <w:rsid w:val="009B725C"/>
    <w:rsid w:val="009B7260"/>
    <w:rsid w:val="009B76D9"/>
    <w:rsid w:val="009B773D"/>
    <w:rsid w:val="009B77B1"/>
    <w:rsid w:val="009B7A0C"/>
    <w:rsid w:val="009B7ABB"/>
    <w:rsid w:val="009C0336"/>
    <w:rsid w:val="009C0994"/>
    <w:rsid w:val="009C0FBD"/>
    <w:rsid w:val="009C1230"/>
    <w:rsid w:val="009C1392"/>
    <w:rsid w:val="009C177F"/>
    <w:rsid w:val="009C18B3"/>
    <w:rsid w:val="009C19A4"/>
    <w:rsid w:val="009C1ADD"/>
    <w:rsid w:val="009C1D8E"/>
    <w:rsid w:val="009C1E83"/>
    <w:rsid w:val="009C21A0"/>
    <w:rsid w:val="009C2648"/>
    <w:rsid w:val="009C27D0"/>
    <w:rsid w:val="009C2905"/>
    <w:rsid w:val="009C2978"/>
    <w:rsid w:val="009C2981"/>
    <w:rsid w:val="009C2BE1"/>
    <w:rsid w:val="009C2C4B"/>
    <w:rsid w:val="009C2DD2"/>
    <w:rsid w:val="009C2F96"/>
    <w:rsid w:val="009C30D6"/>
    <w:rsid w:val="009C31DE"/>
    <w:rsid w:val="009C33D1"/>
    <w:rsid w:val="009C36E7"/>
    <w:rsid w:val="009C3A37"/>
    <w:rsid w:val="009C3B99"/>
    <w:rsid w:val="009C3C8D"/>
    <w:rsid w:val="009C3DB4"/>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247"/>
    <w:rsid w:val="009D14B2"/>
    <w:rsid w:val="009D186F"/>
    <w:rsid w:val="009D1C32"/>
    <w:rsid w:val="009D1D92"/>
    <w:rsid w:val="009D2402"/>
    <w:rsid w:val="009D2586"/>
    <w:rsid w:val="009D267E"/>
    <w:rsid w:val="009D276C"/>
    <w:rsid w:val="009D3B92"/>
    <w:rsid w:val="009D3E1A"/>
    <w:rsid w:val="009D4339"/>
    <w:rsid w:val="009D444F"/>
    <w:rsid w:val="009D4D68"/>
    <w:rsid w:val="009D544F"/>
    <w:rsid w:val="009D594D"/>
    <w:rsid w:val="009D5976"/>
    <w:rsid w:val="009D5CDF"/>
    <w:rsid w:val="009D5E13"/>
    <w:rsid w:val="009D6003"/>
    <w:rsid w:val="009D6209"/>
    <w:rsid w:val="009D62EB"/>
    <w:rsid w:val="009D698E"/>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BC"/>
    <w:rsid w:val="009E23C5"/>
    <w:rsid w:val="009E2418"/>
    <w:rsid w:val="009E2469"/>
    <w:rsid w:val="009E26CE"/>
    <w:rsid w:val="009E276C"/>
    <w:rsid w:val="009E28DA"/>
    <w:rsid w:val="009E2C4E"/>
    <w:rsid w:val="009E2D0D"/>
    <w:rsid w:val="009E2E43"/>
    <w:rsid w:val="009E302F"/>
    <w:rsid w:val="009E30FA"/>
    <w:rsid w:val="009E37A9"/>
    <w:rsid w:val="009E3857"/>
    <w:rsid w:val="009E3B2B"/>
    <w:rsid w:val="009E3BCE"/>
    <w:rsid w:val="009E3FB3"/>
    <w:rsid w:val="009E41D5"/>
    <w:rsid w:val="009E4210"/>
    <w:rsid w:val="009E4222"/>
    <w:rsid w:val="009E4362"/>
    <w:rsid w:val="009E4993"/>
    <w:rsid w:val="009E4A05"/>
    <w:rsid w:val="009E4D14"/>
    <w:rsid w:val="009E4F3F"/>
    <w:rsid w:val="009E4F64"/>
    <w:rsid w:val="009E4FF4"/>
    <w:rsid w:val="009E5145"/>
    <w:rsid w:val="009E5646"/>
    <w:rsid w:val="009E5783"/>
    <w:rsid w:val="009E594A"/>
    <w:rsid w:val="009E5AF5"/>
    <w:rsid w:val="009E5D35"/>
    <w:rsid w:val="009E5E17"/>
    <w:rsid w:val="009E5FBB"/>
    <w:rsid w:val="009E63B9"/>
    <w:rsid w:val="009E6772"/>
    <w:rsid w:val="009E6873"/>
    <w:rsid w:val="009E6CB7"/>
    <w:rsid w:val="009E6E4C"/>
    <w:rsid w:val="009E7181"/>
    <w:rsid w:val="009E741D"/>
    <w:rsid w:val="009E758F"/>
    <w:rsid w:val="009E762E"/>
    <w:rsid w:val="009E76DD"/>
    <w:rsid w:val="009E78CF"/>
    <w:rsid w:val="009E7903"/>
    <w:rsid w:val="009E7F0D"/>
    <w:rsid w:val="009F00DF"/>
    <w:rsid w:val="009F02E0"/>
    <w:rsid w:val="009F0470"/>
    <w:rsid w:val="009F0712"/>
    <w:rsid w:val="009F0A42"/>
    <w:rsid w:val="009F0B13"/>
    <w:rsid w:val="009F0B8C"/>
    <w:rsid w:val="009F0DCF"/>
    <w:rsid w:val="009F0EB0"/>
    <w:rsid w:val="009F0EB6"/>
    <w:rsid w:val="009F0F02"/>
    <w:rsid w:val="009F10CE"/>
    <w:rsid w:val="009F155C"/>
    <w:rsid w:val="009F1A4F"/>
    <w:rsid w:val="009F215A"/>
    <w:rsid w:val="009F22BE"/>
    <w:rsid w:val="009F22F2"/>
    <w:rsid w:val="009F27D9"/>
    <w:rsid w:val="009F29A0"/>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50"/>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A4"/>
    <w:rsid w:val="009F64A9"/>
    <w:rsid w:val="009F656A"/>
    <w:rsid w:val="009F6D53"/>
    <w:rsid w:val="009F6DF4"/>
    <w:rsid w:val="009F6E71"/>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C6"/>
    <w:rsid w:val="00A021DD"/>
    <w:rsid w:val="00A027E9"/>
    <w:rsid w:val="00A02832"/>
    <w:rsid w:val="00A02A31"/>
    <w:rsid w:val="00A02A8A"/>
    <w:rsid w:val="00A02FCE"/>
    <w:rsid w:val="00A0301C"/>
    <w:rsid w:val="00A030C0"/>
    <w:rsid w:val="00A032AA"/>
    <w:rsid w:val="00A033E8"/>
    <w:rsid w:val="00A03846"/>
    <w:rsid w:val="00A038A0"/>
    <w:rsid w:val="00A038CF"/>
    <w:rsid w:val="00A038DE"/>
    <w:rsid w:val="00A0394F"/>
    <w:rsid w:val="00A03C18"/>
    <w:rsid w:val="00A04123"/>
    <w:rsid w:val="00A0460B"/>
    <w:rsid w:val="00A04B4A"/>
    <w:rsid w:val="00A04BC1"/>
    <w:rsid w:val="00A04CAD"/>
    <w:rsid w:val="00A04DB5"/>
    <w:rsid w:val="00A050F1"/>
    <w:rsid w:val="00A0528D"/>
    <w:rsid w:val="00A052D8"/>
    <w:rsid w:val="00A05549"/>
    <w:rsid w:val="00A05975"/>
    <w:rsid w:val="00A05F54"/>
    <w:rsid w:val="00A06095"/>
    <w:rsid w:val="00A066EB"/>
    <w:rsid w:val="00A06774"/>
    <w:rsid w:val="00A06BB4"/>
    <w:rsid w:val="00A06DF2"/>
    <w:rsid w:val="00A07028"/>
    <w:rsid w:val="00A071E5"/>
    <w:rsid w:val="00A0729B"/>
    <w:rsid w:val="00A0770B"/>
    <w:rsid w:val="00A10031"/>
    <w:rsid w:val="00A102F5"/>
    <w:rsid w:val="00A1030A"/>
    <w:rsid w:val="00A10457"/>
    <w:rsid w:val="00A107EE"/>
    <w:rsid w:val="00A10B24"/>
    <w:rsid w:val="00A10DBF"/>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980"/>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AD9"/>
    <w:rsid w:val="00A15B52"/>
    <w:rsid w:val="00A15C26"/>
    <w:rsid w:val="00A15C91"/>
    <w:rsid w:val="00A16241"/>
    <w:rsid w:val="00A16294"/>
    <w:rsid w:val="00A162CF"/>
    <w:rsid w:val="00A16557"/>
    <w:rsid w:val="00A169EB"/>
    <w:rsid w:val="00A16C03"/>
    <w:rsid w:val="00A178C3"/>
    <w:rsid w:val="00A178EE"/>
    <w:rsid w:val="00A20376"/>
    <w:rsid w:val="00A206B8"/>
    <w:rsid w:val="00A20962"/>
    <w:rsid w:val="00A20BFC"/>
    <w:rsid w:val="00A2103E"/>
    <w:rsid w:val="00A210B0"/>
    <w:rsid w:val="00A217B0"/>
    <w:rsid w:val="00A217F3"/>
    <w:rsid w:val="00A21DA8"/>
    <w:rsid w:val="00A21EFA"/>
    <w:rsid w:val="00A223F5"/>
    <w:rsid w:val="00A2295D"/>
    <w:rsid w:val="00A22A57"/>
    <w:rsid w:val="00A22AC3"/>
    <w:rsid w:val="00A22CF7"/>
    <w:rsid w:val="00A22F6C"/>
    <w:rsid w:val="00A2310A"/>
    <w:rsid w:val="00A23131"/>
    <w:rsid w:val="00A23398"/>
    <w:rsid w:val="00A2365B"/>
    <w:rsid w:val="00A2380A"/>
    <w:rsid w:val="00A23A15"/>
    <w:rsid w:val="00A23BB1"/>
    <w:rsid w:val="00A2454D"/>
    <w:rsid w:val="00A24828"/>
    <w:rsid w:val="00A24947"/>
    <w:rsid w:val="00A24AC1"/>
    <w:rsid w:val="00A24C17"/>
    <w:rsid w:val="00A24EF7"/>
    <w:rsid w:val="00A250A2"/>
    <w:rsid w:val="00A250BB"/>
    <w:rsid w:val="00A2526B"/>
    <w:rsid w:val="00A25733"/>
    <w:rsid w:val="00A25A64"/>
    <w:rsid w:val="00A25F05"/>
    <w:rsid w:val="00A25F78"/>
    <w:rsid w:val="00A2607F"/>
    <w:rsid w:val="00A26107"/>
    <w:rsid w:val="00A262BB"/>
    <w:rsid w:val="00A263C6"/>
    <w:rsid w:val="00A26BDE"/>
    <w:rsid w:val="00A2710D"/>
    <w:rsid w:val="00A2740F"/>
    <w:rsid w:val="00A274C1"/>
    <w:rsid w:val="00A27834"/>
    <w:rsid w:val="00A27B5A"/>
    <w:rsid w:val="00A27D09"/>
    <w:rsid w:val="00A27D5B"/>
    <w:rsid w:val="00A27DDD"/>
    <w:rsid w:val="00A27DF7"/>
    <w:rsid w:val="00A27EDB"/>
    <w:rsid w:val="00A27F4D"/>
    <w:rsid w:val="00A28C24"/>
    <w:rsid w:val="00A3033D"/>
    <w:rsid w:val="00A306C0"/>
    <w:rsid w:val="00A30A7F"/>
    <w:rsid w:val="00A30C39"/>
    <w:rsid w:val="00A30FB4"/>
    <w:rsid w:val="00A310BE"/>
    <w:rsid w:val="00A31230"/>
    <w:rsid w:val="00A31338"/>
    <w:rsid w:val="00A31351"/>
    <w:rsid w:val="00A31769"/>
    <w:rsid w:val="00A31867"/>
    <w:rsid w:val="00A31A8A"/>
    <w:rsid w:val="00A31AF6"/>
    <w:rsid w:val="00A31C5B"/>
    <w:rsid w:val="00A31CBD"/>
    <w:rsid w:val="00A32293"/>
    <w:rsid w:val="00A3235E"/>
    <w:rsid w:val="00A325A1"/>
    <w:rsid w:val="00A32A10"/>
    <w:rsid w:val="00A32E39"/>
    <w:rsid w:val="00A32ED5"/>
    <w:rsid w:val="00A33438"/>
    <w:rsid w:val="00A33455"/>
    <w:rsid w:val="00A33945"/>
    <w:rsid w:val="00A33A7D"/>
    <w:rsid w:val="00A33E4D"/>
    <w:rsid w:val="00A342DA"/>
    <w:rsid w:val="00A3440B"/>
    <w:rsid w:val="00A34436"/>
    <w:rsid w:val="00A34798"/>
    <w:rsid w:val="00A3482D"/>
    <w:rsid w:val="00A3493B"/>
    <w:rsid w:val="00A349E6"/>
    <w:rsid w:val="00A34AB0"/>
    <w:rsid w:val="00A34B90"/>
    <w:rsid w:val="00A34D8E"/>
    <w:rsid w:val="00A34D9B"/>
    <w:rsid w:val="00A34E68"/>
    <w:rsid w:val="00A34EAE"/>
    <w:rsid w:val="00A34F10"/>
    <w:rsid w:val="00A350D2"/>
    <w:rsid w:val="00A35210"/>
    <w:rsid w:val="00A3541D"/>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48C"/>
    <w:rsid w:val="00A37824"/>
    <w:rsid w:val="00A37A6A"/>
    <w:rsid w:val="00A37AB8"/>
    <w:rsid w:val="00A37D30"/>
    <w:rsid w:val="00A37D53"/>
    <w:rsid w:val="00A37DDD"/>
    <w:rsid w:val="00A37E80"/>
    <w:rsid w:val="00A401D4"/>
    <w:rsid w:val="00A40227"/>
    <w:rsid w:val="00A40814"/>
    <w:rsid w:val="00A40E01"/>
    <w:rsid w:val="00A4132B"/>
    <w:rsid w:val="00A4171B"/>
    <w:rsid w:val="00A417D2"/>
    <w:rsid w:val="00A41909"/>
    <w:rsid w:val="00A41E10"/>
    <w:rsid w:val="00A41FA4"/>
    <w:rsid w:val="00A42345"/>
    <w:rsid w:val="00A4253F"/>
    <w:rsid w:val="00A42551"/>
    <w:rsid w:val="00A4273A"/>
    <w:rsid w:val="00A42A16"/>
    <w:rsid w:val="00A42BE9"/>
    <w:rsid w:val="00A43064"/>
    <w:rsid w:val="00A430E9"/>
    <w:rsid w:val="00A431CA"/>
    <w:rsid w:val="00A435B1"/>
    <w:rsid w:val="00A43765"/>
    <w:rsid w:val="00A439F1"/>
    <w:rsid w:val="00A43BBA"/>
    <w:rsid w:val="00A43D35"/>
    <w:rsid w:val="00A4412E"/>
    <w:rsid w:val="00A445DF"/>
    <w:rsid w:val="00A448BB"/>
    <w:rsid w:val="00A44DB3"/>
    <w:rsid w:val="00A45165"/>
    <w:rsid w:val="00A4518D"/>
    <w:rsid w:val="00A45261"/>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27"/>
    <w:rsid w:val="00A470A5"/>
    <w:rsid w:val="00A4724E"/>
    <w:rsid w:val="00A47366"/>
    <w:rsid w:val="00A478BD"/>
    <w:rsid w:val="00A47906"/>
    <w:rsid w:val="00A47B33"/>
    <w:rsid w:val="00A47CCA"/>
    <w:rsid w:val="00A47E3D"/>
    <w:rsid w:val="00A47E65"/>
    <w:rsid w:val="00A47E8D"/>
    <w:rsid w:val="00A50028"/>
    <w:rsid w:val="00A501DE"/>
    <w:rsid w:val="00A506BC"/>
    <w:rsid w:val="00A50806"/>
    <w:rsid w:val="00A5080A"/>
    <w:rsid w:val="00A50888"/>
    <w:rsid w:val="00A508E3"/>
    <w:rsid w:val="00A50B72"/>
    <w:rsid w:val="00A50C22"/>
    <w:rsid w:val="00A50D91"/>
    <w:rsid w:val="00A51086"/>
    <w:rsid w:val="00A51167"/>
    <w:rsid w:val="00A5138E"/>
    <w:rsid w:val="00A51C46"/>
    <w:rsid w:val="00A51E31"/>
    <w:rsid w:val="00A51E5C"/>
    <w:rsid w:val="00A52185"/>
    <w:rsid w:val="00A5255F"/>
    <w:rsid w:val="00A525B9"/>
    <w:rsid w:val="00A5268C"/>
    <w:rsid w:val="00A528ED"/>
    <w:rsid w:val="00A5291A"/>
    <w:rsid w:val="00A52A0B"/>
    <w:rsid w:val="00A52FD9"/>
    <w:rsid w:val="00A530C8"/>
    <w:rsid w:val="00A531E0"/>
    <w:rsid w:val="00A5342A"/>
    <w:rsid w:val="00A535C4"/>
    <w:rsid w:val="00A537AD"/>
    <w:rsid w:val="00A537D7"/>
    <w:rsid w:val="00A53874"/>
    <w:rsid w:val="00A539D1"/>
    <w:rsid w:val="00A53A07"/>
    <w:rsid w:val="00A53B9D"/>
    <w:rsid w:val="00A53BC5"/>
    <w:rsid w:val="00A53CB5"/>
    <w:rsid w:val="00A53DCF"/>
    <w:rsid w:val="00A53E89"/>
    <w:rsid w:val="00A54142"/>
    <w:rsid w:val="00A544A4"/>
    <w:rsid w:val="00A546DB"/>
    <w:rsid w:val="00A5490F"/>
    <w:rsid w:val="00A54A3B"/>
    <w:rsid w:val="00A54C07"/>
    <w:rsid w:val="00A54D21"/>
    <w:rsid w:val="00A54F4C"/>
    <w:rsid w:val="00A55237"/>
    <w:rsid w:val="00A552CB"/>
    <w:rsid w:val="00A558A8"/>
    <w:rsid w:val="00A559C4"/>
    <w:rsid w:val="00A55D1A"/>
    <w:rsid w:val="00A55D30"/>
    <w:rsid w:val="00A55DD6"/>
    <w:rsid w:val="00A5613D"/>
    <w:rsid w:val="00A565D6"/>
    <w:rsid w:val="00A56993"/>
    <w:rsid w:val="00A569A2"/>
    <w:rsid w:val="00A569D2"/>
    <w:rsid w:val="00A56A10"/>
    <w:rsid w:val="00A56AAA"/>
    <w:rsid w:val="00A56BAA"/>
    <w:rsid w:val="00A56C22"/>
    <w:rsid w:val="00A56C9F"/>
    <w:rsid w:val="00A56D52"/>
    <w:rsid w:val="00A57206"/>
    <w:rsid w:val="00A573AA"/>
    <w:rsid w:val="00A57415"/>
    <w:rsid w:val="00A57418"/>
    <w:rsid w:val="00A575DB"/>
    <w:rsid w:val="00A57B06"/>
    <w:rsid w:val="00A57FF3"/>
    <w:rsid w:val="00A6018F"/>
    <w:rsid w:val="00A6055B"/>
    <w:rsid w:val="00A606A4"/>
    <w:rsid w:val="00A607A3"/>
    <w:rsid w:val="00A609E0"/>
    <w:rsid w:val="00A60B05"/>
    <w:rsid w:val="00A60EDB"/>
    <w:rsid w:val="00A61033"/>
    <w:rsid w:val="00A6112B"/>
    <w:rsid w:val="00A612D1"/>
    <w:rsid w:val="00A6147B"/>
    <w:rsid w:val="00A614A6"/>
    <w:rsid w:val="00A61D8A"/>
    <w:rsid w:val="00A61DDD"/>
    <w:rsid w:val="00A623B3"/>
    <w:rsid w:val="00A62959"/>
    <w:rsid w:val="00A630DE"/>
    <w:rsid w:val="00A63724"/>
    <w:rsid w:val="00A63BF6"/>
    <w:rsid w:val="00A63F0A"/>
    <w:rsid w:val="00A6407C"/>
    <w:rsid w:val="00A641E4"/>
    <w:rsid w:val="00A641EE"/>
    <w:rsid w:val="00A6458B"/>
    <w:rsid w:val="00A64772"/>
    <w:rsid w:val="00A649DE"/>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BC"/>
    <w:rsid w:val="00A66EFD"/>
    <w:rsid w:val="00A670F2"/>
    <w:rsid w:val="00A67122"/>
    <w:rsid w:val="00A6719A"/>
    <w:rsid w:val="00A671E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1F2E"/>
    <w:rsid w:val="00A7203C"/>
    <w:rsid w:val="00A723A9"/>
    <w:rsid w:val="00A7249D"/>
    <w:rsid w:val="00A724C5"/>
    <w:rsid w:val="00A72A33"/>
    <w:rsid w:val="00A72BE1"/>
    <w:rsid w:val="00A72CA1"/>
    <w:rsid w:val="00A72EC8"/>
    <w:rsid w:val="00A73042"/>
    <w:rsid w:val="00A73119"/>
    <w:rsid w:val="00A7346B"/>
    <w:rsid w:val="00A7382C"/>
    <w:rsid w:val="00A73ABB"/>
    <w:rsid w:val="00A73C47"/>
    <w:rsid w:val="00A740CD"/>
    <w:rsid w:val="00A74410"/>
    <w:rsid w:val="00A74553"/>
    <w:rsid w:val="00A74590"/>
    <w:rsid w:val="00A74C2D"/>
    <w:rsid w:val="00A7526F"/>
    <w:rsid w:val="00A75314"/>
    <w:rsid w:val="00A75688"/>
    <w:rsid w:val="00A75742"/>
    <w:rsid w:val="00A75B37"/>
    <w:rsid w:val="00A765A3"/>
    <w:rsid w:val="00A76814"/>
    <w:rsid w:val="00A768B5"/>
    <w:rsid w:val="00A769DE"/>
    <w:rsid w:val="00A76BA8"/>
    <w:rsid w:val="00A76C4A"/>
    <w:rsid w:val="00A77A08"/>
    <w:rsid w:val="00A77A68"/>
    <w:rsid w:val="00A8025E"/>
    <w:rsid w:val="00A80D37"/>
    <w:rsid w:val="00A80E7E"/>
    <w:rsid w:val="00A810CE"/>
    <w:rsid w:val="00A8117B"/>
    <w:rsid w:val="00A81217"/>
    <w:rsid w:val="00A81499"/>
    <w:rsid w:val="00A8187D"/>
    <w:rsid w:val="00A81A35"/>
    <w:rsid w:val="00A81A85"/>
    <w:rsid w:val="00A81B0A"/>
    <w:rsid w:val="00A81BA5"/>
    <w:rsid w:val="00A81CC3"/>
    <w:rsid w:val="00A82422"/>
    <w:rsid w:val="00A82697"/>
    <w:rsid w:val="00A82B61"/>
    <w:rsid w:val="00A830EA"/>
    <w:rsid w:val="00A83527"/>
    <w:rsid w:val="00A83605"/>
    <w:rsid w:val="00A83632"/>
    <w:rsid w:val="00A836A6"/>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944"/>
    <w:rsid w:val="00A85B5C"/>
    <w:rsid w:val="00A85B93"/>
    <w:rsid w:val="00A85EA9"/>
    <w:rsid w:val="00A85EF0"/>
    <w:rsid w:val="00A85F59"/>
    <w:rsid w:val="00A86A82"/>
    <w:rsid w:val="00A86AB9"/>
    <w:rsid w:val="00A86ABF"/>
    <w:rsid w:val="00A86B4E"/>
    <w:rsid w:val="00A86C29"/>
    <w:rsid w:val="00A86E21"/>
    <w:rsid w:val="00A870B5"/>
    <w:rsid w:val="00A8748B"/>
    <w:rsid w:val="00A874F8"/>
    <w:rsid w:val="00A87705"/>
    <w:rsid w:val="00A87B8F"/>
    <w:rsid w:val="00A87D1F"/>
    <w:rsid w:val="00A87E6F"/>
    <w:rsid w:val="00A90025"/>
    <w:rsid w:val="00A90126"/>
    <w:rsid w:val="00A90510"/>
    <w:rsid w:val="00A906D4"/>
    <w:rsid w:val="00A906DC"/>
    <w:rsid w:val="00A90902"/>
    <w:rsid w:val="00A90B2D"/>
    <w:rsid w:val="00A90B50"/>
    <w:rsid w:val="00A90C07"/>
    <w:rsid w:val="00A9105C"/>
    <w:rsid w:val="00A91121"/>
    <w:rsid w:val="00A91173"/>
    <w:rsid w:val="00A91294"/>
    <w:rsid w:val="00A915C4"/>
    <w:rsid w:val="00A9161E"/>
    <w:rsid w:val="00A918ED"/>
    <w:rsid w:val="00A91BD4"/>
    <w:rsid w:val="00A9238B"/>
    <w:rsid w:val="00A926A1"/>
    <w:rsid w:val="00A92954"/>
    <w:rsid w:val="00A92A27"/>
    <w:rsid w:val="00A92D8F"/>
    <w:rsid w:val="00A9324F"/>
    <w:rsid w:val="00A9349C"/>
    <w:rsid w:val="00A938E6"/>
    <w:rsid w:val="00A93C61"/>
    <w:rsid w:val="00A940C6"/>
    <w:rsid w:val="00A94255"/>
    <w:rsid w:val="00A94515"/>
    <w:rsid w:val="00A94545"/>
    <w:rsid w:val="00A94646"/>
    <w:rsid w:val="00A94932"/>
    <w:rsid w:val="00A94B22"/>
    <w:rsid w:val="00A94EB2"/>
    <w:rsid w:val="00A950AC"/>
    <w:rsid w:val="00A95682"/>
    <w:rsid w:val="00A956D0"/>
    <w:rsid w:val="00A95937"/>
    <w:rsid w:val="00A95DE4"/>
    <w:rsid w:val="00A96574"/>
    <w:rsid w:val="00A96828"/>
    <w:rsid w:val="00A96A80"/>
    <w:rsid w:val="00A97337"/>
    <w:rsid w:val="00A9789A"/>
    <w:rsid w:val="00A97B18"/>
    <w:rsid w:val="00A97C45"/>
    <w:rsid w:val="00A97DC5"/>
    <w:rsid w:val="00AA0091"/>
    <w:rsid w:val="00AA02BA"/>
    <w:rsid w:val="00AA06BB"/>
    <w:rsid w:val="00AA09BE"/>
    <w:rsid w:val="00AA0AB7"/>
    <w:rsid w:val="00AA0AFC"/>
    <w:rsid w:val="00AA1277"/>
    <w:rsid w:val="00AA1299"/>
    <w:rsid w:val="00AA137E"/>
    <w:rsid w:val="00AA1440"/>
    <w:rsid w:val="00AA14C3"/>
    <w:rsid w:val="00AA15EE"/>
    <w:rsid w:val="00AA1649"/>
    <w:rsid w:val="00AA191B"/>
    <w:rsid w:val="00AA19B5"/>
    <w:rsid w:val="00AA2654"/>
    <w:rsid w:val="00AA2736"/>
    <w:rsid w:val="00AA275D"/>
    <w:rsid w:val="00AA2A05"/>
    <w:rsid w:val="00AA2FBD"/>
    <w:rsid w:val="00AA3338"/>
    <w:rsid w:val="00AA33A6"/>
    <w:rsid w:val="00AA3625"/>
    <w:rsid w:val="00AA36B5"/>
    <w:rsid w:val="00AA3752"/>
    <w:rsid w:val="00AA3800"/>
    <w:rsid w:val="00AA383B"/>
    <w:rsid w:val="00AA3B2E"/>
    <w:rsid w:val="00AA4027"/>
    <w:rsid w:val="00AA41EE"/>
    <w:rsid w:val="00AA4396"/>
    <w:rsid w:val="00AA447E"/>
    <w:rsid w:val="00AA4621"/>
    <w:rsid w:val="00AA4DB8"/>
    <w:rsid w:val="00AA50E7"/>
    <w:rsid w:val="00AA57A4"/>
    <w:rsid w:val="00AA59B5"/>
    <w:rsid w:val="00AA5D80"/>
    <w:rsid w:val="00AA5EE4"/>
    <w:rsid w:val="00AA64DF"/>
    <w:rsid w:val="00AA665B"/>
    <w:rsid w:val="00AA686C"/>
    <w:rsid w:val="00AA6A7D"/>
    <w:rsid w:val="00AA6C10"/>
    <w:rsid w:val="00AA6D7A"/>
    <w:rsid w:val="00AA6F6E"/>
    <w:rsid w:val="00AA73D1"/>
    <w:rsid w:val="00AA7434"/>
    <w:rsid w:val="00AA758B"/>
    <w:rsid w:val="00AA7709"/>
    <w:rsid w:val="00AA7819"/>
    <w:rsid w:val="00AA7A81"/>
    <w:rsid w:val="00AA7B92"/>
    <w:rsid w:val="00AA7C00"/>
    <w:rsid w:val="00AA7D98"/>
    <w:rsid w:val="00AA7E73"/>
    <w:rsid w:val="00AA7FA4"/>
    <w:rsid w:val="00AA7FEE"/>
    <w:rsid w:val="00AB013E"/>
    <w:rsid w:val="00AB0229"/>
    <w:rsid w:val="00AB03B1"/>
    <w:rsid w:val="00AB04F1"/>
    <w:rsid w:val="00AB058B"/>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40C2"/>
    <w:rsid w:val="00AB431D"/>
    <w:rsid w:val="00AB4325"/>
    <w:rsid w:val="00AB44A1"/>
    <w:rsid w:val="00AB47A7"/>
    <w:rsid w:val="00AB4AE2"/>
    <w:rsid w:val="00AB4B4D"/>
    <w:rsid w:val="00AB4B95"/>
    <w:rsid w:val="00AB5094"/>
    <w:rsid w:val="00AB536A"/>
    <w:rsid w:val="00AB5576"/>
    <w:rsid w:val="00AB55D1"/>
    <w:rsid w:val="00AB57DB"/>
    <w:rsid w:val="00AB594E"/>
    <w:rsid w:val="00AB59B7"/>
    <w:rsid w:val="00AB5B51"/>
    <w:rsid w:val="00AB5E9A"/>
    <w:rsid w:val="00AB5F9D"/>
    <w:rsid w:val="00AB621D"/>
    <w:rsid w:val="00AB626D"/>
    <w:rsid w:val="00AB64D1"/>
    <w:rsid w:val="00AB6733"/>
    <w:rsid w:val="00AB67B7"/>
    <w:rsid w:val="00AB6A45"/>
    <w:rsid w:val="00AB6D48"/>
    <w:rsid w:val="00AB6FE9"/>
    <w:rsid w:val="00AB71E1"/>
    <w:rsid w:val="00AB7362"/>
    <w:rsid w:val="00AB7647"/>
    <w:rsid w:val="00AB76B2"/>
    <w:rsid w:val="00AB7D0E"/>
    <w:rsid w:val="00AB7DB8"/>
    <w:rsid w:val="00AB7DED"/>
    <w:rsid w:val="00AB7EA6"/>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272"/>
    <w:rsid w:val="00AC2311"/>
    <w:rsid w:val="00AC2506"/>
    <w:rsid w:val="00AC2622"/>
    <w:rsid w:val="00AC2627"/>
    <w:rsid w:val="00AC2629"/>
    <w:rsid w:val="00AC2A66"/>
    <w:rsid w:val="00AC3043"/>
    <w:rsid w:val="00AC32BB"/>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5"/>
    <w:rsid w:val="00AC5257"/>
    <w:rsid w:val="00AC5536"/>
    <w:rsid w:val="00AC59EA"/>
    <w:rsid w:val="00AC5B64"/>
    <w:rsid w:val="00AC5B7C"/>
    <w:rsid w:val="00AC5E95"/>
    <w:rsid w:val="00AC6153"/>
    <w:rsid w:val="00AC64E1"/>
    <w:rsid w:val="00AC6A14"/>
    <w:rsid w:val="00AC6B83"/>
    <w:rsid w:val="00AC6BF8"/>
    <w:rsid w:val="00AC6C35"/>
    <w:rsid w:val="00AC6C63"/>
    <w:rsid w:val="00AC6E82"/>
    <w:rsid w:val="00AC6ED8"/>
    <w:rsid w:val="00AC71B9"/>
    <w:rsid w:val="00AC71BA"/>
    <w:rsid w:val="00AC726D"/>
    <w:rsid w:val="00AC733F"/>
    <w:rsid w:val="00AC74A0"/>
    <w:rsid w:val="00AC7667"/>
    <w:rsid w:val="00AC779C"/>
    <w:rsid w:val="00AC7859"/>
    <w:rsid w:val="00AC7A06"/>
    <w:rsid w:val="00AC7AF3"/>
    <w:rsid w:val="00AC7B39"/>
    <w:rsid w:val="00AC7CE4"/>
    <w:rsid w:val="00AC7DED"/>
    <w:rsid w:val="00AD01D5"/>
    <w:rsid w:val="00AD0215"/>
    <w:rsid w:val="00AD026E"/>
    <w:rsid w:val="00AD02D5"/>
    <w:rsid w:val="00AD03AB"/>
    <w:rsid w:val="00AD0502"/>
    <w:rsid w:val="00AD0512"/>
    <w:rsid w:val="00AD05FC"/>
    <w:rsid w:val="00AD066D"/>
    <w:rsid w:val="00AD0814"/>
    <w:rsid w:val="00AD0BF4"/>
    <w:rsid w:val="00AD0F10"/>
    <w:rsid w:val="00AD1125"/>
    <w:rsid w:val="00AD1257"/>
    <w:rsid w:val="00AD1310"/>
    <w:rsid w:val="00AD1612"/>
    <w:rsid w:val="00AD17C7"/>
    <w:rsid w:val="00AD17E5"/>
    <w:rsid w:val="00AD18C1"/>
    <w:rsid w:val="00AD19FC"/>
    <w:rsid w:val="00AD1D07"/>
    <w:rsid w:val="00AD1F22"/>
    <w:rsid w:val="00AD2080"/>
    <w:rsid w:val="00AD22F3"/>
    <w:rsid w:val="00AD240F"/>
    <w:rsid w:val="00AD2A81"/>
    <w:rsid w:val="00AD32C0"/>
    <w:rsid w:val="00AD3351"/>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6FCA"/>
    <w:rsid w:val="00AD70BF"/>
    <w:rsid w:val="00AD74C5"/>
    <w:rsid w:val="00AD7673"/>
    <w:rsid w:val="00AD7888"/>
    <w:rsid w:val="00AD78D2"/>
    <w:rsid w:val="00AD792F"/>
    <w:rsid w:val="00AD7B38"/>
    <w:rsid w:val="00AD7F02"/>
    <w:rsid w:val="00AD7F0C"/>
    <w:rsid w:val="00AE037D"/>
    <w:rsid w:val="00AE05D1"/>
    <w:rsid w:val="00AE0662"/>
    <w:rsid w:val="00AE066D"/>
    <w:rsid w:val="00AE06ED"/>
    <w:rsid w:val="00AE0791"/>
    <w:rsid w:val="00AE0832"/>
    <w:rsid w:val="00AE0936"/>
    <w:rsid w:val="00AE0976"/>
    <w:rsid w:val="00AE0CC0"/>
    <w:rsid w:val="00AE0E89"/>
    <w:rsid w:val="00AE1105"/>
    <w:rsid w:val="00AE115A"/>
    <w:rsid w:val="00AE1382"/>
    <w:rsid w:val="00AE13D3"/>
    <w:rsid w:val="00AE14BE"/>
    <w:rsid w:val="00AE1787"/>
    <w:rsid w:val="00AE1792"/>
    <w:rsid w:val="00AE1C84"/>
    <w:rsid w:val="00AE1D65"/>
    <w:rsid w:val="00AE2112"/>
    <w:rsid w:val="00AE249E"/>
    <w:rsid w:val="00AE2A55"/>
    <w:rsid w:val="00AE2D80"/>
    <w:rsid w:val="00AE2F67"/>
    <w:rsid w:val="00AE2F7E"/>
    <w:rsid w:val="00AE3477"/>
    <w:rsid w:val="00AE3494"/>
    <w:rsid w:val="00AE3502"/>
    <w:rsid w:val="00AE3CAE"/>
    <w:rsid w:val="00AE3EDC"/>
    <w:rsid w:val="00AE4023"/>
    <w:rsid w:val="00AE418B"/>
    <w:rsid w:val="00AE44FB"/>
    <w:rsid w:val="00AE48E4"/>
    <w:rsid w:val="00AE490B"/>
    <w:rsid w:val="00AE49A3"/>
    <w:rsid w:val="00AE4DC1"/>
    <w:rsid w:val="00AE4EE5"/>
    <w:rsid w:val="00AE5139"/>
    <w:rsid w:val="00AE5145"/>
    <w:rsid w:val="00AE516B"/>
    <w:rsid w:val="00AE5466"/>
    <w:rsid w:val="00AE572E"/>
    <w:rsid w:val="00AE58DC"/>
    <w:rsid w:val="00AE5E52"/>
    <w:rsid w:val="00AE5F2B"/>
    <w:rsid w:val="00AE6161"/>
    <w:rsid w:val="00AE62DC"/>
    <w:rsid w:val="00AE682E"/>
    <w:rsid w:val="00AE6922"/>
    <w:rsid w:val="00AE6A47"/>
    <w:rsid w:val="00AE6B11"/>
    <w:rsid w:val="00AE6B28"/>
    <w:rsid w:val="00AE6BA6"/>
    <w:rsid w:val="00AE6BB1"/>
    <w:rsid w:val="00AE6DE8"/>
    <w:rsid w:val="00AE7107"/>
    <w:rsid w:val="00AE714D"/>
    <w:rsid w:val="00AE7618"/>
    <w:rsid w:val="00AE763F"/>
    <w:rsid w:val="00AE7723"/>
    <w:rsid w:val="00AE776C"/>
    <w:rsid w:val="00AE77D9"/>
    <w:rsid w:val="00AE79DA"/>
    <w:rsid w:val="00AE7A30"/>
    <w:rsid w:val="00AE7D69"/>
    <w:rsid w:val="00AF0083"/>
    <w:rsid w:val="00AF07D4"/>
    <w:rsid w:val="00AF08EB"/>
    <w:rsid w:val="00AF0F1B"/>
    <w:rsid w:val="00AF1494"/>
    <w:rsid w:val="00AF14BF"/>
    <w:rsid w:val="00AF14DC"/>
    <w:rsid w:val="00AF17F6"/>
    <w:rsid w:val="00AF1890"/>
    <w:rsid w:val="00AF1A43"/>
    <w:rsid w:val="00AF1D7A"/>
    <w:rsid w:val="00AF1FAC"/>
    <w:rsid w:val="00AF2095"/>
    <w:rsid w:val="00AF2210"/>
    <w:rsid w:val="00AF28FC"/>
    <w:rsid w:val="00AF3233"/>
    <w:rsid w:val="00AF3469"/>
    <w:rsid w:val="00AF3494"/>
    <w:rsid w:val="00AF3F9E"/>
    <w:rsid w:val="00AF4520"/>
    <w:rsid w:val="00AF46F0"/>
    <w:rsid w:val="00AF47E0"/>
    <w:rsid w:val="00AF4976"/>
    <w:rsid w:val="00AF4B25"/>
    <w:rsid w:val="00AF4D76"/>
    <w:rsid w:val="00AF4D89"/>
    <w:rsid w:val="00AF4EA6"/>
    <w:rsid w:val="00AF4FEE"/>
    <w:rsid w:val="00AF51DD"/>
    <w:rsid w:val="00AF52E8"/>
    <w:rsid w:val="00AF57C3"/>
    <w:rsid w:val="00AF58BD"/>
    <w:rsid w:val="00AF5A3C"/>
    <w:rsid w:val="00AF614F"/>
    <w:rsid w:val="00AF620C"/>
    <w:rsid w:val="00AF6318"/>
    <w:rsid w:val="00AF6382"/>
    <w:rsid w:val="00AF6415"/>
    <w:rsid w:val="00AF685E"/>
    <w:rsid w:val="00AF6F5B"/>
    <w:rsid w:val="00AF7018"/>
    <w:rsid w:val="00AF70E2"/>
    <w:rsid w:val="00AF7142"/>
    <w:rsid w:val="00B00044"/>
    <w:rsid w:val="00B00263"/>
    <w:rsid w:val="00B003EE"/>
    <w:rsid w:val="00B004AC"/>
    <w:rsid w:val="00B008B4"/>
    <w:rsid w:val="00B00AC7"/>
    <w:rsid w:val="00B00B39"/>
    <w:rsid w:val="00B00FCB"/>
    <w:rsid w:val="00B010C1"/>
    <w:rsid w:val="00B0116C"/>
    <w:rsid w:val="00B0117B"/>
    <w:rsid w:val="00B0132D"/>
    <w:rsid w:val="00B01445"/>
    <w:rsid w:val="00B0166E"/>
    <w:rsid w:val="00B0182C"/>
    <w:rsid w:val="00B018C7"/>
    <w:rsid w:val="00B01C42"/>
    <w:rsid w:val="00B0204F"/>
    <w:rsid w:val="00B0218E"/>
    <w:rsid w:val="00B0235B"/>
    <w:rsid w:val="00B024A1"/>
    <w:rsid w:val="00B0254E"/>
    <w:rsid w:val="00B026C5"/>
    <w:rsid w:val="00B02900"/>
    <w:rsid w:val="00B02D45"/>
    <w:rsid w:val="00B02DB8"/>
    <w:rsid w:val="00B02DEB"/>
    <w:rsid w:val="00B02E2A"/>
    <w:rsid w:val="00B0308D"/>
    <w:rsid w:val="00B031F1"/>
    <w:rsid w:val="00B0352B"/>
    <w:rsid w:val="00B036B3"/>
    <w:rsid w:val="00B037B6"/>
    <w:rsid w:val="00B03F30"/>
    <w:rsid w:val="00B0404C"/>
    <w:rsid w:val="00B0404F"/>
    <w:rsid w:val="00B04187"/>
    <w:rsid w:val="00B047D0"/>
    <w:rsid w:val="00B04B60"/>
    <w:rsid w:val="00B04DFF"/>
    <w:rsid w:val="00B05B5C"/>
    <w:rsid w:val="00B05D27"/>
    <w:rsid w:val="00B05E73"/>
    <w:rsid w:val="00B05FBE"/>
    <w:rsid w:val="00B06028"/>
    <w:rsid w:val="00B060FD"/>
    <w:rsid w:val="00B061D9"/>
    <w:rsid w:val="00B067C1"/>
    <w:rsid w:val="00B06A7F"/>
    <w:rsid w:val="00B06C81"/>
    <w:rsid w:val="00B06D42"/>
    <w:rsid w:val="00B06EF8"/>
    <w:rsid w:val="00B07456"/>
    <w:rsid w:val="00B10781"/>
    <w:rsid w:val="00B10990"/>
    <w:rsid w:val="00B109B6"/>
    <w:rsid w:val="00B109C2"/>
    <w:rsid w:val="00B10F35"/>
    <w:rsid w:val="00B1113F"/>
    <w:rsid w:val="00B11155"/>
    <w:rsid w:val="00B1148C"/>
    <w:rsid w:val="00B115DC"/>
    <w:rsid w:val="00B116E6"/>
    <w:rsid w:val="00B11752"/>
    <w:rsid w:val="00B11841"/>
    <w:rsid w:val="00B118B3"/>
    <w:rsid w:val="00B119AE"/>
    <w:rsid w:val="00B11BC3"/>
    <w:rsid w:val="00B11DE7"/>
    <w:rsid w:val="00B11F3B"/>
    <w:rsid w:val="00B11F88"/>
    <w:rsid w:val="00B12117"/>
    <w:rsid w:val="00B123C0"/>
    <w:rsid w:val="00B125DD"/>
    <w:rsid w:val="00B12647"/>
    <w:rsid w:val="00B1266D"/>
    <w:rsid w:val="00B128E0"/>
    <w:rsid w:val="00B1296F"/>
    <w:rsid w:val="00B129F0"/>
    <w:rsid w:val="00B12C66"/>
    <w:rsid w:val="00B12CE7"/>
    <w:rsid w:val="00B12D9D"/>
    <w:rsid w:val="00B13032"/>
    <w:rsid w:val="00B13051"/>
    <w:rsid w:val="00B133B1"/>
    <w:rsid w:val="00B13465"/>
    <w:rsid w:val="00B13530"/>
    <w:rsid w:val="00B13624"/>
    <w:rsid w:val="00B13900"/>
    <w:rsid w:val="00B13947"/>
    <w:rsid w:val="00B139CE"/>
    <w:rsid w:val="00B13AD7"/>
    <w:rsid w:val="00B13CAF"/>
    <w:rsid w:val="00B13D3D"/>
    <w:rsid w:val="00B13EB7"/>
    <w:rsid w:val="00B14046"/>
    <w:rsid w:val="00B1439F"/>
    <w:rsid w:val="00B145B7"/>
    <w:rsid w:val="00B1464B"/>
    <w:rsid w:val="00B148C6"/>
    <w:rsid w:val="00B1496F"/>
    <w:rsid w:val="00B14A5D"/>
    <w:rsid w:val="00B14A68"/>
    <w:rsid w:val="00B14D3D"/>
    <w:rsid w:val="00B14DF2"/>
    <w:rsid w:val="00B14FBA"/>
    <w:rsid w:val="00B1513F"/>
    <w:rsid w:val="00B153B0"/>
    <w:rsid w:val="00B15557"/>
    <w:rsid w:val="00B1573C"/>
    <w:rsid w:val="00B15909"/>
    <w:rsid w:val="00B15C07"/>
    <w:rsid w:val="00B15F4D"/>
    <w:rsid w:val="00B1600D"/>
    <w:rsid w:val="00B16246"/>
    <w:rsid w:val="00B16344"/>
    <w:rsid w:val="00B167B8"/>
    <w:rsid w:val="00B168B1"/>
    <w:rsid w:val="00B16A42"/>
    <w:rsid w:val="00B1702A"/>
    <w:rsid w:val="00B17042"/>
    <w:rsid w:val="00B170A8"/>
    <w:rsid w:val="00B1732F"/>
    <w:rsid w:val="00B17CBD"/>
    <w:rsid w:val="00B17DDE"/>
    <w:rsid w:val="00B2015B"/>
    <w:rsid w:val="00B20287"/>
    <w:rsid w:val="00B20464"/>
    <w:rsid w:val="00B20484"/>
    <w:rsid w:val="00B20536"/>
    <w:rsid w:val="00B20C35"/>
    <w:rsid w:val="00B20C40"/>
    <w:rsid w:val="00B20CC0"/>
    <w:rsid w:val="00B20E90"/>
    <w:rsid w:val="00B20E92"/>
    <w:rsid w:val="00B2136C"/>
    <w:rsid w:val="00B2149D"/>
    <w:rsid w:val="00B215E5"/>
    <w:rsid w:val="00B219D5"/>
    <w:rsid w:val="00B21B86"/>
    <w:rsid w:val="00B21CFE"/>
    <w:rsid w:val="00B21D8D"/>
    <w:rsid w:val="00B21DB4"/>
    <w:rsid w:val="00B22089"/>
    <w:rsid w:val="00B22150"/>
    <w:rsid w:val="00B2223A"/>
    <w:rsid w:val="00B2236C"/>
    <w:rsid w:val="00B22616"/>
    <w:rsid w:val="00B22658"/>
    <w:rsid w:val="00B226AB"/>
    <w:rsid w:val="00B22E5E"/>
    <w:rsid w:val="00B22F73"/>
    <w:rsid w:val="00B2319A"/>
    <w:rsid w:val="00B23578"/>
    <w:rsid w:val="00B2377D"/>
    <w:rsid w:val="00B23B6D"/>
    <w:rsid w:val="00B2400E"/>
    <w:rsid w:val="00B24246"/>
    <w:rsid w:val="00B244D3"/>
    <w:rsid w:val="00B248C8"/>
    <w:rsid w:val="00B24AB6"/>
    <w:rsid w:val="00B24B4E"/>
    <w:rsid w:val="00B24BF2"/>
    <w:rsid w:val="00B25023"/>
    <w:rsid w:val="00B2508C"/>
    <w:rsid w:val="00B25092"/>
    <w:rsid w:val="00B252D8"/>
    <w:rsid w:val="00B25560"/>
    <w:rsid w:val="00B255E6"/>
    <w:rsid w:val="00B25A45"/>
    <w:rsid w:val="00B25BDA"/>
    <w:rsid w:val="00B25D83"/>
    <w:rsid w:val="00B25D96"/>
    <w:rsid w:val="00B25E2D"/>
    <w:rsid w:val="00B25E68"/>
    <w:rsid w:val="00B26203"/>
    <w:rsid w:val="00B2650D"/>
    <w:rsid w:val="00B2664E"/>
    <w:rsid w:val="00B26821"/>
    <w:rsid w:val="00B2683F"/>
    <w:rsid w:val="00B268FC"/>
    <w:rsid w:val="00B26A88"/>
    <w:rsid w:val="00B26A98"/>
    <w:rsid w:val="00B26C76"/>
    <w:rsid w:val="00B26EDA"/>
    <w:rsid w:val="00B27030"/>
    <w:rsid w:val="00B27240"/>
    <w:rsid w:val="00B2736A"/>
    <w:rsid w:val="00B2741E"/>
    <w:rsid w:val="00B276F2"/>
    <w:rsid w:val="00B27844"/>
    <w:rsid w:val="00B27947"/>
    <w:rsid w:val="00B27CF4"/>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B73"/>
    <w:rsid w:val="00B34B99"/>
    <w:rsid w:val="00B34CA9"/>
    <w:rsid w:val="00B34CF5"/>
    <w:rsid w:val="00B35013"/>
    <w:rsid w:val="00B3505E"/>
    <w:rsid w:val="00B3542E"/>
    <w:rsid w:val="00B355D8"/>
    <w:rsid w:val="00B358E1"/>
    <w:rsid w:val="00B35952"/>
    <w:rsid w:val="00B35990"/>
    <w:rsid w:val="00B35A53"/>
    <w:rsid w:val="00B35CCC"/>
    <w:rsid w:val="00B35E64"/>
    <w:rsid w:val="00B36237"/>
    <w:rsid w:val="00B3646C"/>
    <w:rsid w:val="00B368AD"/>
    <w:rsid w:val="00B368F1"/>
    <w:rsid w:val="00B36906"/>
    <w:rsid w:val="00B369D4"/>
    <w:rsid w:val="00B36E3D"/>
    <w:rsid w:val="00B36FD9"/>
    <w:rsid w:val="00B37255"/>
    <w:rsid w:val="00B37567"/>
    <w:rsid w:val="00B375D0"/>
    <w:rsid w:val="00B37A18"/>
    <w:rsid w:val="00B37A8F"/>
    <w:rsid w:val="00B37DB3"/>
    <w:rsid w:val="00B40043"/>
    <w:rsid w:val="00B4038D"/>
    <w:rsid w:val="00B408E6"/>
    <w:rsid w:val="00B40B85"/>
    <w:rsid w:val="00B411A9"/>
    <w:rsid w:val="00B41444"/>
    <w:rsid w:val="00B41462"/>
    <w:rsid w:val="00B41534"/>
    <w:rsid w:val="00B41A42"/>
    <w:rsid w:val="00B41CE3"/>
    <w:rsid w:val="00B42312"/>
    <w:rsid w:val="00B4235B"/>
    <w:rsid w:val="00B423DB"/>
    <w:rsid w:val="00B42793"/>
    <w:rsid w:val="00B42877"/>
    <w:rsid w:val="00B42980"/>
    <w:rsid w:val="00B42DDE"/>
    <w:rsid w:val="00B43041"/>
    <w:rsid w:val="00B43667"/>
    <w:rsid w:val="00B436E1"/>
    <w:rsid w:val="00B43938"/>
    <w:rsid w:val="00B43DEC"/>
    <w:rsid w:val="00B43FB1"/>
    <w:rsid w:val="00B4438A"/>
    <w:rsid w:val="00B4475E"/>
    <w:rsid w:val="00B447B2"/>
    <w:rsid w:val="00B44FBD"/>
    <w:rsid w:val="00B45072"/>
    <w:rsid w:val="00B450F6"/>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95C"/>
    <w:rsid w:val="00B47B8B"/>
    <w:rsid w:val="00B47C04"/>
    <w:rsid w:val="00B47DB8"/>
    <w:rsid w:val="00B47E60"/>
    <w:rsid w:val="00B47F30"/>
    <w:rsid w:val="00B47FAB"/>
    <w:rsid w:val="00B5035B"/>
    <w:rsid w:val="00B5077D"/>
    <w:rsid w:val="00B50BA6"/>
    <w:rsid w:val="00B50CD1"/>
    <w:rsid w:val="00B50DD9"/>
    <w:rsid w:val="00B50DE0"/>
    <w:rsid w:val="00B50E89"/>
    <w:rsid w:val="00B5108E"/>
    <w:rsid w:val="00B51364"/>
    <w:rsid w:val="00B51429"/>
    <w:rsid w:val="00B515BE"/>
    <w:rsid w:val="00B51741"/>
    <w:rsid w:val="00B51BF3"/>
    <w:rsid w:val="00B51D75"/>
    <w:rsid w:val="00B520A6"/>
    <w:rsid w:val="00B52498"/>
    <w:rsid w:val="00B528BB"/>
    <w:rsid w:val="00B52BF5"/>
    <w:rsid w:val="00B52DDA"/>
    <w:rsid w:val="00B52EF3"/>
    <w:rsid w:val="00B538C3"/>
    <w:rsid w:val="00B538C5"/>
    <w:rsid w:val="00B53901"/>
    <w:rsid w:val="00B539C7"/>
    <w:rsid w:val="00B53BC1"/>
    <w:rsid w:val="00B53E9A"/>
    <w:rsid w:val="00B5455B"/>
    <w:rsid w:val="00B54668"/>
    <w:rsid w:val="00B54B15"/>
    <w:rsid w:val="00B54B5C"/>
    <w:rsid w:val="00B54CD9"/>
    <w:rsid w:val="00B54D86"/>
    <w:rsid w:val="00B54DAA"/>
    <w:rsid w:val="00B550F1"/>
    <w:rsid w:val="00B5515E"/>
    <w:rsid w:val="00B5529C"/>
    <w:rsid w:val="00B55771"/>
    <w:rsid w:val="00B559CA"/>
    <w:rsid w:val="00B56242"/>
    <w:rsid w:val="00B567BC"/>
    <w:rsid w:val="00B567C6"/>
    <w:rsid w:val="00B5684D"/>
    <w:rsid w:val="00B56ACE"/>
    <w:rsid w:val="00B56BF1"/>
    <w:rsid w:val="00B56CFC"/>
    <w:rsid w:val="00B56DA0"/>
    <w:rsid w:val="00B56DDA"/>
    <w:rsid w:val="00B56EBD"/>
    <w:rsid w:val="00B56F58"/>
    <w:rsid w:val="00B5714B"/>
    <w:rsid w:val="00B5733E"/>
    <w:rsid w:val="00B57813"/>
    <w:rsid w:val="00B57B0D"/>
    <w:rsid w:val="00B57D93"/>
    <w:rsid w:val="00B57F55"/>
    <w:rsid w:val="00B603E9"/>
    <w:rsid w:val="00B60487"/>
    <w:rsid w:val="00B60516"/>
    <w:rsid w:val="00B60590"/>
    <w:rsid w:val="00B60697"/>
    <w:rsid w:val="00B606BD"/>
    <w:rsid w:val="00B607E9"/>
    <w:rsid w:val="00B60853"/>
    <w:rsid w:val="00B608A2"/>
    <w:rsid w:val="00B60FB4"/>
    <w:rsid w:val="00B6177A"/>
    <w:rsid w:val="00B617FE"/>
    <w:rsid w:val="00B61B4E"/>
    <w:rsid w:val="00B61D08"/>
    <w:rsid w:val="00B621BB"/>
    <w:rsid w:val="00B62201"/>
    <w:rsid w:val="00B62237"/>
    <w:rsid w:val="00B62680"/>
    <w:rsid w:val="00B62736"/>
    <w:rsid w:val="00B627CC"/>
    <w:rsid w:val="00B62BB3"/>
    <w:rsid w:val="00B62DC9"/>
    <w:rsid w:val="00B62E7E"/>
    <w:rsid w:val="00B62FC3"/>
    <w:rsid w:val="00B63238"/>
    <w:rsid w:val="00B63337"/>
    <w:rsid w:val="00B637DB"/>
    <w:rsid w:val="00B63970"/>
    <w:rsid w:val="00B63F71"/>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45B"/>
    <w:rsid w:val="00B669BE"/>
    <w:rsid w:val="00B66AAC"/>
    <w:rsid w:val="00B66AD9"/>
    <w:rsid w:val="00B66B5E"/>
    <w:rsid w:val="00B66D8E"/>
    <w:rsid w:val="00B66E8B"/>
    <w:rsid w:val="00B67A4D"/>
    <w:rsid w:val="00B67C1D"/>
    <w:rsid w:val="00B67DC2"/>
    <w:rsid w:val="00B67F03"/>
    <w:rsid w:val="00B67F0C"/>
    <w:rsid w:val="00B70222"/>
    <w:rsid w:val="00B70384"/>
    <w:rsid w:val="00B7043D"/>
    <w:rsid w:val="00B70616"/>
    <w:rsid w:val="00B7061E"/>
    <w:rsid w:val="00B70D36"/>
    <w:rsid w:val="00B710B8"/>
    <w:rsid w:val="00B71489"/>
    <w:rsid w:val="00B71656"/>
    <w:rsid w:val="00B718AB"/>
    <w:rsid w:val="00B7212A"/>
    <w:rsid w:val="00B72264"/>
    <w:rsid w:val="00B723AF"/>
    <w:rsid w:val="00B7267A"/>
    <w:rsid w:val="00B72866"/>
    <w:rsid w:val="00B729E1"/>
    <w:rsid w:val="00B72DDB"/>
    <w:rsid w:val="00B72FFC"/>
    <w:rsid w:val="00B730A7"/>
    <w:rsid w:val="00B732FC"/>
    <w:rsid w:val="00B734EA"/>
    <w:rsid w:val="00B7365A"/>
    <w:rsid w:val="00B736C1"/>
    <w:rsid w:val="00B73833"/>
    <w:rsid w:val="00B73B9B"/>
    <w:rsid w:val="00B73E37"/>
    <w:rsid w:val="00B743A6"/>
    <w:rsid w:val="00B743C4"/>
    <w:rsid w:val="00B745E6"/>
    <w:rsid w:val="00B7477A"/>
    <w:rsid w:val="00B74AB6"/>
    <w:rsid w:val="00B74EF2"/>
    <w:rsid w:val="00B75271"/>
    <w:rsid w:val="00B7530E"/>
    <w:rsid w:val="00B75A63"/>
    <w:rsid w:val="00B75C39"/>
    <w:rsid w:val="00B75D2C"/>
    <w:rsid w:val="00B75E91"/>
    <w:rsid w:val="00B76151"/>
    <w:rsid w:val="00B76215"/>
    <w:rsid w:val="00B763B3"/>
    <w:rsid w:val="00B76419"/>
    <w:rsid w:val="00B764E5"/>
    <w:rsid w:val="00B76653"/>
    <w:rsid w:val="00B76C68"/>
    <w:rsid w:val="00B76F58"/>
    <w:rsid w:val="00B77258"/>
    <w:rsid w:val="00B772CF"/>
    <w:rsid w:val="00B77324"/>
    <w:rsid w:val="00B77395"/>
    <w:rsid w:val="00B77469"/>
    <w:rsid w:val="00B77908"/>
    <w:rsid w:val="00B77C09"/>
    <w:rsid w:val="00B77E7F"/>
    <w:rsid w:val="00B7E152"/>
    <w:rsid w:val="00B80333"/>
    <w:rsid w:val="00B804DD"/>
    <w:rsid w:val="00B805B0"/>
    <w:rsid w:val="00B8060A"/>
    <w:rsid w:val="00B80672"/>
    <w:rsid w:val="00B807DC"/>
    <w:rsid w:val="00B809F8"/>
    <w:rsid w:val="00B80CE1"/>
    <w:rsid w:val="00B80D77"/>
    <w:rsid w:val="00B80F6E"/>
    <w:rsid w:val="00B811B3"/>
    <w:rsid w:val="00B8132A"/>
    <w:rsid w:val="00B816A6"/>
    <w:rsid w:val="00B81AE4"/>
    <w:rsid w:val="00B81B02"/>
    <w:rsid w:val="00B82504"/>
    <w:rsid w:val="00B82613"/>
    <w:rsid w:val="00B828FE"/>
    <w:rsid w:val="00B82E91"/>
    <w:rsid w:val="00B82F85"/>
    <w:rsid w:val="00B82FBD"/>
    <w:rsid w:val="00B832B8"/>
    <w:rsid w:val="00B83431"/>
    <w:rsid w:val="00B835B9"/>
    <w:rsid w:val="00B8380A"/>
    <w:rsid w:val="00B83A03"/>
    <w:rsid w:val="00B83AD7"/>
    <w:rsid w:val="00B83B98"/>
    <w:rsid w:val="00B83C21"/>
    <w:rsid w:val="00B83E36"/>
    <w:rsid w:val="00B8422C"/>
    <w:rsid w:val="00B8434E"/>
    <w:rsid w:val="00B84372"/>
    <w:rsid w:val="00B84437"/>
    <w:rsid w:val="00B84483"/>
    <w:rsid w:val="00B84584"/>
    <w:rsid w:val="00B84683"/>
    <w:rsid w:val="00B84882"/>
    <w:rsid w:val="00B84A54"/>
    <w:rsid w:val="00B84B1B"/>
    <w:rsid w:val="00B84CCD"/>
    <w:rsid w:val="00B84D83"/>
    <w:rsid w:val="00B85484"/>
    <w:rsid w:val="00B854BD"/>
    <w:rsid w:val="00B85868"/>
    <w:rsid w:val="00B8590F"/>
    <w:rsid w:val="00B85D78"/>
    <w:rsid w:val="00B85EF2"/>
    <w:rsid w:val="00B85F5B"/>
    <w:rsid w:val="00B8633B"/>
    <w:rsid w:val="00B86C58"/>
    <w:rsid w:val="00B86FBB"/>
    <w:rsid w:val="00B870D1"/>
    <w:rsid w:val="00B871FE"/>
    <w:rsid w:val="00B87420"/>
    <w:rsid w:val="00B87519"/>
    <w:rsid w:val="00B8752A"/>
    <w:rsid w:val="00B87644"/>
    <w:rsid w:val="00B878DA"/>
    <w:rsid w:val="00B878F7"/>
    <w:rsid w:val="00B87B14"/>
    <w:rsid w:val="00B900D7"/>
    <w:rsid w:val="00B90B95"/>
    <w:rsid w:val="00B90C26"/>
    <w:rsid w:val="00B9109F"/>
    <w:rsid w:val="00B910E8"/>
    <w:rsid w:val="00B91105"/>
    <w:rsid w:val="00B9127D"/>
    <w:rsid w:val="00B9150E"/>
    <w:rsid w:val="00B91972"/>
    <w:rsid w:val="00B91BA8"/>
    <w:rsid w:val="00B92363"/>
    <w:rsid w:val="00B92417"/>
    <w:rsid w:val="00B92668"/>
    <w:rsid w:val="00B926E5"/>
    <w:rsid w:val="00B927A9"/>
    <w:rsid w:val="00B929A0"/>
    <w:rsid w:val="00B92E8B"/>
    <w:rsid w:val="00B93008"/>
    <w:rsid w:val="00B93245"/>
    <w:rsid w:val="00B9331A"/>
    <w:rsid w:val="00B9350A"/>
    <w:rsid w:val="00B935E5"/>
    <w:rsid w:val="00B936A0"/>
    <w:rsid w:val="00B93931"/>
    <w:rsid w:val="00B939AE"/>
    <w:rsid w:val="00B93C15"/>
    <w:rsid w:val="00B93FA9"/>
    <w:rsid w:val="00B93FD9"/>
    <w:rsid w:val="00B945B0"/>
    <w:rsid w:val="00B9462D"/>
    <w:rsid w:val="00B94862"/>
    <w:rsid w:val="00B94BBD"/>
    <w:rsid w:val="00B94E0E"/>
    <w:rsid w:val="00B94F1E"/>
    <w:rsid w:val="00B952EB"/>
    <w:rsid w:val="00B953D1"/>
    <w:rsid w:val="00B95D85"/>
    <w:rsid w:val="00B95EBD"/>
    <w:rsid w:val="00B95EF4"/>
    <w:rsid w:val="00B96083"/>
    <w:rsid w:val="00B962DB"/>
    <w:rsid w:val="00B96B61"/>
    <w:rsid w:val="00B97011"/>
    <w:rsid w:val="00B975DB"/>
    <w:rsid w:val="00B975F7"/>
    <w:rsid w:val="00B977F9"/>
    <w:rsid w:val="00B97875"/>
    <w:rsid w:val="00B979AF"/>
    <w:rsid w:val="00B97A55"/>
    <w:rsid w:val="00B97D93"/>
    <w:rsid w:val="00B97DAA"/>
    <w:rsid w:val="00B97F65"/>
    <w:rsid w:val="00B97F7A"/>
    <w:rsid w:val="00BA022F"/>
    <w:rsid w:val="00BA0263"/>
    <w:rsid w:val="00BA026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727"/>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C5"/>
    <w:rsid w:val="00BA4F15"/>
    <w:rsid w:val="00BA4FA6"/>
    <w:rsid w:val="00BA5894"/>
    <w:rsid w:val="00BA5A7A"/>
    <w:rsid w:val="00BA5E72"/>
    <w:rsid w:val="00BA625B"/>
    <w:rsid w:val="00BA634B"/>
    <w:rsid w:val="00BA6A61"/>
    <w:rsid w:val="00BA6B6F"/>
    <w:rsid w:val="00BA6E21"/>
    <w:rsid w:val="00BA7050"/>
    <w:rsid w:val="00BA7517"/>
    <w:rsid w:val="00BA75BF"/>
    <w:rsid w:val="00BA79C5"/>
    <w:rsid w:val="00BA7CE0"/>
    <w:rsid w:val="00BA7D5C"/>
    <w:rsid w:val="00BA7E29"/>
    <w:rsid w:val="00BA7E78"/>
    <w:rsid w:val="00BB0298"/>
    <w:rsid w:val="00BB04E2"/>
    <w:rsid w:val="00BB0842"/>
    <w:rsid w:val="00BB0C05"/>
    <w:rsid w:val="00BB0C30"/>
    <w:rsid w:val="00BB0D59"/>
    <w:rsid w:val="00BB0FC7"/>
    <w:rsid w:val="00BB15E0"/>
    <w:rsid w:val="00BB1B93"/>
    <w:rsid w:val="00BB1DFA"/>
    <w:rsid w:val="00BB1EE4"/>
    <w:rsid w:val="00BB1FA5"/>
    <w:rsid w:val="00BB24D3"/>
    <w:rsid w:val="00BB26BA"/>
    <w:rsid w:val="00BB26CA"/>
    <w:rsid w:val="00BB2936"/>
    <w:rsid w:val="00BB2D76"/>
    <w:rsid w:val="00BB3055"/>
    <w:rsid w:val="00BB33C3"/>
    <w:rsid w:val="00BB342B"/>
    <w:rsid w:val="00BB36F7"/>
    <w:rsid w:val="00BB379E"/>
    <w:rsid w:val="00BB3864"/>
    <w:rsid w:val="00BB38E7"/>
    <w:rsid w:val="00BB3D50"/>
    <w:rsid w:val="00BB3DA1"/>
    <w:rsid w:val="00BB3E2B"/>
    <w:rsid w:val="00BB4331"/>
    <w:rsid w:val="00BB4564"/>
    <w:rsid w:val="00BB47FD"/>
    <w:rsid w:val="00BB4A66"/>
    <w:rsid w:val="00BB4B42"/>
    <w:rsid w:val="00BB4C0F"/>
    <w:rsid w:val="00BB4E68"/>
    <w:rsid w:val="00BB5204"/>
    <w:rsid w:val="00BB5298"/>
    <w:rsid w:val="00BB537C"/>
    <w:rsid w:val="00BB5543"/>
    <w:rsid w:val="00BB5CD0"/>
    <w:rsid w:val="00BB5E26"/>
    <w:rsid w:val="00BB62AA"/>
    <w:rsid w:val="00BB6337"/>
    <w:rsid w:val="00BB6651"/>
    <w:rsid w:val="00BB689B"/>
    <w:rsid w:val="00BB6ACC"/>
    <w:rsid w:val="00BB6FD3"/>
    <w:rsid w:val="00BB71BE"/>
    <w:rsid w:val="00BB74ED"/>
    <w:rsid w:val="00BB7500"/>
    <w:rsid w:val="00BB7B79"/>
    <w:rsid w:val="00BB7BBD"/>
    <w:rsid w:val="00BC0111"/>
    <w:rsid w:val="00BC0345"/>
    <w:rsid w:val="00BC0368"/>
    <w:rsid w:val="00BC0652"/>
    <w:rsid w:val="00BC0BE3"/>
    <w:rsid w:val="00BC0D16"/>
    <w:rsid w:val="00BC0E7A"/>
    <w:rsid w:val="00BC10A4"/>
    <w:rsid w:val="00BC1231"/>
    <w:rsid w:val="00BC139E"/>
    <w:rsid w:val="00BC1A63"/>
    <w:rsid w:val="00BC1B60"/>
    <w:rsid w:val="00BC1BBE"/>
    <w:rsid w:val="00BC2050"/>
    <w:rsid w:val="00BC209D"/>
    <w:rsid w:val="00BC2548"/>
    <w:rsid w:val="00BC261C"/>
    <w:rsid w:val="00BC2E26"/>
    <w:rsid w:val="00BC2EBE"/>
    <w:rsid w:val="00BC358C"/>
    <w:rsid w:val="00BC3858"/>
    <w:rsid w:val="00BC38B6"/>
    <w:rsid w:val="00BC3947"/>
    <w:rsid w:val="00BC3D22"/>
    <w:rsid w:val="00BC3DE0"/>
    <w:rsid w:val="00BC3FF4"/>
    <w:rsid w:val="00BC4069"/>
    <w:rsid w:val="00BC4177"/>
    <w:rsid w:val="00BC41B0"/>
    <w:rsid w:val="00BC4571"/>
    <w:rsid w:val="00BC460D"/>
    <w:rsid w:val="00BC4C45"/>
    <w:rsid w:val="00BC510F"/>
    <w:rsid w:val="00BC559F"/>
    <w:rsid w:val="00BC55E1"/>
    <w:rsid w:val="00BC566A"/>
    <w:rsid w:val="00BC5B17"/>
    <w:rsid w:val="00BC5D0D"/>
    <w:rsid w:val="00BC5E50"/>
    <w:rsid w:val="00BC5F2C"/>
    <w:rsid w:val="00BC631F"/>
    <w:rsid w:val="00BC6715"/>
    <w:rsid w:val="00BC6739"/>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AC2"/>
    <w:rsid w:val="00BC7EA4"/>
    <w:rsid w:val="00BC7FF2"/>
    <w:rsid w:val="00BD030F"/>
    <w:rsid w:val="00BD058D"/>
    <w:rsid w:val="00BD064B"/>
    <w:rsid w:val="00BD06EB"/>
    <w:rsid w:val="00BD0858"/>
    <w:rsid w:val="00BD121A"/>
    <w:rsid w:val="00BD1281"/>
    <w:rsid w:val="00BD128F"/>
    <w:rsid w:val="00BD1381"/>
    <w:rsid w:val="00BD1471"/>
    <w:rsid w:val="00BD1B67"/>
    <w:rsid w:val="00BD1D9D"/>
    <w:rsid w:val="00BD1DAB"/>
    <w:rsid w:val="00BD1DC0"/>
    <w:rsid w:val="00BD1E5D"/>
    <w:rsid w:val="00BD209E"/>
    <w:rsid w:val="00BD2657"/>
    <w:rsid w:val="00BD2D0B"/>
    <w:rsid w:val="00BD3093"/>
    <w:rsid w:val="00BD328B"/>
    <w:rsid w:val="00BD337C"/>
    <w:rsid w:val="00BD393F"/>
    <w:rsid w:val="00BD3EC0"/>
    <w:rsid w:val="00BD41F8"/>
    <w:rsid w:val="00BD4261"/>
    <w:rsid w:val="00BD42D3"/>
    <w:rsid w:val="00BD485D"/>
    <w:rsid w:val="00BD48A2"/>
    <w:rsid w:val="00BD4A29"/>
    <w:rsid w:val="00BD4B1B"/>
    <w:rsid w:val="00BD4C7F"/>
    <w:rsid w:val="00BD4CAD"/>
    <w:rsid w:val="00BD4D70"/>
    <w:rsid w:val="00BD4FAC"/>
    <w:rsid w:val="00BD50A2"/>
    <w:rsid w:val="00BD5489"/>
    <w:rsid w:val="00BD5571"/>
    <w:rsid w:val="00BD5703"/>
    <w:rsid w:val="00BD5C70"/>
    <w:rsid w:val="00BD5D70"/>
    <w:rsid w:val="00BD5F94"/>
    <w:rsid w:val="00BD5FD1"/>
    <w:rsid w:val="00BD62DB"/>
    <w:rsid w:val="00BD656A"/>
    <w:rsid w:val="00BD667C"/>
    <w:rsid w:val="00BD66CC"/>
    <w:rsid w:val="00BD6BD7"/>
    <w:rsid w:val="00BD6C3D"/>
    <w:rsid w:val="00BD6EE1"/>
    <w:rsid w:val="00BD6FEB"/>
    <w:rsid w:val="00BD7550"/>
    <w:rsid w:val="00BD7C82"/>
    <w:rsid w:val="00BD7F57"/>
    <w:rsid w:val="00BD7FB8"/>
    <w:rsid w:val="00BE0044"/>
    <w:rsid w:val="00BE018F"/>
    <w:rsid w:val="00BE02A0"/>
    <w:rsid w:val="00BE02B4"/>
    <w:rsid w:val="00BE046F"/>
    <w:rsid w:val="00BE05B6"/>
    <w:rsid w:val="00BE05BE"/>
    <w:rsid w:val="00BE07AE"/>
    <w:rsid w:val="00BE0933"/>
    <w:rsid w:val="00BE0B97"/>
    <w:rsid w:val="00BE0C32"/>
    <w:rsid w:val="00BE102F"/>
    <w:rsid w:val="00BE1F1E"/>
    <w:rsid w:val="00BE23F6"/>
    <w:rsid w:val="00BE2A6F"/>
    <w:rsid w:val="00BE2C45"/>
    <w:rsid w:val="00BE2C57"/>
    <w:rsid w:val="00BE2D0D"/>
    <w:rsid w:val="00BE2F21"/>
    <w:rsid w:val="00BE309E"/>
    <w:rsid w:val="00BE325D"/>
    <w:rsid w:val="00BE3324"/>
    <w:rsid w:val="00BE33CD"/>
    <w:rsid w:val="00BE3594"/>
    <w:rsid w:val="00BE35C2"/>
    <w:rsid w:val="00BE38C8"/>
    <w:rsid w:val="00BE3AAA"/>
    <w:rsid w:val="00BE3B4E"/>
    <w:rsid w:val="00BE3F4B"/>
    <w:rsid w:val="00BE3F7A"/>
    <w:rsid w:val="00BE41E3"/>
    <w:rsid w:val="00BE41EE"/>
    <w:rsid w:val="00BE45C2"/>
    <w:rsid w:val="00BE49AC"/>
    <w:rsid w:val="00BE4A52"/>
    <w:rsid w:val="00BE4C3D"/>
    <w:rsid w:val="00BE50C5"/>
    <w:rsid w:val="00BE536A"/>
    <w:rsid w:val="00BE5393"/>
    <w:rsid w:val="00BE58E6"/>
    <w:rsid w:val="00BE5907"/>
    <w:rsid w:val="00BE5A94"/>
    <w:rsid w:val="00BE5E47"/>
    <w:rsid w:val="00BE60DF"/>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E7F"/>
    <w:rsid w:val="00BE7F69"/>
    <w:rsid w:val="00BF004B"/>
    <w:rsid w:val="00BF04D0"/>
    <w:rsid w:val="00BF06F2"/>
    <w:rsid w:val="00BF0784"/>
    <w:rsid w:val="00BF090F"/>
    <w:rsid w:val="00BF0963"/>
    <w:rsid w:val="00BF0C42"/>
    <w:rsid w:val="00BF105D"/>
    <w:rsid w:val="00BF10BC"/>
    <w:rsid w:val="00BF1574"/>
    <w:rsid w:val="00BF162C"/>
    <w:rsid w:val="00BF195C"/>
    <w:rsid w:val="00BF1F33"/>
    <w:rsid w:val="00BF1F8A"/>
    <w:rsid w:val="00BF26F6"/>
    <w:rsid w:val="00BF29D8"/>
    <w:rsid w:val="00BF2D22"/>
    <w:rsid w:val="00BF356B"/>
    <w:rsid w:val="00BF362C"/>
    <w:rsid w:val="00BF36EC"/>
    <w:rsid w:val="00BF372B"/>
    <w:rsid w:val="00BF3789"/>
    <w:rsid w:val="00BF3B3B"/>
    <w:rsid w:val="00BF3BA0"/>
    <w:rsid w:val="00BF3C46"/>
    <w:rsid w:val="00BF3C4C"/>
    <w:rsid w:val="00BF3D72"/>
    <w:rsid w:val="00BF3FFF"/>
    <w:rsid w:val="00BF4097"/>
    <w:rsid w:val="00BF44AB"/>
    <w:rsid w:val="00BF4573"/>
    <w:rsid w:val="00BF4683"/>
    <w:rsid w:val="00BF4745"/>
    <w:rsid w:val="00BF491D"/>
    <w:rsid w:val="00BF494D"/>
    <w:rsid w:val="00BF4ACD"/>
    <w:rsid w:val="00BF4AE0"/>
    <w:rsid w:val="00BF4AF3"/>
    <w:rsid w:val="00BF4B27"/>
    <w:rsid w:val="00BF4BD3"/>
    <w:rsid w:val="00BF4CE9"/>
    <w:rsid w:val="00BF4E7D"/>
    <w:rsid w:val="00BF54BF"/>
    <w:rsid w:val="00BF56C4"/>
    <w:rsid w:val="00BF5AA8"/>
    <w:rsid w:val="00BF5BDC"/>
    <w:rsid w:val="00BF5E4B"/>
    <w:rsid w:val="00BF6522"/>
    <w:rsid w:val="00BF65C7"/>
    <w:rsid w:val="00BF69B8"/>
    <w:rsid w:val="00BF6D28"/>
    <w:rsid w:val="00BF6D4D"/>
    <w:rsid w:val="00BF7664"/>
    <w:rsid w:val="00BF7889"/>
    <w:rsid w:val="00BF793C"/>
    <w:rsid w:val="00BF794A"/>
    <w:rsid w:val="00BF7B6C"/>
    <w:rsid w:val="00C00048"/>
    <w:rsid w:val="00C0028B"/>
    <w:rsid w:val="00C007A3"/>
    <w:rsid w:val="00C007E2"/>
    <w:rsid w:val="00C009C4"/>
    <w:rsid w:val="00C00F6B"/>
    <w:rsid w:val="00C0107D"/>
    <w:rsid w:val="00C01601"/>
    <w:rsid w:val="00C01854"/>
    <w:rsid w:val="00C0196A"/>
    <w:rsid w:val="00C0198D"/>
    <w:rsid w:val="00C019B9"/>
    <w:rsid w:val="00C01A60"/>
    <w:rsid w:val="00C01BD4"/>
    <w:rsid w:val="00C024FC"/>
    <w:rsid w:val="00C02741"/>
    <w:rsid w:val="00C0275C"/>
    <w:rsid w:val="00C02A4C"/>
    <w:rsid w:val="00C02AE7"/>
    <w:rsid w:val="00C02C37"/>
    <w:rsid w:val="00C03148"/>
    <w:rsid w:val="00C036E2"/>
    <w:rsid w:val="00C03773"/>
    <w:rsid w:val="00C0381A"/>
    <w:rsid w:val="00C03CAE"/>
    <w:rsid w:val="00C03CF4"/>
    <w:rsid w:val="00C03F2E"/>
    <w:rsid w:val="00C04170"/>
    <w:rsid w:val="00C041D2"/>
    <w:rsid w:val="00C049D0"/>
    <w:rsid w:val="00C04EBB"/>
    <w:rsid w:val="00C052AB"/>
    <w:rsid w:val="00C052B8"/>
    <w:rsid w:val="00C054BC"/>
    <w:rsid w:val="00C054FB"/>
    <w:rsid w:val="00C05C4B"/>
    <w:rsid w:val="00C05C75"/>
    <w:rsid w:val="00C05DCE"/>
    <w:rsid w:val="00C05E95"/>
    <w:rsid w:val="00C062C5"/>
    <w:rsid w:val="00C06647"/>
    <w:rsid w:val="00C0668A"/>
    <w:rsid w:val="00C06B1F"/>
    <w:rsid w:val="00C06CE7"/>
    <w:rsid w:val="00C06D49"/>
    <w:rsid w:val="00C06FEB"/>
    <w:rsid w:val="00C0702E"/>
    <w:rsid w:val="00C07035"/>
    <w:rsid w:val="00C07081"/>
    <w:rsid w:val="00C071A7"/>
    <w:rsid w:val="00C074F3"/>
    <w:rsid w:val="00C078C6"/>
    <w:rsid w:val="00C07981"/>
    <w:rsid w:val="00C07CAD"/>
    <w:rsid w:val="00C07E16"/>
    <w:rsid w:val="00C07E61"/>
    <w:rsid w:val="00C100BF"/>
    <w:rsid w:val="00C1021A"/>
    <w:rsid w:val="00C10C2D"/>
    <w:rsid w:val="00C10CCE"/>
    <w:rsid w:val="00C10F0C"/>
    <w:rsid w:val="00C1124E"/>
    <w:rsid w:val="00C11954"/>
    <w:rsid w:val="00C11CBB"/>
    <w:rsid w:val="00C121BE"/>
    <w:rsid w:val="00C1241F"/>
    <w:rsid w:val="00C125EC"/>
    <w:rsid w:val="00C1274B"/>
    <w:rsid w:val="00C12914"/>
    <w:rsid w:val="00C12D2F"/>
    <w:rsid w:val="00C12FD7"/>
    <w:rsid w:val="00C1338D"/>
    <w:rsid w:val="00C13493"/>
    <w:rsid w:val="00C134A1"/>
    <w:rsid w:val="00C13559"/>
    <w:rsid w:val="00C13614"/>
    <w:rsid w:val="00C13674"/>
    <w:rsid w:val="00C139E5"/>
    <w:rsid w:val="00C139F4"/>
    <w:rsid w:val="00C13B7C"/>
    <w:rsid w:val="00C13D66"/>
    <w:rsid w:val="00C13F3D"/>
    <w:rsid w:val="00C13F66"/>
    <w:rsid w:val="00C14113"/>
    <w:rsid w:val="00C14256"/>
    <w:rsid w:val="00C146F5"/>
    <w:rsid w:val="00C14773"/>
    <w:rsid w:val="00C14F87"/>
    <w:rsid w:val="00C150C6"/>
    <w:rsid w:val="00C15350"/>
    <w:rsid w:val="00C15406"/>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237"/>
    <w:rsid w:val="00C2135D"/>
    <w:rsid w:val="00C21368"/>
    <w:rsid w:val="00C21420"/>
    <w:rsid w:val="00C2173E"/>
    <w:rsid w:val="00C217C4"/>
    <w:rsid w:val="00C21826"/>
    <w:rsid w:val="00C21D22"/>
    <w:rsid w:val="00C22016"/>
    <w:rsid w:val="00C22289"/>
    <w:rsid w:val="00C222C9"/>
    <w:rsid w:val="00C2255D"/>
    <w:rsid w:val="00C225BC"/>
    <w:rsid w:val="00C225E7"/>
    <w:rsid w:val="00C22776"/>
    <w:rsid w:val="00C22AB0"/>
    <w:rsid w:val="00C22B43"/>
    <w:rsid w:val="00C22B9D"/>
    <w:rsid w:val="00C233ED"/>
    <w:rsid w:val="00C23448"/>
    <w:rsid w:val="00C237AB"/>
    <w:rsid w:val="00C2391C"/>
    <w:rsid w:val="00C2392F"/>
    <w:rsid w:val="00C23D87"/>
    <w:rsid w:val="00C24015"/>
    <w:rsid w:val="00C24167"/>
    <w:rsid w:val="00C2447C"/>
    <w:rsid w:val="00C2477A"/>
    <w:rsid w:val="00C2477E"/>
    <w:rsid w:val="00C248C4"/>
    <w:rsid w:val="00C24B3D"/>
    <w:rsid w:val="00C24C47"/>
    <w:rsid w:val="00C24DA1"/>
    <w:rsid w:val="00C24FCF"/>
    <w:rsid w:val="00C251CE"/>
    <w:rsid w:val="00C25402"/>
    <w:rsid w:val="00C25405"/>
    <w:rsid w:val="00C25681"/>
    <w:rsid w:val="00C256AE"/>
    <w:rsid w:val="00C25874"/>
    <w:rsid w:val="00C259BD"/>
    <w:rsid w:val="00C261D1"/>
    <w:rsid w:val="00C26CD4"/>
    <w:rsid w:val="00C26E55"/>
    <w:rsid w:val="00C26FF2"/>
    <w:rsid w:val="00C270C7"/>
    <w:rsid w:val="00C271C5"/>
    <w:rsid w:val="00C27484"/>
    <w:rsid w:val="00C27512"/>
    <w:rsid w:val="00C2764E"/>
    <w:rsid w:val="00C27818"/>
    <w:rsid w:val="00C278F3"/>
    <w:rsid w:val="00C27BAA"/>
    <w:rsid w:val="00C27E1C"/>
    <w:rsid w:val="00C27E80"/>
    <w:rsid w:val="00C27EB7"/>
    <w:rsid w:val="00C30444"/>
    <w:rsid w:val="00C30510"/>
    <w:rsid w:val="00C30818"/>
    <w:rsid w:val="00C30CC5"/>
    <w:rsid w:val="00C30D30"/>
    <w:rsid w:val="00C30D57"/>
    <w:rsid w:val="00C30F8E"/>
    <w:rsid w:val="00C3104D"/>
    <w:rsid w:val="00C31094"/>
    <w:rsid w:val="00C31178"/>
    <w:rsid w:val="00C316A7"/>
    <w:rsid w:val="00C3187D"/>
    <w:rsid w:val="00C31A07"/>
    <w:rsid w:val="00C31FFE"/>
    <w:rsid w:val="00C322A8"/>
    <w:rsid w:val="00C325F7"/>
    <w:rsid w:val="00C3263B"/>
    <w:rsid w:val="00C32746"/>
    <w:rsid w:val="00C32CA6"/>
    <w:rsid w:val="00C32D99"/>
    <w:rsid w:val="00C33011"/>
    <w:rsid w:val="00C33086"/>
    <w:rsid w:val="00C33476"/>
    <w:rsid w:val="00C33582"/>
    <w:rsid w:val="00C33895"/>
    <w:rsid w:val="00C33BC7"/>
    <w:rsid w:val="00C33E58"/>
    <w:rsid w:val="00C34028"/>
    <w:rsid w:val="00C34314"/>
    <w:rsid w:val="00C3441D"/>
    <w:rsid w:val="00C34684"/>
    <w:rsid w:val="00C34698"/>
    <w:rsid w:val="00C348F4"/>
    <w:rsid w:val="00C349DC"/>
    <w:rsid w:val="00C34BC5"/>
    <w:rsid w:val="00C3543A"/>
    <w:rsid w:val="00C355F1"/>
    <w:rsid w:val="00C35C47"/>
    <w:rsid w:val="00C35D3E"/>
    <w:rsid w:val="00C36102"/>
    <w:rsid w:val="00C36170"/>
    <w:rsid w:val="00C361DC"/>
    <w:rsid w:val="00C3621D"/>
    <w:rsid w:val="00C3661A"/>
    <w:rsid w:val="00C3677C"/>
    <w:rsid w:val="00C36840"/>
    <w:rsid w:val="00C368CF"/>
    <w:rsid w:val="00C369C4"/>
    <w:rsid w:val="00C37122"/>
    <w:rsid w:val="00C372ED"/>
    <w:rsid w:val="00C403DB"/>
    <w:rsid w:val="00C407EA"/>
    <w:rsid w:val="00C40911"/>
    <w:rsid w:val="00C40B56"/>
    <w:rsid w:val="00C40B5B"/>
    <w:rsid w:val="00C40F64"/>
    <w:rsid w:val="00C4104C"/>
    <w:rsid w:val="00C4167D"/>
    <w:rsid w:val="00C41B52"/>
    <w:rsid w:val="00C41CC5"/>
    <w:rsid w:val="00C41CFB"/>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7E"/>
    <w:rsid w:val="00C43A9E"/>
    <w:rsid w:val="00C43D25"/>
    <w:rsid w:val="00C43FF0"/>
    <w:rsid w:val="00C44105"/>
    <w:rsid w:val="00C44317"/>
    <w:rsid w:val="00C4441A"/>
    <w:rsid w:val="00C4448D"/>
    <w:rsid w:val="00C44622"/>
    <w:rsid w:val="00C449DA"/>
    <w:rsid w:val="00C44BCD"/>
    <w:rsid w:val="00C44E3B"/>
    <w:rsid w:val="00C44FFE"/>
    <w:rsid w:val="00C450B8"/>
    <w:rsid w:val="00C45189"/>
    <w:rsid w:val="00C452CD"/>
    <w:rsid w:val="00C457E9"/>
    <w:rsid w:val="00C4581B"/>
    <w:rsid w:val="00C45D41"/>
    <w:rsid w:val="00C45DD3"/>
    <w:rsid w:val="00C45F94"/>
    <w:rsid w:val="00C46125"/>
    <w:rsid w:val="00C4651C"/>
    <w:rsid w:val="00C466FA"/>
    <w:rsid w:val="00C46B81"/>
    <w:rsid w:val="00C46D08"/>
    <w:rsid w:val="00C46D6A"/>
    <w:rsid w:val="00C4732C"/>
    <w:rsid w:val="00C47466"/>
    <w:rsid w:val="00C475CF"/>
    <w:rsid w:val="00C4769D"/>
    <w:rsid w:val="00C4789A"/>
    <w:rsid w:val="00C47A11"/>
    <w:rsid w:val="00C47AD6"/>
    <w:rsid w:val="00C47E0B"/>
    <w:rsid w:val="00C47EDD"/>
    <w:rsid w:val="00C47F8D"/>
    <w:rsid w:val="00C47FCC"/>
    <w:rsid w:val="00C5031A"/>
    <w:rsid w:val="00C50542"/>
    <w:rsid w:val="00C507C9"/>
    <w:rsid w:val="00C509A1"/>
    <w:rsid w:val="00C50B71"/>
    <w:rsid w:val="00C50C57"/>
    <w:rsid w:val="00C50CE7"/>
    <w:rsid w:val="00C50DF6"/>
    <w:rsid w:val="00C50E2C"/>
    <w:rsid w:val="00C5117A"/>
    <w:rsid w:val="00C51234"/>
    <w:rsid w:val="00C5132A"/>
    <w:rsid w:val="00C51466"/>
    <w:rsid w:val="00C5146F"/>
    <w:rsid w:val="00C51760"/>
    <w:rsid w:val="00C5176B"/>
    <w:rsid w:val="00C51804"/>
    <w:rsid w:val="00C51BC6"/>
    <w:rsid w:val="00C52096"/>
    <w:rsid w:val="00C522AE"/>
    <w:rsid w:val="00C5232E"/>
    <w:rsid w:val="00C52410"/>
    <w:rsid w:val="00C525B3"/>
    <w:rsid w:val="00C52CF6"/>
    <w:rsid w:val="00C52F1C"/>
    <w:rsid w:val="00C52F99"/>
    <w:rsid w:val="00C5310E"/>
    <w:rsid w:val="00C5327A"/>
    <w:rsid w:val="00C5377D"/>
    <w:rsid w:val="00C53A5E"/>
    <w:rsid w:val="00C53B17"/>
    <w:rsid w:val="00C53BDB"/>
    <w:rsid w:val="00C53BE7"/>
    <w:rsid w:val="00C53C42"/>
    <w:rsid w:val="00C53F21"/>
    <w:rsid w:val="00C541A5"/>
    <w:rsid w:val="00C543C4"/>
    <w:rsid w:val="00C544C9"/>
    <w:rsid w:val="00C54712"/>
    <w:rsid w:val="00C54738"/>
    <w:rsid w:val="00C54BA4"/>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F23"/>
    <w:rsid w:val="00C613D1"/>
    <w:rsid w:val="00C613FF"/>
    <w:rsid w:val="00C6153C"/>
    <w:rsid w:val="00C6168C"/>
    <w:rsid w:val="00C61936"/>
    <w:rsid w:val="00C61957"/>
    <w:rsid w:val="00C61B12"/>
    <w:rsid w:val="00C61F1E"/>
    <w:rsid w:val="00C620A2"/>
    <w:rsid w:val="00C6225A"/>
    <w:rsid w:val="00C6229F"/>
    <w:rsid w:val="00C622C4"/>
    <w:rsid w:val="00C623B0"/>
    <w:rsid w:val="00C6256B"/>
    <w:rsid w:val="00C636B0"/>
    <w:rsid w:val="00C639B8"/>
    <w:rsid w:val="00C63B22"/>
    <w:rsid w:val="00C63B8E"/>
    <w:rsid w:val="00C63C9B"/>
    <w:rsid w:val="00C63D11"/>
    <w:rsid w:val="00C63D54"/>
    <w:rsid w:val="00C641E2"/>
    <w:rsid w:val="00C64243"/>
    <w:rsid w:val="00C64406"/>
    <w:rsid w:val="00C6468E"/>
    <w:rsid w:val="00C646B0"/>
    <w:rsid w:val="00C6480F"/>
    <w:rsid w:val="00C64AC5"/>
    <w:rsid w:val="00C64B7B"/>
    <w:rsid w:val="00C64CA3"/>
    <w:rsid w:val="00C64D32"/>
    <w:rsid w:val="00C64DC1"/>
    <w:rsid w:val="00C64FEB"/>
    <w:rsid w:val="00C65412"/>
    <w:rsid w:val="00C65450"/>
    <w:rsid w:val="00C6575E"/>
    <w:rsid w:val="00C659B1"/>
    <w:rsid w:val="00C65A43"/>
    <w:rsid w:val="00C65BD3"/>
    <w:rsid w:val="00C65BDB"/>
    <w:rsid w:val="00C65BF9"/>
    <w:rsid w:val="00C65D3A"/>
    <w:rsid w:val="00C65D75"/>
    <w:rsid w:val="00C6605D"/>
    <w:rsid w:val="00C661EA"/>
    <w:rsid w:val="00C6629D"/>
    <w:rsid w:val="00C66662"/>
    <w:rsid w:val="00C66731"/>
    <w:rsid w:val="00C668D2"/>
    <w:rsid w:val="00C66D31"/>
    <w:rsid w:val="00C66EE0"/>
    <w:rsid w:val="00C6716C"/>
    <w:rsid w:val="00C678B6"/>
    <w:rsid w:val="00C67EB9"/>
    <w:rsid w:val="00C67F27"/>
    <w:rsid w:val="00C70028"/>
    <w:rsid w:val="00C70307"/>
    <w:rsid w:val="00C70400"/>
    <w:rsid w:val="00C70811"/>
    <w:rsid w:val="00C708B8"/>
    <w:rsid w:val="00C70A40"/>
    <w:rsid w:val="00C70B28"/>
    <w:rsid w:val="00C70CCC"/>
    <w:rsid w:val="00C7199C"/>
    <w:rsid w:val="00C71E8C"/>
    <w:rsid w:val="00C71FE3"/>
    <w:rsid w:val="00C72070"/>
    <w:rsid w:val="00C72196"/>
    <w:rsid w:val="00C7233D"/>
    <w:rsid w:val="00C7238D"/>
    <w:rsid w:val="00C729E0"/>
    <w:rsid w:val="00C72D2A"/>
    <w:rsid w:val="00C73255"/>
    <w:rsid w:val="00C73517"/>
    <w:rsid w:val="00C73571"/>
    <w:rsid w:val="00C7374C"/>
    <w:rsid w:val="00C737F4"/>
    <w:rsid w:val="00C73C71"/>
    <w:rsid w:val="00C73F9B"/>
    <w:rsid w:val="00C74090"/>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C53"/>
    <w:rsid w:val="00C771F3"/>
    <w:rsid w:val="00C77688"/>
    <w:rsid w:val="00C7778B"/>
    <w:rsid w:val="00C777A6"/>
    <w:rsid w:val="00C77812"/>
    <w:rsid w:val="00C77A51"/>
    <w:rsid w:val="00C77BE4"/>
    <w:rsid w:val="00C77EF2"/>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1F95"/>
    <w:rsid w:val="00C82220"/>
    <w:rsid w:val="00C822EF"/>
    <w:rsid w:val="00C825EB"/>
    <w:rsid w:val="00C82656"/>
    <w:rsid w:val="00C82691"/>
    <w:rsid w:val="00C826BB"/>
    <w:rsid w:val="00C82A66"/>
    <w:rsid w:val="00C82D33"/>
    <w:rsid w:val="00C82D6B"/>
    <w:rsid w:val="00C82EC3"/>
    <w:rsid w:val="00C83181"/>
    <w:rsid w:val="00C83376"/>
    <w:rsid w:val="00C83440"/>
    <w:rsid w:val="00C83595"/>
    <w:rsid w:val="00C8365E"/>
    <w:rsid w:val="00C838D8"/>
    <w:rsid w:val="00C83964"/>
    <w:rsid w:val="00C83A80"/>
    <w:rsid w:val="00C83AC3"/>
    <w:rsid w:val="00C83C34"/>
    <w:rsid w:val="00C83DBC"/>
    <w:rsid w:val="00C842B6"/>
    <w:rsid w:val="00C8439A"/>
    <w:rsid w:val="00C84622"/>
    <w:rsid w:val="00C84CD2"/>
    <w:rsid w:val="00C85154"/>
    <w:rsid w:val="00C85331"/>
    <w:rsid w:val="00C853B4"/>
    <w:rsid w:val="00C853F2"/>
    <w:rsid w:val="00C85519"/>
    <w:rsid w:val="00C857BE"/>
    <w:rsid w:val="00C857E0"/>
    <w:rsid w:val="00C85A17"/>
    <w:rsid w:val="00C8623C"/>
    <w:rsid w:val="00C86255"/>
    <w:rsid w:val="00C863A6"/>
    <w:rsid w:val="00C866F4"/>
    <w:rsid w:val="00C8695E"/>
    <w:rsid w:val="00C8696F"/>
    <w:rsid w:val="00C869C7"/>
    <w:rsid w:val="00C86CAB"/>
    <w:rsid w:val="00C8712C"/>
    <w:rsid w:val="00C87464"/>
    <w:rsid w:val="00C874D0"/>
    <w:rsid w:val="00C87AC4"/>
    <w:rsid w:val="00C87BFF"/>
    <w:rsid w:val="00C87CE5"/>
    <w:rsid w:val="00C903F1"/>
    <w:rsid w:val="00C90BA1"/>
    <w:rsid w:val="00C90BEA"/>
    <w:rsid w:val="00C90D1F"/>
    <w:rsid w:val="00C910C0"/>
    <w:rsid w:val="00C911D5"/>
    <w:rsid w:val="00C9147C"/>
    <w:rsid w:val="00C915E0"/>
    <w:rsid w:val="00C91763"/>
    <w:rsid w:val="00C917B4"/>
    <w:rsid w:val="00C91801"/>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22C"/>
    <w:rsid w:val="00C9345C"/>
    <w:rsid w:val="00C938A6"/>
    <w:rsid w:val="00C9477F"/>
    <w:rsid w:val="00C94856"/>
    <w:rsid w:val="00C9499F"/>
    <w:rsid w:val="00C949CD"/>
    <w:rsid w:val="00C94BF2"/>
    <w:rsid w:val="00C94CE9"/>
    <w:rsid w:val="00C94DE5"/>
    <w:rsid w:val="00C950AF"/>
    <w:rsid w:val="00C953D6"/>
    <w:rsid w:val="00C956CE"/>
    <w:rsid w:val="00C957DB"/>
    <w:rsid w:val="00C95F47"/>
    <w:rsid w:val="00C9612B"/>
    <w:rsid w:val="00C961D7"/>
    <w:rsid w:val="00C9661D"/>
    <w:rsid w:val="00C96ACA"/>
    <w:rsid w:val="00C96DAD"/>
    <w:rsid w:val="00C96E1D"/>
    <w:rsid w:val="00C96E55"/>
    <w:rsid w:val="00C96E6C"/>
    <w:rsid w:val="00C96F1B"/>
    <w:rsid w:val="00C96F79"/>
    <w:rsid w:val="00C9705A"/>
    <w:rsid w:val="00C9718B"/>
    <w:rsid w:val="00C97265"/>
    <w:rsid w:val="00C97820"/>
    <w:rsid w:val="00C978AD"/>
    <w:rsid w:val="00CA01C4"/>
    <w:rsid w:val="00CA02E6"/>
    <w:rsid w:val="00CA048B"/>
    <w:rsid w:val="00CA06A3"/>
    <w:rsid w:val="00CA0928"/>
    <w:rsid w:val="00CA0996"/>
    <w:rsid w:val="00CA0AFF"/>
    <w:rsid w:val="00CA0B2B"/>
    <w:rsid w:val="00CA0BAF"/>
    <w:rsid w:val="00CA0CAF"/>
    <w:rsid w:val="00CA0D5D"/>
    <w:rsid w:val="00CA0EA6"/>
    <w:rsid w:val="00CA106C"/>
    <w:rsid w:val="00CA115F"/>
    <w:rsid w:val="00CA1246"/>
    <w:rsid w:val="00CA126E"/>
    <w:rsid w:val="00CA174C"/>
    <w:rsid w:val="00CA1A7E"/>
    <w:rsid w:val="00CA1CB7"/>
    <w:rsid w:val="00CA1CE6"/>
    <w:rsid w:val="00CA1DE1"/>
    <w:rsid w:val="00CA1E61"/>
    <w:rsid w:val="00CA1FCA"/>
    <w:rsid w:val="00CA2284"/>
    <w:rsid w:val="00CA231E"/>
    <w:rsid w:val="00CA25D1"/>
    <w:rsid w:val="00CA2655"/>
    <w:rsid w:val="00CA2C83"/>
    <w:rsid w:val="00CA3055"/>
    <w:rsid w:val="00CA30F9"/>
    <w:rsid w:val="00CA3106"/>
    <w:rsid w:val="00CA31DA"/>
    <w:rsid w:val="00CA37F1"/>
    <w:rsid w:val="00CA39EE"/>
    <w:rsid w:val="00CA3A0E"/>
    <w:rsid w:val="00CA3A30"/>
    <w:rsid w:val="00CA3B05"/>
    <w:rsid w:val="00CA3B47"/>
    <w:rsid w:val="00CA3C36"/>
    <w:rsid w:val="00CA4191"/>
    <w:rsid w:val="00CA449D"/>
    <w:rsid w:val="00CA4851"/>
    <w:rsid w:val="00CA492E"/>
    <w:rsid w:val="00CA49CE"/>
    <w:rsid w:val="00CA4A1D"/>
    <w:rsid w:val="00CA4F29"/>
    <w:rsid w:val="00CA532D"/>
    <w:rsid w:val="00CA5583"/>
    <w:rsid w:val="00CA567D"/>
    <w:rsid w:val="00CA56C5"/>
    <w:rsid w:val="00CA5CF7"/>
    <w:rsid w:val="00CA5FBF"/>
    <w:rsid w:val="00CA6193"/>
    <w:rsid w:val="00CA6227"/>
    <w:rsid w:val="00CA62B1"/>
    <w:rsid w:val="00CA65F0"/>
    <w:rsid w:val="00CA66A8"/>
    <w:rsid w:val="00CA679B"/>
    <w:rsid w:val="00CA69AB"/>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80F"/>
    <w:rsid w:val="00CB1985"/>
    <w:rsid w:val="00CB1CB8"/>
    <w:rsid w:val="00CB1F9E"/>
    <w:rsid w:val="00CB22C8"/>
    <w:rsid w:val="00CB2539"/>
    <w:rsid w:val="00CB25BF"/>
    <w:rsid w:val="00CB26C1"/>
    <w:rsid w:val="00CB29C7"/>
    <w:rsid w:val="00CB2C65"/>
    <w:rsid w:val="00CB2C92"/>
    <w:rsid w:val="00CB2D74"/>
    <w:rsid w:val="00CB2F3D"/>
    <w:rsid w:val="00CB2FD1"/>
    <w:rsid w:val="00CB3348"/>
    <w:rsid w:val="00CB3717"/>
    <w:rsid w:val="00CB38BA"/>
    <w:rsid w:val="00CB3B45"/>
    <w:rsid w:val="00CB3C06"/>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54F"/>
    <w:rsid w:val="00CB7663"/>
    <w:rsid w:val="00CB77CA"/>
    <w:rsid w:val="00CB792D"/>
    <w:rsid w:val="00CB7AEE"/>
    <w:rsid w:val="00CB7B40"/>
    <w:rsid w:val="00CB7D4E"/>
    <w:rsid w:val="00CB7F68"/>
    <w:rsid w:val="00CC039B"/>
    <w:rsid w:val="00CC0435"/>
    <w:rsid w:val="00CC054E"/>
    <w:rsid w:val="00CC06DF"/>
    <w:rsid w:val="00CC09C2"/>
    <w:rsid w:val="00CC0AE5"/>
    <w:rsid w:val="00CC0B1D"/>
    <w:rsid w:val="00CC1092"/>
    <w:rsid w:val="00CC1354"/>
    <w:rsid w:val="00CC1745"/>
    <w:rsid w:val="00CC1956"/>
    <w:rsid w:val="00CC1AA0"/>
    <w:rsid w:val="00CC21A9"/>
    <w:rsid w:val="00CC23A3"/>
    <w:rsid w:val="00CC2604"/>
    <w:rsid w:val="00CC267D"/>
    <w:rsid w:val="00CC2A55"/>
    <w:rsid w:val="00CC2A98"/>
    <w:rsid w:val="00CC2B37"/>
    <w:rsid w:val="00CC2CCD"/>
    <w:rsid w:val="00CC2EBB"/>
    <w:rsid w:val="00CC2F30"/>
    <w:rsid w:val="00CC32BE"/>
    <w:rsid w:val="00CC3315"/>
    <w:rsid w:val="00CC3486"/>
    <w:rsid w:val="00CC3570"/>
    <w:rsid w:val="00CC36BF"/>
    <w:rsid w:val="00CC3CE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2C"/>
    <w:rsid w:val="00CC6564"/>
    <w:rsid w:val="00CC6632"/>
    <w:rsid w:val="00CC681F"/>
    <w:rsid w:val="00CC6AC2"/>
    <w:rsid w:val="00CC72A6"/>
    <w:rsid w:val="00CC72E3"/>
    <w:rsid w:val="00CC76FD"/>
    <w:rsid w:val="00CC7C4A"/>
    <w:rsid w:val="00CC7CF2"/>
    <w:rsid w:val="00CC7DBA"/>
    <w:rsid w:val="00CD02C4"/>
    <w:rsid w:val="00CD0686"/>
    <w:rsid w:val="00CD083D"/>
    <w:rsid w:val="00CD1219"/>
    <w:rsid w:val="00CD15C1"/>
    <w:rsid w:val="00CD16BD"/>
    <w:rsid w:val="00CD1996"/>
    <w:rsid w:val="00CD1A6C"/>
    <w:rsid w:val="00CD1CFD"/>
    <w:rsid w:val="00CD1D19"/>
    <w:rsid w:val="00CD2043"/>
    <w:rsid w:val="00CD2225"/>
    <w:rsid w:val="00CD22B7"/>
    <w:rsid w:val="00CD22F3"/>
    <w:rsid w:val="00CD2AF6"/>
    <w:rsid w:val="00CD2BD0"/>
    <w:rsid w:val="00CD2CA5"/>
    <w:rsid w:val="00CD2D9B"/>
    <w:rsid w:val="00CD2F63"/>
    <w:rsid w:val="00CD2FE6"/>
    <w:rsid w:val="00CD3079"/>
    <w:rsid w:val="00CD3220"/>
    <w:rsid w:val="00CD322C"/>
    <w:rsid w:val="00CD3595"/>
    <w:rsid w:val="00CD3670"/>
    <w:rsid w:val="00CD36BE"/>
    <w:rsid w:val="00CD37EE"/>
    <w:rsid w:val="00CD3B98"/>
    <w:rsid w:val="00CD3D8F"/>
    <w:rsid w:val="00CD3E8E"/>
    <w:rsid w:val="00CD4000"/>
    <w:rsid w:val="00CD440C"/>
    <w:rsid w:val="00CD4710"/>
    <w:rsid w:val="00CD47C1"/>
    <w:rsid w:val="00CD48B4"/>
    <w:rsid w:val="00CD4AB0"/>
    <w:rsid w:val="00CD4B26"/>
    <w:rsid w:val="00CD4BFE"/>
    <w:rsid w:val="00CD4D3B"/>
    <w:rsid w:val="00CD4DEB"/>
    <w:rsid w:val="00CD4E01"/>
    <w:rsid w:val="00CD4ED4"/>
    <w:rsid w:val="00CD4FE8"/>
    <w:rsid w:val="00CD52A7"/>
    <w:rsid w:val="00CD53CB"/>
    <w:rsid w:val="00CD5483"/>
    <w:rsid w:val="00CD54A2"/>
    <w:rsid w:val="00CD54D4"/>
    <w:rsid w:val="00CD57C8"/>
    <w:rsid w:val="00CD5BBA"/>
    <w:rsid w:val="00CD5BC4"/>
    <w:rsid w:val="00CD5E06"/>
    <w:rsid w:val="00CD6682"/>
    <w:rsid w:val="00CD6864"/>
    <w:rsid w:val="00CD6980"/>
    <w:rsid w:val="00CD6EF6"/>
    <w:rsid w:val="00CD7162"/>
    <w:rsid w:val="00CD73A1"/>
    <w:rsid w:val="00CD7479"/>
    <w:rsid w:val="00CD790D"/>
    <w:rsid w:val="00CD7A74"/>
    <w:rsid w:val="00CD7D2E"/>
    <w:rsid w:val="00CE021E"/>
    <w:rsid w:val="00CE0B26"/>
    <w:rsid w:val="00CE0EE2"/>
    <w:rsid w:val="00CE10EF"/>
    <w:rsid w:val="00CE120E"/>
    <w:rsid w:val="00CE1312"/>
    <w:rsid w:val="00CE13B2"/>
    <w:rsid w:val="00CE14C4"/>
    <w:rsid w:val="00CE171B"/>
    <w:rsid w:val="00CE1757"/>
    <w:rsid w:val="00CE175A"/>
    <w:rsid w:val="00CE1962"/>
    <w:rsid w:val="00CE1B1D"/>
    <w:rsid w:val="00CE1FC8"/>
    <w:rsid w:val="00CE2160"/>
    <w:rsid w:val="00CE2BF6"/>
    <w:rsid w:val="00CE3194"/>
    <w:rsid w:val="00CE336F"/>
    <w:rsid w:val="00CE3646"/>
    <w:rsid w:val="00CE3C68"/>
    <w:rsid w:val="00CE3D40"/>
    <w:rsid w:val="00CE3F9D"/>
    <w:rsid w:val="00CE3FC2"/>
    <w:rsid w:val="00CE4235"/>
    <w:rsid w:val="00CE42F7"/>
    <w:rsid w:val="00CE439A"/>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0B"/>
    <w:rsid w:val="00CE5BE2"/>
    <w:rsid w:val="00CE5E8E"/>
    <w:rsid w:val="00CE6177"/>
    <w:rsid w:val="00CE622C"/>
    <w:rsid w:val="00CE64C9"/>
    <w:rsid w:val="00CE6696"/>
    <w:rsid w:val="00CE6B90"/>
    <w:rsid w:val="00CE6CFA"/>
    <w:rsid w:val="00CE6E86"/>
    <w:rsid w:val="00CE6EA2"/>
    <w:rsid w:val="00CE7015"/>
    <w:rsid w:val="00CE71DD"/>
    <w:rsid w:val="00CE752A"/>
    <w:rsid w:val="00CE779C"/>
    <w:rsid w:val="00CE78E1"/>
    <w:rsid w:val="00CE79D2"/>
    <w:rsid w:val="00CE7A34"/>
    <w:rsid w:val="00CE7A59"/>
    <w:rsid w:val="00CE7B6C"/>
    <w:rsid w:val="00CE7FE5"/>
    <w:rsid w:val="00CF0269"/>
    <w:rsid w:val="00CF03C6"/>
    <w:rsid w:val="00CF0768"/>
    <w:rsid w:val="00CF0BA8"/>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66B"/>
    <w:rsid w:val="00CF2BBD"/>
    <w:rsid w:val="00CF2C06"/>
    <w:rsid w:val="00CF2DCD"/>
    <w:rsid w:val="00CF2E25"/>
    <w:rsid w:val="00CF31F5"/>
    <w:rsid w:val="00CF33E3"/>
    <w:rsid w:val="00CF356C"/>
    <w:rsid w:val="00CF3742"/>
    <w:rsid w:val="00CF37DF"/>
    <w:rsid w:val="00CF3896"/>
    <w:rsid w:val="00CF3AFF"/>
    <w:rsid w:val="00CF3D21"/>
    <w:rsid w:val="00CF3EB3"/>
    <w:rsid w:val="00CF3EED"/>
    <w:rsid w:val="00CF430B"/>
    <w:rsid w:val="00CF4327"/>
    <w:rsid w:val="00CF474F"/>
    <w:rsid w:val="00CF4916"/>
    <w:rsid w:val="00CF4E5E"/>
    <w:rsid w:val="00CF50CA"/>
    <w:rsid w:val="00CF51AE"/>
    <w:rsid w:val="00CF5440"/>
    <w:rsid w:val="00CF5520"/>
    <w:rsid w:val="00CF55A5"/>
    <w:rsid w:val="00CF5982"/>
    <w:rsid w:val="00CF5A49"/>
    <w:rsid w:val="00CF5CB0"/>
    <w:rsid w:val="00CF5D28"/>
    <w:rsid w:val="00CF5D72"/>
    <w:rsid w:val="00CF5E30"/>
    <w:rsid w:val="00CF600F"/>
    <w:rsid w:val="00CF60D7"/>
    <w:rsid w:val="00CF6118"/>
    <w:rsid w:val="00CF613D"/>
    <w:rsid w:val="00CF628F"/>
    <w:rsid w:val="00CF643B"/>
    <w:rsid w:val="00CF647E"/>
    <w:rsid w:val="00CF64D7"/>
    <w:rsid w:val="00CF667F"/>
    <w:rsid w:val="00CF6725"/>
    <w:rsid w:val="00CF67B7"/>
    <w:rsid w:val="00CF6AEE"/>
    <w:rsid w:val="00CF6B86"/>
    <w:rsid w:val="00CF6C02"/>
    <w:rsid w:val="00CF6DC7"/>
    <w:rsid w:val="00CF6FC3"/>
    <w:rsid w:val="00CF707F"/>
    <w:rsid w:val="00CF77A5"/>
    <w:rsid w:val="00CF7952"/>
    <w:rsid w:val="00CF7D0D"/>
    <w:rsid w:val="00CF7DF0"/>
    <w:rsid w:val="00D00090"/>
    <w:rsid w:val="00D00321"/>
    <w:rsid w:val="00D0063B"/>
    <w:rsid w:val="00D009FA"/>
    <w:rsid w:val="00D00B73"/>
    <w:rsid w:val="00D00B82"/>
    <w:rsid w:val="00D00CC2"/>
    <w:rsid w:val="00D01005"/>
    <w:rsid w:val="00D0116B"/>
    <w:rsid w:val="00D013DA"/>
    <w:rsid w:val="00D013E9"/>
    <w:rsid w:val="00D0144F"/>
    <w:rsid w:val="00D01722"/>
    <w:rsid w:val="00D01830"/>
    <w:rsid w:val="00D0195F"/>
    <w:rsid w:val="00D0198B"/>
    <w:rsid w:val="00D01B9B"/>
    <w:rsid w:val="00D020FC"/>
    <w:rsid w:val="00D021E6"/>
    <w:rsid w:val="00D0262B"/>
    <w:rsid w:val="00D02677"/>
    <w:rsid w:val="00D02906"/>
    <w:rsid w:val="00D02BBB"/>
    <w:rsid w:val="00D02C3C"/>
    <w:rsid w:val="00D02C40"/>
    <w:rsid w:val="00D02F5C"/>
    <w:rsid w:val="00D030EF"/>
    <w:rsid w:val="00D031FE"/>
    <w:rsid w:val="00D032E8"/>
    <w:rsid w:val="00D03499"/>
    <w:rsid w:val="00D03598"/>
    <w:rsid w:val="00D03718"/>
    <w:rsid w:val="00D03777"/>
    <w:rsid w:val="00D039D8"/>
    <w:rsid w:val="00D03A33"/>
    <w:rsid w:val="00D03A8A"/>
    <w:rsid w:val="00D03C60"/>
    <w:rsid w:val="00D03C72"/>
    <w:rsid w:val="00D03FC2"/>
    <w:rsid w:val="00D04576"/>
    <w:rsid w:val="00D04D46"/>
    <w:rsid w:val="00D04F13"/>
    <w:rsid w:val="00D04F4D"/>
    <w:rsid w:val="00D04FB5"/>
    <w:rsid w:val="00D050B0"/>
    <w:rsid w:val="00D05562"/>
    <w:rsid w:val="00D05603"/>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6F57"/>
    <w:rsid w:val="00D0717B"/>
    <w:rsid w:val="00D072CA"/>
    <w:rsid w:val="00D073F6"/>
    <w:rsid w:val="00D07467"/>
    <w:rsid w:val="00D075AB"/>
    <w:rsid w:val="00D07A76"/>
    <w:rsid w:val="00D07B98"/>
    <w:rsid w:val="00D07F0C"/>
    <w:rsid w:val="00D07FD0"/>
    <w:rsid w:val="00D10659"/>
    <w:rsid w:val="00D10D5D"/>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3FE6"/>
    <w:rsid w:val="00D1439A"/>
    <w:rsid w:val="00D14491"/>
    <w:rsid w:val="00D1455A"/>
    <w:rsid w:val="00D14701"/>
    <w:rsid w:val="00D14716"/>
    <w:rsid w:val="00D14976"/>
    <w:rsid w:val="00D14E8C"/>
    <w:rsid w:val="00D14EFB"/>
    <w:rsid w:val="00D14FD8"/>
    <w:rsid w:val="00D1598B"/>
    <w:rsid w:val="00D15C2D"/>
    <w:rsid w:val="00D163B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30"/>
    <w:rsid w:val="00D21E50"/>
    <w:rsid w:val="00D21E7B"/>
    <w:rsid w:val="00D21F21"/>
    <w:rsid w:val="00D222B2"/>
    <w:rsid w:val="00D2251A"/>
    <w:rsid w:val="00D2260A"/>
    <w:rsid w:val="00D228D9"/>
    <w:rsid w:val="00D22B04"/>
    <w:rsid w:val="00D22C0A"/>
    <w:rsid w:val="00D22DAA"/>
    <w:rsid w:val="00D22F53"/>
    <w:rsid w:val="00D22FA3"/>
    <w:rsid w:val="00D23041"/>
    <w:rsid w:val="00D2327B"/>
    <w:rsid w:val="00D2338B"/>
    <w:rsid w:val="00D234EC"/>
    <w:rsid w:val="00D235A8"/>
    <w:rsid w:val="00D235DF"/>
    <w:rsid w:val="00D236F1"/>
    <w:rsid w:val="00D2379F"/>
    <w:rsid w:val="00D237FB"/>
    <w:rsid w:val="00D240FA"/>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599"/>
    <w:rsid w:val="00D26811"/>
    <w:rsid w:val="00D26879"/>
    <w:rsid w:val="00D26AC3"/>
    <w:rsid w:val="00D26B53"/>
    <w:rsid w:val="00D26CBB"/>
    <w:rsid w:val="00D26D63"/>
    <w:rsid w:val="00D26DC3"/>
    <w:rsid w:val="00D26ED9"/>
    <w:rsid w:val="00D26F05"/>
    <w:rsid w:val="00D26FEC"/>
    <w:rsid w:val="00D27054"/>
    <w:rsid w:val="00D271C1"/>
    <w:rsid w:val="00D271F0"/>
    <w:rsid w:val="00D2759B"/>
    <w:rsid w:val="00D27A7C"/>
    <w:rsid w:val="00D27A89"/>
    <w:rsid w:val="00D27EDF"/>
    <w:rsid w:val="00D27EE9"/>
    <w:rsid w:val="00D27F9E"/>
    <w:rsid w:val="00D300B0"/>
    <w:rsid w:val="00D301BA"/>
    <w:rsid w:val="00D30216"/>
    <w:rsid w:val="00D30399"/>
    <w:rsid w:val="00D304C3"/>
    <w:rsid w:val="00D304E9"/>
    <w:rsid w:val="00D306E0"/>
    <w:rsid w:val="00D3094B"/>
    <w:rsid w:val="00D309FD"/>
    <w:rsid w:val="00D30A12"/>
    <w:rsid w:val="00D310A6"/>
    <w:rsid w:val="00D319B7"/>
    <w:rsid w:val="00D31BB7"/>
    <w:rsid w:val="00D31C5D"/>
    <w:rsid w:val="00D31D64"/>
    <w:rsid w:val="00D32035"/>
    <w:rsid w:val="00D32059"/>
    <w:rsid w:val="00D320AD"/>
    <w:rsid w:val="00D32284"/>
    <w:rsid w:val="00D322B0"/>
    <w:rsid w:val="00D324CC"/>
    <w:rsid w:val="00D329EA"/>
    <w:rsid w:val="00D32F32"/>
    <w:rsid w:val="00D3351F"/>
    <w:rsid w:val="00D335E8"/>
    <w:rsid w:val="00D33982"/>
    <w:rsid w:val="00D3453C"/>
    <w:rsid w:val="00D3460A"/>
    <w:rsid w:val="00D3464A"/>
    <w:rsid w:val="00D34903"/>
    <w:rsid w:val="00D34966"/>
    <w:rsid w:val="00D34F08"/>
    <w:rsid w:val="00D353FE"/>
    <w:rsid w:val="00D3540D"/>
    <w:rsid w:val="00D35511"/>
    <w:rsid w:val="00D35837"/>
    <w:rsid w:val="00D36010"/>
    <w:rsid w:val="00D36266"/>
    <w:rsid w:val="00D3626A"/>
    <w:rsid w:val="00D3641F"/>
    <w:rsid w:val="00D36518"/>
    <w:rsid w:val="00D3683C"/>
    <w:rsid w:val="00D368EE"/>
    <w:rsid w:val="00D36E2F"/>
    <w:rsid w:val="00D36FB8"/>
    <w:rsid w:val="00D37204"/>
    <w:rsid w:val="00D37585"/>
    <w:rsid w:val="00D375DB"/>
    <w:rsid w:val="00D379CE"/>
    <w:rsid w:val="00D379FB"/>
    <w:rsid w:val="00D37C39"/>
    <w:rsid w:val="00D37DC4"/>
    <w:rsid w:val="00D37F51"/>
    <w:rsid w:val="00D4022A"/>
    <w:rsid w:val="00D406D5"/>
    <w:rsid w:val="00D40835"/>
    <w:rsid w:val="00D41008"/>
    <w:rsid w:val="00D4132A"/>
    <w:rsid w:val="00D41349"/>
    <w:rsid w:val="00D41406"/>
    <w:rsid w:val="00D41522"/>
    <w:rsid w:val="00D41639"/>
    <w:rsid w:val="00D4171F"/>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3B49"/>
    <w:rsid w:val="00D44018"/>
    <w:rsid w:val="00D440BD"/>
    <w:rsid w:val="00D44806"/>
    <w:rsid w:val="00D44A27"/>
    <w:rsid w:val="00D44CB5"/>
    <w:rsid w:val="00D44E00"/>
    <w:rsid w:val="00D44E6D"/>
    <w:rsid w:val="00D44E75"/>
    <w:rsid w:val="00D45391"/>
    <w:rsid w:val="00D453B6"/>
    <w:rsid w:val="00D4555C"/>
    <w:rsid w:val="00D45567"/>
    <w:rsid w:val="00D45619"/>
    <w:rsid w:val="00D45839"/>
    <w:rsid w:val="00D458B3"/>
    <w:rsid w:val="00D458B4"/>
    <w:rsid w:val="00D4592A"/>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7C5"/>
    <w:rsid w:val="00D50C12"/>
    <w:rsid w:val="00D50C86"/>
    <w:rsid w:val="00D510C0"/>
    <w:rsid w:val="00D51338"/>
    <w:rsid w:val="00D51366"/>
    <w:rsid w:val="00D51749"/>
    <w:rsid w:val="00D51B86"/>
    <w:rsid w:val="00D51BC1"/>
    <w:rsid w:val="00D51CE1"/>
    <w:rsid w:val="00D51F03"/>
    <w:rsid w:val="00D5210E"/>
    <w:rsid w:val="00D52625"/>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92"/>
    <w:rsid w:val="00D54AD5"/>
    <w:rsid w:val="00D54C22"/>
    <w:rsid w:val="00D54C79"/>
    <w:rsid w:val="00D54E4B"/>
    <w:rsid w:val="00D54E63"/>
    <w:rsid w:val="00D554B3"/>
    <w:rsid w:val="00D55AE6"/>
    <w:rsid w:val="00D55D88"/>
    <w:rsid w:val="00D56148"/>
    <w:rsid w:val="00D5617F"/>
    <w:rsid w:val="00D56248"/>
    <w:rsid w:val="00D563AB"/>
    <w:rsid w:val="00D564E3"/>
    <w:rsid w:val="00D567C1"/>
    <w:rsid w:val="00D568C7"/>
    <w:rsid w:val="00D569D6"/>
    <w:rsid w:val="00D56AB8"/>
    <w:rsid w:val="00D56D89"/>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484"/>
    <w:rsid w:val="00D616BB"/>
    <w:rsid w:val="00D61915"/>
    <w:rsid w:val="00D6196C"/>
    <w:rsid w:val="00D61C14"/>
    <w:rsid w:val="00D61C8A"/>
    <w:rsid w:val="00D61CDE"/>
    <w:rsid w:val="00D61D77"/>
    <w:rsid w:val="00D61E61"/>
    <w:rsid w:val="00D61EA1"/>
    <w:rsid w:val="00D620D0"/>
    <w:rsid w:val="00D62162"/>
    <w:rsid w:val="00D622A7"/>
    <w:rsid w:val="00D62439"/>
    <w:rsid w:val="00D62582"/>
    <w:rsid w:val="00D62D0A"/>
    <w:rsid w:val="00D62E3C"/>
    <w:rsid w:val="00D63597"/>
    <w:rsid w:val="00D63A22"/>
    <w:rsid w:val="00D63B1A"/>
    <w:rsid w:val="00D63C6C"/>
    <w:rsid w:val="00D63E66"/>
    <w:rsid w:val="00D63F81"/>
    <w:rsid w:val="00D63F9B"/>
    <w:rsid w:val="00D6443E"/>
    <w:rsid w:val="00D64472"/>
    <w:rsid w:val="00D644DB"/>
    <w:rsid w:val="00D646C0"/>
    <w:rsid w:val="00D64701"/>
    <w:rsid w:val="00D64EDA"/>
    <w:rsid w:val="00D652E8"/>
    <w:rsid w:val="00D653DA"/>
    <w:rsid w:val="00D65876"/>
    <w:rsid w:val="00D65B35"/>
    <w:rsid w:val="00D65C98"/>
    <w:rsid w:val="00D666D0"/>
    <w:rsid w:val="00D66E27"/>
    <w:rsid w:val="00D6712F"/>
    <w:rsid w:val="00D67890"/>
    <w:rsid w:val="00D67A7E"/>
    <w:rsid w:val="00D67BEC"/>
    <w:rsid w:val="00D67CF3"/>
    <w:rsid w:val="00D67EC7"/>
    <w:rsid w:val="00D70159"/>
    <w:rsid w:val="00D70270"/>
    <w:rsid w:val="00D7045C"/>
    <w:rsid w:val="00D70520"/>
    <w:rsid w:val="00D70627"/>
    <w:rsid w:val="00D7083B"/>
    <w:rsid w:val="00D70B9C"/>
    <w:rsid w:val="00D70FD1"/>
    <w:rsid w:val="00D711B4"/>
    <w:rsid w:val="00D71278"/>
    <w:rsid w:val="00D7147E"/>
    <w:rsid w:val="00D7181F"/>
    <w:rsid w:val="00D718F8"/>
    <w:rsid w:val="00D71D0C"/>
    <w:rsid w:val="00D7209F"/>
    <w:rsid w:val="00D72111"/>
    <w:rsid w:val="00D7222E"/>
    <w:rsid w:val="00D72338"/>
    <w:rsid w:val="00D723CD"/>
    <w:rsid w:val="00D72687"/>
    <w:rsid w:val="00D7286F"/>
    <w:rsid w:val="00D72AE3"/>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BF3"/>
    <w:rsid w:val="00D74D2E"/>
    <w:rsid w:val="00D75144"/>
    <w:rsid w:val="00D7523F"/>
    <w:rsid w:val="00D753E2"/>
    <w:rsid w:val="00D755AF"/>
    <w:rsid w:val="00D75750"/>
    <w:rsid w:val="00D75793"/>
    <w:rsid w:val="00D758A7"/>
    <w:rsid w:val="00D760BE"/>
    <w:rsid w:val="00D76109"/>
    <w:rsid w:val="00D7619D"/>
    <w:rsid w:val="00D76220"/>
    <w:rsid w:val="00D764D3"/>
    <w:rsid w:val="00D766CE"/>
    <w:rsid w:val="00D76797"/>
    <w:rsid w:val="00D769EF"/>
    <w:rsid w:val="00D76AFC"/>
    <w:rsid w:val="00D76B68"/>
    <w:rsid w:val="00D76F3B"/>
    <w:rsid w:val="00D77590"/>
    <w:rsid w:val="00D77681"/>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A7"/>
    <w:rsid w:val="00D821C5"/>
    <w:rsid w:val="00D822F2"/>
    <w:rsid w:val="00D823FE"/>
    <w:rsid w:val="00D82559"/>
    <w:rsid w:val="00D82861"/>
    <w:rsid w:val="00D8290F"/>
    <w:rsid w:val="00D8299A"/>
    <w:rsid w:val="00D829FC"/>
    <w:rsid w:val="00D82CA2"/>
    <w:rsid w:val="00D82DCC"/>
    <w:rsid w:val="00D831DE"/>
    <w:rsid w:val="00D835D0"/>
    <w:rsid w:val="00D835F1"/>
    <w:rsid w:val="00D8375C"/>
    <w:rsid w:val="00D838D5"/>
    <w:rsid w:val="00D839B6"/>
    <w:rsid w:val="00D83FC2"/>
    <w:rsid w:val="00D843BE"/>
    <w:rsid w:val="00D84860"/>
    <w:rsid w:val="00D84A7D"/>
    <w:rsid w:val="00D84B18"/>
    <w:rsid w:val="00D84CD5"/>
    <w:rsid w:val="00D84D5E"/>
    <w:rsid w:val="00D8518B"/>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33"/>
    <w:rsid w:val="00D8718A"/>
    <w:rsid w:val="00D871A8"/>
    <w:rsid w:val="00D8727F"/>
    <w:rsid w:val="00D87304"/>
    <w:rsid w:val="00D874DF"/>
    <w:rsid w:val="00D87513"/>
    <w:rsid w:val="00D87524"/>
    <w:rsid w:val="00D876EC"/>
    <w:rsid w:val="00D8790F"/>
    <w:rsid w:val="00D87B1F"/>
    <w:rsid w:val="00D87B29"/>
    <w:rsid w:val="00D87BFF"/>
    <w:rsid w:val="00D87D7D"/>
    <w:rsid w:val="00D87D91"/>
    <w:rsid w:val="00D90041"/>
    <w:rsid w:val="00D9095A"/>
    <w:rsid w:val="00D90A46"/>
    <w:rsid w:val="00D90AF3"/>
    <w:rsid w:val="00D90BE4"/>
    <w:rsid w:val="00D90C7E"/>
    <w:rsid w:val="00D90CA7"/>
    <w:rsid w:val="00D90F39"/>
    <w:rsid w:val="00D90FE5"/>
    <w:rsid w:val="00D91915"/>
    <w:rsid w:val="00D91EAE"/>
    <w:rsid w:val="00D91F42"/>
    <w:rsid w:val="00D925F6"/>
    <w:rsid w:val="00D92919"/>
    <w:rsid w:val="00D92B68"/>
    <w:rsid w:val="00D92DA6"/>
    <w:rsid w:val="00D92EF7"/>
    <w:rsid w:val="00D92F13"/>
    <w:rsid w:val="00D9302E"/>
    <w:rsid w:val="00D93215"/>
    <w:rsid w:val="00D9344A"/>
    <w:rsid w:val="00D935E4"/>
    <w:rsid w:val="00D93716"/>
    <w:rsid w:val="00D93A7B"/>
    <w:rsid w:val="00D93CF1"/>
    <w:rsid w:val="00D93D40"/>
    <w:rsid w:val="00D93F13"/>
    <w:rsid w:val="00D940E6"/>
    <w:rsid w:val="00D9415C"/>
    <w:rsid w:val="00D94561"/>
    <w:rsid w:val="00D947DD"/>
    <w:rsid w:val="00D94A4E"/>
    <w:rsid w:val="00D94E0A"/>
    <w:rsid w:val="00D94F3A"/>
    <w:rsid w:val="00D94F4C"/>
    <w:rsid w:val="00D9506C"/>
    <w:rsid w:val="00D950FD"/>
    <w:rsid w:val="00D95280"/>
    <w:rsid w:val="00D952C1"/>
    <w:rsid w:val="00D952F5"/>
    <w:rsid w:val="00D95619"/>
    <w:rsid w:val="00D957DB"/>
    <w:rsid w:val="00D957EC"/>
    <w:rsid w:val="00D95843"/>
    <w:rsid w:val="00D95A17"/>
    <w:rsid w:val="00D95AC1"/>
    <w:rsid w:val="00D95BC6"/>
    <w:rsid w:val="00D96104"/>
    <w:rsid w:val="00D9616D"/>
    <w:rsid w:val="00D96466"/>
    <w:rsid w:val="00D966C9"/>
    <w:rsid w:val="00D96A69"/>
    <w:rsid w:val="00D97309"/>
    <w:rsid w:val="00D97357"/>
    <w:rsid w:val="00D973A2"/>
    <w:rsid w:val="00D9752F"/>
    <w:rsid w:val="00D975EB"/>
    <w:rsid w:val="00D97878"/>
    <w:rsid w:val="00D97982"/>
    <w:rsid w:val="00D97CA3"/>
    <w:rsid w:val="00D97EE0"/>
    <w:rsid w:val="00DA0136"/>
    <w:rsid w:val="00DA01D0"/>
    <w:rsid w:val="00DA028F"/>
    <w:rsid w:val="00DA03D0"/>
    <w:rsid w:val="00DA0484"/>
    <w:rsid w:val="00DA04DF"/>
    <w:rsid w:val="00DA0683"/>
    <w:rsid w:val="00DA07EE"/>
    <w:rsid w:val="00DA0A54"/>
    <w:rsid w:val="00DA0CBA"/>
    <w:rsid w:val="00DA0E18"/>
    <w:rsid w:val="00DA1017"/>
    <w:rsid w:val="00DA11F8"/>
    <w:rsid w:val="00DA123D"/>
    <w:rsid w:val="00DA1273"/>
    <w:rsid w:val="00DA153E"/>
    <w:rsid w:val="00DA1587"/>
    <w:rsid w:val="00DA1786"/>
    <w:rsid w:val="00DA19EF"/>
    <w:rsid w:val="00DA1DA1"/>
    <w:rsid w:val="00DA2319"/>
    <w:rsid w:val="00DA2642"/>
    <w:rsid w:val="00DA26A8"/>
    <w:rsid w:val="00DA2862"/>
    <w:rsid w:val="00DA2898"/>
    <w:rsid w:val="00DA2BB9"/>
    <w:rsid w:val="00DA2C21"/>
    <w:rsid w:val="00DA2D2B"/>
    <w:rsid w:val="00DA3264"/>
    <w:rsid w:val="00DA35A7"/>
    <w:rsid w:val="00DA3695"/>
    <w:rsid w:val="00DA3AA1"/>
    <w:rsid w:val="00DA3C14"/>
    <w:rsid w:val="00DA3C43"/>
    <w:rsid w:val="00DA3C5F"/>
    <w:rsid w:val="00DA3C98"/>
    <w:rsid w:val="00DA3DF5"/>
    <w:rsid w:val="00DA41A4"/>
    <w:rsid w:val="00DA41AB"/>
    <w:rsid w:val="00DA43F7"/>
    <w:rsid w:val="00DA44F0"/>
    <w:rsid w:val="00DA4922"/>
    <w:rsid w:val="00DA4C58"/>
    <w:rsid w:val="00DA4D0A"/>
    <w:rsid w:val="00DA4E52"/>
    <w:rsid w:val="00DA51A9"/>
    <w:rsid w:val="00DA5263"/>
    <w:rsid w:val="00DA5323"/>
    <w:rsid w:val="00DA59CA"/>
    <w:rsid w:val="00DA5A2B"/>
    <w:rsid w:val="00DA5B6E"/>
    <w:rsid w:val="00DA5E93"/>
    <w:rsid w:val="00DA5F1C"/>
    <w:rsid w:val="00DA6221"/>
    <w:rsid w:val="00DA637A"/>
    <w:rsid w:val="00DA6405"/>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458"/>
    <w:rsid w:val="00DB0761"/>
    <w:rsid w:val="00DB087B"/>
    <w:rsid w:val="00DB08C6"/>
    <w:rsid w:val="00DB094E"/>
    <w:rsid w:val="00DB0CBB"/>
    <w:rsid w:val="00DB0CD6"/>
    <w:rsid w:val="00DB0E20"/>
    <w:rsid w:val="00DB0F67"/>
    <w:rsid w:val="00DB1062"/>
    <w:rsid w:val="00DB146C"/>
    <w:rsid w:val="00DB16F9"/>
    <w:rsid w:val="00DB1971"/>
    <w:rsid w:val="00DB1FE0"/>
    <w:rsid w:val="00DB2416"/>
    <w:rsid w:val="00DB2578"/>
    <w:rsid w:val="00DB26C8"/>
    <w:rsid w:val="00DB2744"/>
    <w:rsid w:val="00DB2B9B"/>
    <w:rsid w:val="00DB2DE7"/>
    <w:rsid w:val="00DB2FB8"/>
    <w:rsid w:val="00DB3440"/>
    <w:rsid w:val="00DB351A"/>
    <w:rsid w:val="00DB3526"/>
    <w:rsid w:val="00DB35BD"/>
    <w:rsid w:val="00DB36F7"/>
    <w:rsid w:val="00DB37F9"/>
    <w:rsid w:val="00DB3915"/>
    <w:rsid w:val="00DB3A47"/>
    <w:rsid w:val="00DB3E81"/>
    <w:rsid w:val="00DB3FC7"/>
    <w:rsid w:val="00DB40C8"/>
    <w:rsid w:val="00DB444C"/>
    <w:rsid w:val="00DB449C"/>
    <w:rsid w:val="00DB47E8"/>
    <w:rsid w:val="00DB4B7E"/>
    <w:rsid w:val="00DB4EFE"/>
    <w:rsid w:val="00DB4F7D"/>
    <w:rsid w:val="00DB5001"/>
    <w:rsid w:val="00DB50ED"/>
    <w:rsid w:val="00DB512D"/>
    <w:rsid w:val="00DB5380"/>
    <w:rsid w:val="00DB5789"/>
    <w:rsid w:val="00DB5900"/>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B7"/>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549"/>
    <w:rsid w:val="00DC38E0"/>
    <w:rsid w:val="00DC397B"/>
    <w:rsid w:val="00DC3987"/>
    <w:rsid w:val="00DC3A98"/>
    <w:rsid w:val="00DC3B4E"/>
    <w:rsid w:val="00DC4261"/>
    <w:rsid w:val="00DC46E0"/>
    <w:rsid w:val="00DC47A9"/>
    <w:rsid w:val="00DC4B2C"/>
    <w:rsid w:val="00DC4C42"/>
    <w:rsid w:val="00DC4FB4"/>
    <w:rsid w:val="00DC520E"/>
    <w:rsid w:val="00DC56A3"/>
    <w:rsid w:val="00DC5C03"/>
    <w:rsid w:val="00DC5C15"/>
    <w:rsid w:val="00DC5C9C"/>
    <w:rsid w:val="00DC5DA5"/>
    <w:rsid w:val="00DC62F6"/>
    <w:rsid w:val="00DC62F8"/>
    <w:rsid w:val="00DC63D3"/>
    <w:rsid w:val="00DC688F"/>
    <w:rsid w:val="00DC696F"/>
    <w:rsid w:val="00DC6A22"/>
    <w:rsid w:val="00DC6A5A"/>
    <w:rsid w:val="00DC6B04"/>
    <w:rsid w:val="00DC6B50"/>
    <w:rsid w:val="00DC6DD0"/>
    <w:rsid w:val="00DC7011"/>
    <w:rsid w:val="00DC70C2"/>
    <w:rsid w:val="00DC71DC"/>
    <w:rsid w:val="00DC76A3"/>
    <w:rsid w:val="00DC7C02"/>
    <w:rsid w:val="00DC7C73"/>
    <w:rsid w:val="00DC7C91"/>
    <w:rsid w:val="00DC7E04"/>
    <w:rsid w:val="00DC7E54"/>
    <w:rsid w:val="00DD01E5"/>
    <w:rsid w:val="00DD02EC"/>
    <w:rsid w:val="00DD0416"/>
    <w:rsid w:val="00DD04E4"/>
    <w:rsid w:val="00DD0A3A"/>
    <w:rsid w:val="00DD0B40"/>
    <w:rsid w:val="00DD0B6E"/>
    <w:rsid w:val="00DD0C2A"/>
    <w:rsid w:val="00DD0CD6"/>
    <w:rsid w:val="00DD1321"/>
    <w:rsid w:val="00DD151D"/>
    <w:rsid w:val="00DD1BC5"/>
    <w:rsid w:val="00DD1C29"/>
    <w:rsid w:val="00DD1C7B"/>
    <w:rsid w:val="00DD208B"/>
    <w:rsid w:val="00DD2219"/>
    <w:rsid w:val="00DD229E"/>
    <w:rsid w:val="00DD246B"/>
    <w:rsid w:val="00DD2B36"/>
    <w:rsid w:val="00DD2C53"/>
    <w:rsid w:val="00DD2CB8"/>
    <w:rsid w:val="00DD2E17"/>
    <w:rsid w:val="00DD2FF4"/>
    <w:rsid w:val="00DD3184"/>
    <w:rsid w:val="00DD3370"/>
    <w:rsid w:val="00DD33C2"/>
    <w:rsid w:val="00DD3633"/>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0AD"/>
    <w:rsid w:val="00DD610C"/>
    <w:rsid w:val="00DD61E9"/>
    <w:rsid w:val="00DD62A3"/>
    <w:rsid w:val="00DD6863"/>
    <w:rsid w:val="00DD6C11"/>
    <w:rsid w:val="00DD6C6D"/>
    <w:rsid w:val="00DD703A"/>
    <w:rsid w:val="00DD70BA"/>
    <w:rsid w:val="00DD73A1"/>
    <w:rsid w:val="00DD75A1"/>
    <w:rsid w:val="00DD75DD"/>
    <w:rsid w:val="00DD78CA"/>
    <w:rsid w:val="00DD7BFF"/>
    <w:rsid w:val="00DD7E3B"/>
    <w:rsid w:val="00DD7FE6"/>
    <w:rsid w:val="00DE05A9"/>
    <w:rsid w:val="00DE0B1B"/>
    <w:rsid w:val="00DE0C19"/>
    <w:rsid w:val="00DE0D40"/>
    <w:rsid w:val="00DE0F90"/>
    <w:rsid w:val="00DE1250"/>
    <w:rsid w:val="00DE1317"/>
    <w:rsid w:val="00DE16C2"/>
    <w:rsid w:val="00DE1790"/>
    <w:rsid w:val="00DE1835"/>
    <w:rsid w:val="00DE186A"/>
    <w:rsid w:val="00DE199C"/>
    <w:rsid w:val="00DE1ADB"/>
    <w:rsid w:val="00DE1AF9"/>
    <w:rsid w:val="00DE1D38"/>
    <w:rsid w:val="00DE1F0D"/>
    <w:rsid w:val="00DE1FBC"/>
    <w:rsid w:val="00DE20BB"/>
    <w:rsid w:val="00DE22B5"/>
    <w:rsid w:val="00DE257E"/>
    <w:rsid w:val="00DE259A"/>
    <w:rsid w:val="00DE266E"/>
    <w:rsid w:val="00DE27CD"/>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4E08"/>
    <w:rsid w:val="00DE4E70"/>
    <w:rsid w:val="00DE50E6"/>
    <w:rsid w:val="00DE5133"/>
    <w:rsid w:val="00DE523A"/>
    <w:rsid w:val="00DE534C"/>
    <w:rsid w:val="00DE57F3"/>
    <w:rsid w:val="00DE5B89"/>
    <w:rsid w:val="00DE5C90"/>
    <w:rsid w:val="00DE5E46"/>
    <w:rsid w:val="00DE605C"/>
    <w:rsid w:val="00DE60C8"/>
    <w:rsid w:val="00DE60CE"/>
    <w:rsid w:val="00DE651B"/>
    <w:rsid w:val="00DE6586"/>
    <w:rsid w:val="00DE66A9"/>
    <w:rsid w:val="00DE6A0B"/>
    <w:rsid w:val="00DE6BBD"/>
    <w:rsid w:val="00DE713E"/>
    <w:rsid w:val="00DE7926"/>
    <w:rsid w:val="00DE7A9E"/>
    <w:rsid w:val="00DE7B66"/>
    <w:rsid w:val="00DE7C8E"/>
    <w:rsid w:val="00DF0159"/>
    <w:rsid w:val="00DF02BB"/>
    <w:rsid w:val="00DF03AE"/>
    <w:rsid w:val="00DF04B5"/>
    <w:rsid w:val="00DF062B"/>
    <w:rsid w:val="00DF06BD"/>
    <w:rsid w:val="00DF0718"/>
    <w:rsid w:val="00DF08B3"/>
    <w:rsid w:val="00DF0D59"/>
    <w:rsid w:val="00DF0DFE"/>
    <w:rsid w:val="00DF0E5B"/>
    <w:rsid w:val="00DF11BA"/>
    <w:rsid w:val="00DF143C"/>
    <w:rsid w:val="00DF1559"/>
    <w:rsid w:val="00DF192B"/>
    <w:rsid w:val="00DF1BA7"/>
    <w:rsid w:val="00DF1E1C"/>
    <w:rsid w:val="00DF2221"/>
    <w:rsid w:val="00DF23F7"/>
    <w:rsid w:val="00DF247E"/>
    <w:rsid w:val="00DF2800"/>
    <w:rsid w:val="00DF28ED"/>
    <w:rsid w:val="00DF2920"/>
    <w:rsid w:val="00DF2B08"/>
    <w:rsid w:val="00DF3190"/>
    <w:rsid w:val="00DF373E"/>
    <w:rsid w:val="00DF374D"/>
    <w:rsid w:val="00DF3CE2"/>
    <w:rsid w:val="00DF3D75"/>
    <w:rsid w:val="00DF40F2"/>
    <w:rsid w:val="00DF42E0"/>
    <w:rsid w:val="00DF44CC"/>
    <w:rsid w:val="00DF46FD"/>
    <w:rsid w:val="00DF48A8"/>
    <w:rsid w:val="00DF4B42"/>
    <w:rsid w:val="00DF4F97"/>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98"/>
    <w:rsid w:val="00DF74EE"/>
    <w:rsid w:val="00DF777C"/>
    <w:rsid w:val="00DF785F"/>
    <w:rsid w:val="00DF78C8"/>
    <w:rsid w:val="00DF7D0E"/>
    <w:rsid w:val="00DF7E51"/>
    <w:rsid w:val="00DF7ED2"/>
    <w:rsid w:val="00E00AC0"/>
    <w:rsid w:val="00E00B8D"/>
    <w:rsid w:val="00E00CC3"/>
    <w:rsid w:val="00E00DCF"/>
    <w:rsid w:val="00E01223"/>
    <w:rsid w:val="00E01280"/>
    <w:rsid w:val="00E0131A"/>
    <w:rsid w:val="00E01B64"/>
    <w:rsid w:val="00E01C16"/>
    <w:rsid w:val="00E01C69"/>
    <w:rsid w:val="00E01D24"/>
    <w:rsid w:val="00E02439"/>
    <w:rsid w:val="00E0247E"/>
    <w:rsid w:val="00E026C5"/>
    <w:rsid w:val="00E02748"/>
    <w:rsid w:val="00E027DA"/>
    <w:rsid w:val="00E02820"/>
    <w:rsid w:val="00E02D44"/>
    <w:rsid w:val="00E02DDE"/>
    <w:rsid w:val="00E03059"/>
    <w:rsid w:val="00E0315B"/>
    <w:rsid w:val="00E032F5"/>
    <w:rsid w:val="00E03756"/>
    <w:rsid w:val="00E0381C"/>
    <w:rsid w:val="00E03996"/>
    <w:rsid w:val="00E03ABE"/>
    <w:rsid w:val="00E03CCF"/>
    <w:rsid w:val="00E03DF3"/>
    <w:rsid w:val="00E03FAC"/>
    <w:rsid w:val="00E0427E"/>
    <w:rsid w:val="00E043F0"/>
    <w:rsid w:val="00E0463E"/>
    <w:rsid w:val="00E04778"/>
    <w:rsid w:val="00E0483B"/>
    <w:rsid w:val="00E04A99"/>
    <w:rsid w:val="00E04AFC"/>
    <w:rsid w:val="00E04E59"/>
    <w:rsid w:val="00E04E5D"/>
    <w:rsid w:val="00E04F40"/>
    <w:rsid w:val="00E05114"/>
    <w:rsid w:val="00E0553D"/>
    <w:rsid w:val="00E05688"/>
    <w:rsid w:val="00E0576C"/>
    <w:rsid w:val="00E05AD3"/>
    <w:rsid w:val="00E05AFB"/>
    <w:rsid w:val="00E05CAD"/>
    <w:rsid w:val="00E05EB8"/>
    <w:rsid w:val="00E060D0"/>
    <w:rsid w:val="00E06AB1"/>
    <w:rsid w:val="00E06AF5"/>
    <w:rsid w:val="00E06C03"/>
    <w:rsid w:val="00E06C1C"/>
    <w:rsid w:val="00E06C8A"/>
    <w:rsid w:val="00E06CEC"/>
    <w:rsid w:val="00E06D3D"/>
    <w:rsid w:val="00E070D6"/>
    <w:rsid w:val="00E07352"/>
    <w:rsid w:val="00E074BE"/>
    <w:rsid w:val="00E07532"/>
    <w:rsid w:val="00E075A6"/>
    <w:rsid w:val="00E075D1"/>
    <w:rsid w:val="00E078C4"/>
    <w:rsid w:val="00E07958"/>
    <w:rsid w:val="00E07A04"/>
    <w:rsid w:val="00E07B49"/>
    <w:rsid w:val="00E07DE8"/>
    <w:rsid w:val="00E10065"/>
    <w:rsid w:val="00E10402"/>
    <w:rsid w:val="00E10430"/>
    <w:rsid w:val="00E1046D"/>
    <w:rsid w:val="00E1060C"/>
    <w:rsid w:val="00E1075C"/>
    <w:rsid w:val="00E1092A"/>
    <w:rsid w:val="00E10B10"/>
    <w:rsid w:val="00E10C7F"/>
    <w:rsid w:val="00E11788"/>
    <w:rsid w:val="00E11825"/>
    <w:rsid w:val="00E11AD8"/>
    <w:rsid w:val="00E11AD9"/>
    <w:rsid w:val="00E11BB3"/>
    <w:rsid w:val="00E11BBF"/>
    <w:rsid w:val="00E11C79"/>
    <w:rsid w:val="00E11E0B"/>
    <w:rsid w:val="00E12041"/>
    <w:rsid w:val="00E120F5"/>
    <w:rsid w:val="00E12224"/>
    <w:rsid w:val="00E125D5"/>
    <w:rsid w:val="00E126CF"/>
    <w:rsid w:val="00E12BA6"/>
    <w:rsid w:val="00E12E8F"/>
    <w:rsid w:val="00E132F0"/>
    <w:rsid w:val="00E133CF"/>
    <w:rsid w:val="00E13536"/>
    <w:rsid w:val="00E13688"/>
    <w:rsid w:val="00E13754"/>
    <w:rsid w:val="00E13A07"/>
    <w:rsid w:val="00E13B91"/>
    <w:rsid w:val="00E13CA8"/>
    <w:rsid w:val="00E13CB7"/>
    <w:rsid w:val="00E14032"/>
    <w:rsid w:val="00E14060"/>
    <w:rsid w:val="00E1414E"/>
    <w:rsid w:val="00E14234"/>
    <w:rsid w:val="00E142A4"/>
    <w:rsid w:val="00E1432E"/>
    <w:rsid w:val="00E143C2"/>
    <w:rsid w:val="00E144F4"/>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4EA"/>
    <w:rsid w:val="00E21526"/>
    <w:rsid w:val="00E21575"/>
    <w:rsid w:val="00E219CB"/>
    <w:rsid w:val="00E21AAE"/>
    <w:rsid w:val="00E21C6E"/>
    <w:rsid w:val="00E21E96"/>
    <w:rsid w:val="00E2202E"/>
    <w:rsid w:val="00E22064"/>
    <w:rsid w:val="00E22086"/>
    <w:rsid w:val="00E2214A"/>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0AA"/>
    <w:rsid w:val="00E2413E"/>
    <w:rsid w:val="00E24656"/>
    <w:rsid w:val="00E24803"/>
    <w:rsid w:val="00E2487C"/>
    <w:rsid w:val="00E24A28"/>
    <w:rsid w:val="00E24FB8"/>
    <w:rsid w:val="00E2504B"/>
    <w:rsid w:val="00E256C3"/>
    <w:rsid w:val="00E256FC"/>
    <w:rsid w:val="00E25790"/>
    <w:rsid w:val="00E257A7"/>
    <w:rsid w:val="00E25B55"/>
    <w:rsid w:val="00E25C1F"/>
    <w:rsid w:val="00E25E53"/>
    <w:rsid w:val="00E25EBD"/>
    <w:rsid w:val="00E26303"/>
    <w:rsid w:val="00E263FA"/>
    <w:rsid w:val="00E26DB9"/>
    <w:rsid w:val="00E26F06"/>
    <w:rsid w:val="00E26F0C"/>
    <w:rsid w:val="00E26F95"/>
    <w:rsid w:val="00E271BB"/>
    <w:rsid w:val="00E27913"/>
    <w:rsid w:val="00E27B45"/>
    <w:rsid w:val="00E27C79"/>
    <w:rsid w:val="00E27CC7"/>
    <w:rsid w:val="00E303FB"/>
    <w:rsid w:val="00E3047F"/>
    <w:rsid w:val="00E30565"/>
    <w:rsid w:val="00E30817"/>
    <w:rsid w:val="00E30CAC"/>
    <w:rsid w:val="00E30E7B"/>
    <w:rsid w:val="00E30E99"/>
    <w:rsid w:val="00E30EE0"/>
    <w:rsid w:val="00E3121D"/>
    <w:rsid w:val="00E31603"/>
    <w:rsid w:val="00E31C2E"/>
    <w:rsid w:val="00E31E88"/>
    <w:rsid w:val="00E31EC7"/>
    <w:rsid w:val="00E31F13"/>
    <w:rsid w:val="00E320DE"/>
    <w:rsid w:val="00E32100"/>
    <w:rsid w:val="00E32378"/>
    <w:rsid w:val="00E32470"/>
    <w:rsid w:val="00E325F7"/>
    <w:rsid w:val="00E326A7"/>
    <w:rsid w:val="00E32A09"/>
    <w:rsid w:val="00E32B2C"/>
    <w:rsid w:val="00E32E1B"/>
    <w:rsid w:val="00E32EB8"/>
    <w:rsid w:val="00E33150"/>
    <w:rsid w:val="00E3348A"/>
    <w:rsid w:val="00E33696"/>
    <w:rsid w:val="00E3379D"/>
    <w:rsid w:val="00E33A22"/>
    <w:rsid w:val="00E33CBA"/>
    <w:rsid w:val="00E343E3"/>
    <w:rsid w:val="00E34591"/>
    <w:rsid w:val="00E349EA"/>
    <w:rsid w:val="00E34B44"/>
    <w:rsid w:val="00E34BAC"/>
    <w:rsid w:val="00E34C54"/>
    <w:rsid w:val="00E3508A"/>
    <w:rsid w:val="00E35143"/>
    <w:rsid w:val="00E35435"/>
    <w:rsid w:val="00E355F6"/>
    <w:rsid w:val="00E3566E"/>
    <w:rsid w:val="00E359F4"/>
    <w:rsid w:val="00E35A25"/>
    <w:rsid w:val="00E35A7C"/>
    <w:rsid w:val="00E35AB4"/>
    <w:rsid w:val="00E35ADA"/>
    <w:rsid w:val="00E35BD4"/>
    <w:rsid w:val="00E35C04"/>
    <w:rsid w:val="00E35DDC"/>
    <w:rsid w:val="00E3616E"/>
    <w:rsid w:val="00E36207"/>
    <w:rsid w:val="00E36453"/>
    <w:rsid w:val="00E365E1"/>
    <w:rsid w:val="00E36807"/>
    <w:rsid w:val="00E36A2C"/>
    <w:rsid w:val="00E36DD8"/>
    <w:rsid w:val="00E373CA"/>
    <w:rsid w:val="00E373E3"/>
    <w:rsid w:val="00E37791"/>
    <w:rsid w:val="00E37C46"/>
    <w:rsid w:val="00E37DFF"/>
    <w:rsid w:val="00E37F7F"/>
    <w:rsid w:val="00E40057"/>
    <w:rsid w:val="00E4056B"/>
    <w:rsid w:val="00E40572"/>
    <w:rsid w:val="00E4060A"/>
    <w:rsid w:val="00E408DF"/>
    <w:rsid w:val="00E408EB"/>
    <w:rsid w:val="00E4090D"/>
    <w:rsid w:val="00E40C60"/>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68C"/>
    <w:rsid w:val="00E42FF8"/>
    <w:rsid w:val="00E43054"/>
    <w:rsid w:val="00E432E1"/>
    <w:rsid w:val="00E434B6"/>
    <w:rsid w:val="00E436BE"/>
    <w:rsid w:val="00E43B5F"/>
    <w:rsid w:val="00E43CF8"/>
    <w:rsid w:val="00E43EB7"/>
    <w:rsid w:val="00E43F8E"/>
    <w:rsid w:val="00E44BFF"/>
    <w:rsid w:val="00E44C11"/>
    <w:rsid w:val="00E44C1F"/>
    <w:rsid w:val="00E44CD7"/>
    <w:rsid w:val="00E44D5C"/>
    <w:rsid w:val="00E44E0D"/>
    <w:rsid w:val="00E4517B"/>
    <w:rsid w:val="00E4576A"/>
    <w:rsid w:val="00E457FE"/>
    <w:rsid w:val="00E45D2B"/>
    <w:rsid w:val="00E45E5C"/>
    <w:rsid w:val="00E45ED6"/>
    <w:rsid w:val="00E45FB6"/>
    <w:rsid w:val="00E464DA"/>
    <w:rsid w:val="00E4650B"/>
    <w:rsid w:val="00E4675F"/>
    <w:rsid w:val="00E469DD"/>
    <w:rsid w:val="00E46A24"/>
    <w:rsid w:val="00E46EA3"/>
    <w:rsid w:val="00E47226"/>
    <w:rsid w:val="00E476DD"/>
    <w:rsid w:val="00E477BD"/>
    <w:rsid w:val="00E501F0"/>
    <w:rsid w:val="00E502A3"/>
    <w:rsid w:val="00E5039C"/>
    <w:rsid w:val="00E506A0"/>
    <w:rsid w:val="00E5078F"/>
    <w:rsid w:val="00E509F2"/>
    <w:rsid w:val="00E50BBA"/>
    <w:rsid w:val="00E50D64"/>
    <w:rsid w:val="00E51098"/>
    <w:rsid w:val="00E51183"/>
    <w:rsid w:val="00E51205"/>
    <w:rsid w:val="00E51477"/>
    <w:rsid w:val="00E5170C"/>
    <w:rsid w:val="00E51A05"/>
    <w:rsid w:val="00E51A46"/>
    <w:rsid w:val="00E51AFB"/>
    <w:rsid w:val="00E51AFE"/>
    <w:rsid w:val="00E51B9E"/>
    <w:rsid w:val="00E51CE8"/>
    <w:rsid w:val="00E52149"/>
    <w:rsid w:val="00E52D61"/>
    <w:rsid w:val="00E52E45"/>
    <w:rsid w:val="00E530E6"/>
    <w:rsid w:val="00E5379A"/>
    <w:rsid w:val="00E53A7A"/>
    <w:rsid w:val="00E53B86"/>
    <w:rsid w:val="00E54170"/>
    <w:rsid w:val="00E542BB"/>
    <w:rsid w:val="00E54AB1"/>
    <w:rsid w:val="00E54B87"/>
    <w:rsid w:val="00E54D5E"/>
    <w:rsid w:val="00E54DC8"/>
    <w:rsid w:val="00E54ED3"/>
    <w:rsid w:val="00E554AD"/>
    <w:rsid w:val="00E554F6"/>
    <w:rsid w:val="00E55516"/>
    <w:rsid w:val="00E5554E"/>
    <w:rsid w:val="00E557DB"/>
    <w:rsid w:val="00E55B30"/>
    <w:rsid w:val="00E56278"/>
    <w:rsid w:val="00E564B9"/>
    <w:rsid w:val="00E564DA"/>
    <w:rsid w:val="00E564F3"/>
    <w:rsid w:val="00E56919"/>
    <w:rsid w:val="00E56BAD"/>
    <w:rsid w:val="00E56CC0"/>
    <w:rsid w:val="00E56F76"/>
    <w:rsid w:val="00E570D1"/>
    <w:rsid w:val="00E57718"/>
    <w:rsid w:val="00E57801"/>
    <w:rsid w:val="00E57959"/>
    <w:rsid w:val="00E57F98"/>
    <w:rsid w:val="00E57FCF"/>
    <w:rsid w:val="00E600B6"/>
    <w:rsid w:val="00E60188"/>
    <w:rsid w:val="00E603C9"/>
    <w:rsid w:val="00E60561"/>
    <w:rsid w:val="00E6072E"/>
    <w:rsid w:val="00E60734"/>
    <w:rsid w:val="00E60C2E"/>
    <w:rsid w:val="00E60E30"/>
    <w:rsid w:val="00E610C8"/>
    <w:rsid w:val="00E614DB"/>
    <w:rsid w:val="00E61921"/>
    <w:rsid w:val="00E61F19"/>
    <w:rsid w:val="00E61FF0"/>
    <w:rsid w:val="00E62033"/>
    <w:rsid w:val="00E62147"/>
    <w:rsid w:val="00E62527"/>
    <w:rsid w:val="00E625E1"/>
    <w:rsid w:val="00E626CB"/>
    <w:rsid w:val="00E628EF"/>
    <w:rsid w:val="00E62C52"/>
    <w:rsid w:val="00E62D99"/>
    <w:rsid w:val="00E62DDA"/>
    <w:rsid w:val="00E63316"/>
    <w:rsid w:val="00E63333"/>
    <w:rsid w:val="00E63408"/>
    <w:rsid w:val="00E63670"/>
    <w:rsid w:val="00E63977"/>
    <w:rsid w:val="00E63979"/>
    <w:rsid w:val="00E63992"/>
    <w:rsid w:val="00E63A0F"/>
    <w:rsid w:val="00E63E58"/>
    <w:rsid w:val="00E64121"/>
    <w:rsid w:val="00E6414D"/>
    <w:rsid w:val="00E65045"/>
    <w:rsid w:val="00E656E1"/>
    <w:rsid w:val="00E65E0F"/>
    <w:rsid w:val="00E65E21"/>
    <w:rsid w:val="00E6602C"/>
    <w:rsid w:val="00E66098"/>
    <w:rsid w:val="00E66116"/>
    <w:rsid w:val="00E662D0"/>
    <w:rsid w:val="00E66571"/>
    <w:rsid w:val="00E667FF"/>
    <w:rsid w:val="00E66874"/>
    <w:rsid w:val="00E66918"/>
    <w:rsid w:val="00E66B8C"/>
    <w:rsid w:val="00E66C6E"/>
    <w:rsid w:val="00E67218"/>
    <w:rsid w:val="00E6738A"/>
    <w:rsid w:val="00E674C4"/>
    <w:rsid w:val="00E67580"/>
    <w:rsid w:val="00E67A35"/>
    <w:rsid w:val="00E67C1A"/>
    <w:rsid w:val="00E67D5C"/>
    <w:rsid w:val="00E70176"/>
    <w:rsid w:val="00E7018D"/>
    <w:rsid w:val="00E701D5"/>
    <w:rsid w:val="00E7035E"/>
    <w:rsid w:val="00E708A9"/>
    <w:rsid w:val="00E71528"/>
    <w:rsid w:val="00E71EEF"/>
    <w:rsid w:val="00E723A7"/>
    <w:rsid w:val="00E72455"/>
    <w:rsid w:val="00E72AB4"/>
    <w:rsid w:val="00E72EE7"/>
    <w:rsid w:val="00E7317D"/>
    <w:rsid w:val="00E73325"/>
    <w:rsid w:val="00E7338E"/>
    <w:rsid w:val="00E737E5"/>
    <w:rsid w:val="00E73852"/>
    <w:rsid w:val="00E73999"/>
    <w:rsid w:val="00E73B82"/>
    <w:rsid w:val="00E73F27"/>
    <w:rsid w:val="00E7407A"/>
    <w:rsid w:val="00E7417B"/>
    <w:rsid w:val="00E74212"/>
    <w:rsid w:val="00E743E9"/>
    <w:rsid w:val="00E7442F"/>
    <w:rsid w:val="00E74594"/>
    <w:rsid w:val="00E746E5"/>
    <w:rsid w:val="00E748A8"/>
    <w:rsid w:val="00E74AD2"/>
    <w:rsid w:val="00E74DCB"/>
    <w:rsid w:val="00E750E9"/>
    <w:rsid w:val="00E7510A"/>
    <w:rsid w:val="00E75188"/>
    <w:rsid w:val="00E75252"/>
    <w:rsid w:val="00E754DE"/>
    <w:rsid w:val="00E75510"/>
    <w:rsid w:val="00E75872"/>
    <w:rsid w:val="00E759DD"/>
    <w:rsid w:val="00E75B3A"/>
    <w:rsid w:val="00E75DAD"/>
    <w:rsid w:val="00E75E43"/>
    <w:rsid w:val="00E75F8F"/>
    <w:rsid w:val="00E764F0"/>
    <w:rsid w:val="00E765D7"/>
    <w:rsid w:val="00E766EA"/>
    <w:rsid w:val="00E76854"/>
    <w:rsid w:val="00E76A1A"/>
    <w:rsid w:val="00E76A94"/>
    <w:rsid w:val="00E76DAC"/>
    <w:rsid w:val="00E7714F"/>
    <w:rsid w:val="00E77181"/>
    <w:rsid w:val="00E7723E"/>
    <w:rsid w:val="00E7780A"/>
    <w:rsid w:val="00E778BD"/>
    <w:rsid w:val="00E77A43"/>
    <w:rsid w:val="00E80048"/>
    <w:rsid w:val="00E80161"/>
    <w:rsid w:val="00E8026A"/>
    <w:rsid w:val="00E80599"/>
    <w:rsid w:val="00E80CF3"/>
    <w:rsid w:val="00E80F30"/>
    <w:rsid w:val="00E80F33"/>
    <w:rsid w:val="00E81087"/>
    <w:rsid w:val="00E81190"/>
    <w:rsid w:val="00E8152E"/>
    <w:rsid w:val="00E81ACC"/>
    <w:rsid w:val="00E81C40"/>
    <w:rsid w:val="00E81FFC"/>
    <w:rsid w:val="00E820A6"/>
    <w:rsid w:val="00E82175"/>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32C"/>
    <w:rsid w:val="00E84442"/>
    <w:rsid w:val="00E84689"/>
    <w:rsid w:val="00E849A5"/>
    <w:rsid w:val="00E84B88"/>
    <w:rsid w:val="00E84CFB"/>
    <w:rsid w:val="00E84DDE"/>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DD3"/>
    <w:rsid w:val="00E86E92"/>
    <w:rsid w:val="00E871BC"/>
    <w:rsid w:val="00E87281"/>
    <w:rsid w:val="00E87AC7"/>
    <w:rsid w:val="00E87DC1"/>
    <w:rsid w:val="00E87F9B"/>
    <w:rsid w:val="00E901A1"/>
    <w:rsid w:val="00E90264"/>
    <w:rsid w:val="00E9026F"/>
    <w:rsid w:val="00E9039C"/>
    <w:rsid w:val="00E9069B"/>
    <w:rsid w:val="00E90762"/>
    <w:rsid w:val="00E9085E"/>
    <w:rsid w:val="00E90942"/>
    <w:rsid w:val="00E90AE8"/>
    <w:rsid w:val="00E90D2B"/>
    <w:rsid w:val="00E90F9E"/>
    <w:rsid w:val="00E90FFE"/>
    <w:rsid w:val="00E911BF"/>
    <w:rsid w:val="00E912B3"/>
    <w:rsid w:val="00E91602"/>
    <w:rsid w:val="00E91837"/>
    <w:rsid w:val="00E919BA"/>
    <w:rsid w:val="00E91B8A"/>
    <w:rsid w:val="00E91F66"/>
    <w:rsid w:val="00E9258A"/>
    <w:rsid w:val="00E9267D"/>
    <w:rsid w:val="00E927E6"/>
    <w:rsid w:val="00E92B63"/>
    <w:rsid w:val="00E92BF9"/>
    <w:rsid w:val="00E92C11"/>
    <w:rsid w:val="00E92DA1"/>
    <w:rsid w:val="00E92E49"/>
    <w:rsid w:val="00E93184"/>
    <w:rsid w:val="00E93594"/>
    <w:rsid w:val="00E939BF"/>
    <w:rsid w:val="00E93A02"/>
    <w:rsid w:val="00E93A71"/>
    <w:rsid w:val="00E93B24"/>
    <w:rsid w:val="00E93DCA"/>
    <w:rsid w:val="00E93EF4"/>
    <w:rsid w:val="00E93F22"/>
    <w:rsid w:val="00E94093"/>
    <w:rsid w:val="00E94134"/>
    <w:rsid w:val="00E943FF"/>
    <w:rsid w:val="00E946A6"/>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D8E"/>
    <w:rsid w:val="00EA0FCF"/>
    <w:rsid w:val="00EA11A5"/>
    <w:rsid w:val="00EA18E7"/>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414F"/>
    <w:rsid w:val="00EA4327"/>
    <w:rsid w:val="00EA46A0"/>
    <w:rsid w:val="00EA496C"/>
    <w:rsid w:val="00EA4A65"/>
    <w:rsid w:val="00EA4B85"/>
    <w:rsid w:val="00EA4CD1"/>
    <w:rsid w:val="00EA4F53"/>
    <w:rsid w:val="00EA4F5E"/>
    <w:rsid w:val="00EA53D4"/>
    <w:rsid w:val="00EA5B7C"/>
    <w:rsid w:val="00EA5E39"/>
    <w:rsid w:val="00EA5E94"/>
    <w:rsid w:val="00EA601F"/>
    <w:rsid w:val="00EA668E"/>
    <w:rsid w:val="00EA69D7"/>
    <w:rsid w:val="00EA69DB"/>
    <w:rsid w:val="00EA6E07"/>
    <w:rsid w:val="00EA709C"/>
    <w:rsid w:val="00EA744B"/>
    <w:rsid w:val="00EA7A7D"/>
    <w:rsid w:val="00EA7A8E"/>
    <w:rsid w:val="00EA7D0F"/>
    <w:rsid w:val="00EA7D63"/>
    <w:rsid w:val="00EA7D64"/>
    <w:rsid w:val="00EA7E02"/>
    <w:rsid w:val="00EA7E14"/>
    <w:rsid w:val="00EB0270"/>
    <w:rsid w:val="00EB030C"/>
    <w:rsid w:val="00EB0494"/>
    <w:rsid w:val="00EB0B13"/>
    <w:rsid w:val="00EB0F38"/>
    <w:rsid w:val="00EB11EC"/>
    <w:rsid w:val="00EB13FE"/>
    <w:rsid w:val="00EB153B"/>
    <w:rsid w:val="00EB16E9"/>
    <w:rsid w:val="00EB19B1"/>
    <w:rsid w:val="00EB19F9"/>
    <w:rsid w:val="00EB1B37"/>
    <w:rsid w:val="00EB1BBB"/>
    <w:rsid w:val="00EB1E70"/>
    <w:rsid w:val="00EB2113"/>
    <w:rsid w:val="00EB2361"/>
    <w:rsid w:val="00EB241D"/>
    <w:rsid w:val="00EB2721"/>
    <w:rsid w:val="00EB2A89"/>
    <w:rsid w:val="00EB2D87"/>
    <w:rsid w:val="00EB2E11"/>
    <w:rsid w:val="00EB31A7"/>
    <w:rsid w:val="00EB36E2"/>
    <w:rsid w:val="00EB3773"/>
    <w:rsid w:val="00EB3F39"/>
    <w:rsid w:val="00EB41B4"/>
    <w:rsid w:val="00EB4220"/>
    <w:rsid w:val="00EB4263"/>
    <w:rsid w:val="00EB432A"/>
    <w:rsid w:val="00EB443C"/>
    <w:rsid w:val="00EB4523"/>
    <w:rsid w:val="00EB4721"/>
    <w:rsid w:val="00EB4A0D"/>
    <w:rsid w:val="00EB4A41"/>
    <w:rsid w:val="00EB4AEE"/>
    <w:rsid w:val="00EB530E"/>
    <w:rsid w:val="00EB53AC"/>
    <w:rsid w:val="00EB5647"/>
    <w:rsid w:val="00EB584A"/>
    <w:rsid w:val="00EB5DBB"/>
    <w:rsid w:val="00EB5DD5"/>
    <w:rsid w:val="00EB5DE7"/>
    <w:rsid w:val="00EB5EEA"/>
    <w:rsid w:val="00EB6083"/>
    <w:rsid w:val="00EB6368"/>
    <w:rsid w:val="00EB6399"/>
    <w:rsid w:val="00EB66EB"/>
    <w:rsid w:val="00EB6764"/>
    <w:rsid w:val="00EB6B73"/>
    <w:rsid w:val="00EB6E38"/>
    <w:rsid w:val="00EB6FAC"/>
    <w:rsid w:val="00EB7013"/>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964"/>
    <w:rsid w:val="00EC2A4B"/>
    <w:rsid w:val="00EC2D49"/>
    <w:rsid w:val="00EC2F8E"/>
    <w:rsid w:val="00EC36B5"/>
    <w:rsid w:val="00EC3730"/>
    <w:rsid w:val="00EC37D2"/>
    <w:rsid w:val="00EC39ED"/>
    <w:rsid w:val="00EC39F5"/>
    <w:rsid w:val="00EC3B6F"/>
    <w:rsid w:val="00EC3C03"/>
    <w:rsid w:val="00EC3C66"/>
    <w:rsid w:val="00EC3CA8"/>
    <w:rsid w:val="00EC3CFD"/>
    <w:rsid w:val="00EC407A"/>
    <w:rsid w:val="00EC4517"/>
    <w:rsid w:val="00EC4651"/>
    <w:rsid w:val="00EC4F1B"/>
    <w:rsid w:val="00EC512C"/>
    <w:rsid w:val="00EC5691"/>
    <w:rsid w:val="00EC57C4"/>
    <w:rsid w:val="00EC5956"/>
    <w:rsid w:val="00EC5AB8"/>
    <w:rsid w:val="00EC5B57"/>
    <w:rsid w:val="00EC5E19"/>
    <w:rsid w:val="00EC60C1"/>
    <w:rsid w:val="00EC648F"/>
    <w:rsid w:val="00EC6659"/>
    <w:rsid w:val="00EC71DA"/>
    <w:rsid w:val="00EC73B1"/>
    <w:rsid w:val="00EC79BB"/>
    <w:rsid w:val="00EC7C04"/>
    <w:rsid w:val="00EC7C62"/>
    <w:rsid w:val="00EC7DB7"/>
    <w:rsid w:val="00ED0049"/>
    <w:rsid w:val="00ED007F"/>
    <w:rsid w:val="00ED0245"/>
    <w:rsid w:val="00ED0335"/>
    <w:rsid w:val="00ED03EC"/>
    <w:rsid w:val="00ED04E4"/>
    <w:rsid w:val="00ED058D"/>
    <w:rsid w:val="00ED07C5"/>
    <w:rsid w:val="00ED0EB6"/>
    <w:rsid w:val="00ED104D"/>
    <w:rsid w:val="00ED13D9"/>
    <w:rsid w:val="00ED1577"/>
    <w:rsid w:val="00ED1A97"/>
    <w:rsid w:val="00ED1B1A"/>
    <w:rsid w:val="00ED1B55"/>
    <w:rsid w:val="00ED1BBC"/>
    <w:rsid w:val="00ED1C44"/>
    <w:rsid w:val="00ED1E20"/>
    <w:rsid w:val="00ED20CA"/>
    <w:rsid w:val="00ED2125"/>
    <w:rsid w:val="00ED2366"/>
    <w:rsid w:val="00ED2504"/>
    <w:rsid w:val="00ED2817"/>
    <w:rsid w:val="00ED2A62"/>
    <w:rsid w:val="00ED2BFF"/>
    <w:rsid w:val="00ED2FDD"/>
    <w:rsid w:val="00ED30C2"/>
    <w:rsid w:val="00ED35C2"/>
    <w:rsid w:val="00ED38B3"/>
    <w:rsid w:val="00ED3A53"/>
    <w:rsid w:val="00ED3B6C"/>
    <w:rsid w:val="00ED443B"/>
    <w:rsid w:val="00ED44F8"/>
    <w:rsid w:val="00ED4591"/>
    <w:rsid w:val="00ED47A6"/>
    <w:rsid w:val="00ED47D4"/>
    <w:rsid w:val="00ED4A1D"/>
    <w:rsid w:val="00ED4F53"/>
    <w:rsid w:val="00ED5190"/>
    <w:rsid w:val="00ED5702"/>
    <w:rsid w:val="00ED572D"/>
    <w:rsid w:val="00ED5858"/>
    <w:rsid w:val="00ED5898"/>
    <w:rsid w:val="00ED598F"/>
    <w:rsid w:val="00ED5B30"/>
    <w:rsid w:val="00ED5CB6"/>
    <w:rsid w:val="00ED5D44"/>
    <w:rsid w:val="00ED6014"/>
    <w:rsid w:val="00ED6128"/>
    <w:rsid w:val="00ED669A"/>
    <w:rsid w:val="00ED67C6"/>
    <w:rsid w:val="00ED6B0F"/>
    <w:rsid w:val="00ED6BD0"/>
    <w:rsid w:val="00ED6C92"/>
    <w:rsid w:val="00ED6E00"/>
    <w:rsid w:val="00ED6E13"/>
    <w:rsid w:val="00ED726F"/>
    <w:rsid w:val="00ED73A2"/>
    <w:rsid w:val="00ED75FA"/>
    <w:rsid w:val="00ED7837"/>
    <w:rsid w:val="00EE0117"/>
    <w:rsid w:val="00EE04E6"/>
    <w:rsid w:val="00EE06FB"/>
    <w:rsid w:val="00EE07E6"/>
    <w:rsid w:val="00EE0891"/>
    <w:rsid w:val="00EE0DF4"/>
    <w:rsid w:val="00EE0E9A"/>
    <w:rsid w:val="00EE0E9C"/>
    <w:rsid w:val="00EE0F0D"/>
    <w:rsid w:val="00EE1104"/>
    <w:rsid w:val="00EE19F5"/>
    <w:rsid w:val="00EE1E49"/>
    <w:rsid w:val="00EE1E51"/>
    <w:rsid w:val="00EE1FB7"/>
    <w:rsid w:val="00EE20F7"/>
    <w:rsid w:val="00EE2254"/>
    <w:rsid w:val="00EE2EA7"/>
    <w:rsid w:val="00EE2F9E"/>
    <w:rsid w:val="00EE332C"/>
    <w:rsid w:val="00EE33B5"/>
    <w:rsid w:val="00EE354B"/>
    <w:rsid w:val="00EE3679"/>
    <w:rsid w:val="00EE3723"/>
    <w:rsid w:val="00EE382F"/>
    <w:rsid w:val="00EE399D"/>
    <w:rsid w:val="00EE39D6"/>
    <w:rsid w:val="00EE404E"/>
    <w:rsid w:val="00EE413F"/>
    <w:rsid w:val="00EE424E"/>
    <w:rsid w:val="00EE428A"/>
    <w:rsid w:val="00EE442A"/>
    <w:rsid w:val="00EE4594"/>
    <w:rsid w:val="00EE4652"/>
    <w:rsid w:val="00EE46E7"/>
    <w:rsid w:val="00EE471A"/>
    <w:rsid w:val="00EE4732"/>
    <w:rsid w:val="00EE4969"/>
    <w:rsid w:val="00EE4C63"/>
    <w:rsid w:val="00EE4CF8"/>
    <w:rsid w:val="00EE5010"/>
    <w:rsid w:val="00EE51C5"/>
    <w:rsid w:val="00EE5253"/>
    <w:rsid w:val="00EE560D"/>
    <w:rsid w:val="00EE5DCE"/>
    <w:rsid w:val="00EE5DFB"/>
    <w:rsid w:val="00EE6004"/>
    <w:rsid w:val="00EE602E"/>
    <w:rsid w:val="00EE640B"/>
    <w:rsid w:val="00EE66BB"/>
    <w:rsid w:val="00EE675E"/>
    <w:rsid w:val="00EE6D0D"/>
    <w:rsid w:val="00EE6F3F"/>
    <w:rsid w:val="00EE6F9D"/>
    <w:rsid w:val="00EE738A"/>
    <w:rsid w:val="00EE76A9"/>
    <w:rsid w:val="00EE771B"/>
    <w:rsid w:val="00EE78D9"/>
    <w:rsid w:val="00EE79A3"/>
    <w:rsid w:val="00EE7B4B"/>
    <w:rsid w:val="00EE7C27"/>
    <w:rsid w:val="00EE7D4E"/>
    <w:rsid w:val="00EE7E53"/>
    <w:rsid w:val="00EE7FA7"/>
    <w:rsid w:val="00EF0061"/>
    <w:rsid w:val="00EF03BB"/>
    <w:rsid w:val="00EF0433"/>
    <w:rsid w:val="00EF078F"/>
    <w:rsid w:val="00EF0BCA"/>
    <w:rsid w:val="00EF0C6A"/>
    <w:rsid w:val="00EF0C6C"/>
    <w:rsid w:val="00EF0C74"/>
    <w:rsid w:val="00EF1160"/>
    <w:rsid w:val="00EF14B7"/>
    <w:rsid w:val="00EF191E"/>
    <w:rsid w:val="00EF1DDD"/>
    <w:rsid w:val="00EF1F06"/>
    <w:rsid w:val="00EF1F14"/>
    <w:rsid w:val="00EF208C"/>
    <w:rsid w:val="00EF21C3"/>
    <w:rsid w:val="00EF2341"/>
    <w:rsid w:val="00EF2505"/>
    <w:rsid w:val="00EF28FE"/>
    <w:rsid w:val="00EF297D"/>
    <w:rsid w:val="00EF2AC2"/>
    <w:rsid w:val="00EF2C7C"/>
    <w:rsid w:val="00EF2D93"/>
    <w:rsid w:val="00EF3801"/>
    <w:rsid w:val="00EF3A07"/>
    <w:rsid w:val="00EF3E69"/>
    <w:rsid w:val="00EF4108"/>
    <w:rsid w:val="00EF4289"/>
    <w:rsid w:val="00EF42D2"/>
    <w:rsid w:val="00EF43A6"/>
    <w:rsid w:val="00EF44AC"/>
    <w:rsid w:val="00EF47B2"/>
    <w:rsid w:val="00EF4BD6"/>
    <w:rsid w:val="00EF4DC5"/>
    <w:rsid w:val="00EF4E13"/>
    <w:rsid w:val="00EF4F59"/>
    <w:rsid w:val="00EF51F9"/>
    <w:rsid w:val="00EF5434"/>
    <w:rsid w:val="00EF5486"/>
    <w:rsid w:val="00EF5489"/>
    <w:rsid w:val="00EF556A"/>
    <w:rsid w:val="00EF5749"/>
    <w:rsid w:val="00EF596F"/>
    <w:rsid w:val="00EF5E1F"/>
    <w:rsid w:val="00EF5FE4"/>
    <w:rsid w:val="00EF611B"/>
    <w:rsid w:val="00EF62CD"/>
    <w:rsid w:val="00EF633C"/>
    <w:rsid w:val="00EF6523"/>
    <w:rsid w:val="00EF6839"/>
    <w:rsid w:val="00EF69F9"/>
    <w:rsid w:val="00EF6A07"/>
    <w:rsid w:val="00EF6B9F"/>
    <w:rsid w:val="00EF6DC2"/>
    <w:rsid w:val="00EF6FD0"/>
    <w:rsid w:val="00EF7323"/>
    <w:rsid w:val="00EF7502"/>
    <w:rsid w:val="00EF765E"/>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33C"/>
    <w:rsid w:val="00F02594"/>
    <w:rsid w:val="00F0264D"/>
    <w:rsid w:val="00F02700"/>
    <w:rsid w:val="00F02CE2"/>
    <w:rsid w:val="00F02E42"/>
    <w:rsid w:val="00F02FCD"/>
    <w:rsid w:val="00F03047"/>
    <w:rsid w:val="00F03169"/>
    <w:rsid w:val="00F035F1"/>
    <w:rsid w:val="00F03607"/>
    <w:rsid w:val="00F037C5"/>
    <w:rsid w:val="00F040F7"/>
    <w:rsid w:val="00F04563"/>
    <w:rsid w:val="00F04725"/>
    <w:rsid w:val="00F04FC2"/>
    <w:rsid w:val="00F055E9"/>
    <w:rsid w:val="00F058A9"/>
    <w:rsid w:val="00F05E8F"/>
    <w:rsid w:val="00F05F75"/>
    <w:rsid w:val="00F06055"/>
    <w:rsid w:val="00F0656D"/>
    <w:rsid w:val="00F0670C"/>
    <w:rsid w:val="00F0716D"/>
    <w:rsid w:val="00F071A8"/>
    <w:rsid w:val="00F072C2"/>
    <w:rsid w:val="00F073BA"/>
    <w:rsid w:val="00F076ED"/>
    <w:rsid w:val="00F07776"/>
    <w:rsid w:val="00F07890"/>
    <w:rsid w:val="00F07B59"/>
    <w:rsid w:val="00F07CFD"/>
    <w:rsid w:val="00F07E83"/>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7"/>
    <w:rsid w:val="00F12E9F"/>
    <w:rsid w:val="00F13040"/>
    <w:rsid w:val="00F131DE"/>
    <w:rsid w:val="00F13376"/>
    <w:rsid w:val="00F133EB"/>
    <w:rsid w:val="00F138FC"/>
    <w:rsid w:val="00F1411A"/>
    <w:rsid w:val="00F1449C"/>
    <w:rsid w:val="00F1451C"/>
    <w:rsid w:val="00F14A66"/>
    <w:rsid w:val="00F14AC5"/>
    <w:rsid w:val="00F14B21"/>
    <w:rsid w:val="00F14BD7"/>
    <w:rsid w:val="00F14D25"/>
    <w:rsid w:val="00F15255"/>
    <w:rsid w:val="00F153DA"/>
    <w:rsid w:val="00F155C0"/>
    <w:rsid w:val="00F1562C"/>
    <w:rsid w:val="00F156DE"/>
    <w:rsid w:val="00F15774"/>
    <w:rsid w:val="00F157E9"/>
    <w:rsid w:val="00F159FA"/>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319"/>
    <w:rsid w:val="00F2034F"/>
    <w:rsid w:val="00F204F0"/>
    <w:rsid w:val="00F207CE"/>
    <w:rsid w:val="00F207F1"/>
    <w:rsid w:val="00F208AB"/>
    <w:rsid w:val="00F20C17"/>
    <w:rsid w:val="00F20E59"/>
    <w:rsid w:val="00F21077"/>
    <w:rsid w:val="00F2139B"/>
    <w:rsid w:val="00F21467"/>
    <w:rsid w:val="00F214F6"/>
    <w:rsid w:val="00F216DC"/>
    <w:rsid w:val="00F2180C"/>
    <w:rsid w:val="00F21AA9"/>
    <w:rsid w:val="00F21D9B"/>
    <w:rsid w:val="00F21E15"/>
    <w:rsid w:val="00F2232A"/>
    <w:rsid w:val="00F2285A"/>
    <w:rsid w:val="00F22CE5"/>
    <w:rsid w:val="00F22D71"/>
    <w:rsid w:val="00F22D7B"/>
    <w:rsid w:val="00F230AC"/>
    <w:rsid w:val="00F2312A"/>
    <w:rsid w:val="00F2354F"/>
    <w:rsid w:val="00F235C7"/>
    <w:rsid w:val="00F236DF"/>
    <w:rsid w:val="00F237D6"/>
    <w:rsid w:val="00F23DBC"/>
    <w:rsid w:val="00F23E5F"/>
    <w:rsid w:val="00F23E75"/>
    <w:rsid w:val="00F23E98"/>
    <w:rsid w:val="00F24077"/>
    <w:rsid w:val="00F244A0"/>
    <w:rsid w:val="00F245FF"/>
    <w:rsid w:val="00F24ACA"/>
    <w:rsid w:val="00F24D6F"/>
    <w:rsid w:val="00F24E08"/>
    <w:rsid w:val="00F25029"/>
    <w:rsid w:val="00F25459"/>
    <w:rsid w:val="00F25A4A"/>
    <w:rsid w:val="00F25DCE"/>
    <w:rsid w:val="00F25EA4"/>
    <w:rsid w:val="00F26324"/>
    <w:rsid w:val="00F263B2"/>
    <w:rsid w:val="00F26682"/>
    <w:rsid w:val="00F2672B"/>
    <w:rsid w:val="00F26B7F"/>
    <w:rsid w:val="00F26BB8"/>
    <w:rsid w:val="00F26E38"/>
    <w:rsid w:val="00F26EB5"/>
    <w:rsid w:val="00F26FEB"/>
    <w:rsid w:val="00F27183"/>
    <w:rsid w:val="00F2728F"/>
    <w:rsid w:val="00F2753D"/>
    <w:rsid w:val="00F276B1"/>
    <w:rsid w:val="00F27AF8"/>
    <w:rsid w:val="00F27C57"/>
    <w:rsid w:val="00F27FEB"/>
    <w:rsid w:val="00F30006"/>
    <w:rsid w:val="00F30346"/>
    <w:rsid w:val="00F306D6"/>
    <w:rsid w:val="00F306ED"/>
    <w:rsid w:val="00F306F9"/>
    <w:rsid w:val="00F30714"/>
    <w:rsid w:val="00F3085E"/>
    <w:rsid w:val="00F30875"/>
    <w:rsid w:val="00F309A2"/>
    <w:rsid w:val="00F30A8C"/>
    <w:rsid w:val="00F30EE7"/>
    <w:rsid w:val="00F30FE3"/>
    <w:rsid w:val="00F31137"/>
    <w:rsid w:val="00F314C0"/>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FFE"/>
    <w:rsid w:val="00F3540B"/>
    <w:rsid w:val="00F3550B"/>
    <w:rsid w:val="00F355A1"/>
    <w:rsid w:val="00F357EE"/>
    <w:rsid w:val="00F35A99"/>
    <w:rsid w:val="00F35E67"/>
    <w:rsid w:val="00F360E9"/>
    <w:rsid w:val="00F36608"/>
    <w:rsid w:val="00F366C5"/>
    <w:rsid w:val="00F366F1"/>
    <w:rsid w:val="00F3697C"/>
    <w:rsid w:val="00F36C78"/>
    <w:rsid w:val="00F36F53"/>
    <w:rsid w:val="00F37409"/>
    <w:rsid w:val="00F374F2"/>
    <w:rsid w:val="00F37A15"/>
    <w:rsid w:val="00F37B18"/>
    <w:rsid w:val="00F37F83"/>
    <w:rsid w:val="00F402B8"/>
    <w:rsid w:val="00F4030A"/>
    <w:rsid w:val="00F40319"/>
    <w:rsid w:val="00F40331"/>
    <w:rsid w:val="00F40737"/>
    <w:rsid w:val="00F4098F"/>
    <w:rsid w:val="00F40A4A"/>
    <w:rsid w:val="00F40D2F"/>
    <w:rsid w:val="00F41476"/>
    <w:rsid w:val="00F416D9"/>
    <w:rsid w:val="00F41892"/>
    <w:rsid w:val="00F419C0"/>
    <w:rsid w:val="00F41DEF"/>
    <w:rsid w:val="00F41E3C"/>
    <w:rsid w:val="00F423D1"/>
    <w:rsid w:val="00F42763"/>
    <w:rsid w:val="00F428F5"/>
    <w:rsid w:val="00F42990"/>
    <w:rsid w:val="00F429AF"/>
    <w:rsid w:val="00F429DD"/>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12"/>
    <w:rsid w:val="00F4655C"/>
    <w:rsid w:val="00F46867"/>
    <w:rsid w:val="00F46BBD"/>
    <w:rsid w:val="00F47231"/>
    <w:rsid w:val="00F473B7"/>
    <w:rsid w:val="00F47F85"/>
    <w:rsid w:val="00F50316"/>
    <w:rsid w:val="00F508E7"/>
    <w:rsid w:val="00F50B00"/>
    <w:rsid w:val="00F50C1F"/>
    <w:rsid w:val="00F50C25"/>
    <w:rsid w:val="00F50D4A"/>
    <w:rsid w:val="00F50D97"/>
    <w:rsid w:val="00F50FFA"/>
    <w:rsid w:val="00F511F0"/>
    <w:rsid w:val="00F511F9"/>
    <w:rsid w:val="00F51623"/>
    <w:rsid w:val="00F517AB"/>
    <w:rsid w:val="00F51E7C"/>
    <w:rsid w:val="00F52038"/>
    <w:rsid w:val="00F52684"/>
    <w:rsid w:val="00F52813"/>
    <w:rsid w:val="00F52975"/>
    <w:rsid w:val="00F52E14"/>
    <w:rsid w:val="00F5312D"/>
    <w:rsid w:val="00F5323A"/>
    <w:rsid w:val="00F532E8"/>
    <w:rsid w:val="00F532E9"/>
    <w:rsid w:val="00F53318"/>
    <w:rsid w:val="00F533EE"/>
    <w:rsid w:val="00F53424"/>
    <w:rsid w:val="00F5351E"/>
    <w:rsid w:val="00F53642"/>
    <w:rsid w:val="00F53827"/>
    <w:rsid w:val="00F5392C"/>
    <w:rsid w:val="00F5396F"/>
    <w:rsid w:val="00F53CFA"/>
    <w:rsid w:val="00F53FFA"/>
    <w:rsid w:val="00F541DD"/>
    <w:rsid w:val="00F542E1"/>
    <w:rsid w:val="00F547E8"/>
    <w:rsid w:val="00F54A48"/>
    <w:rsid w:val="00F54CF3"/>
    <w:rsid w:val="00F54DDF"/>
    <w:rsid w:val="00F54E01"/>
    <w:rsid w:val="00F54F30"/>
    <w:rsid w:val="00F55018"/>
    <w:rsid w:val="00F55037"/>
    <w:rsid w:val="00F553B9"/>
    <w:rsid w:val="00F55466"/>
    <w:rsid w:val="00F5593A"/>
    <w:rsid w:val="00F55B49"/>
    <w:rsid w:val="00F55CF6"/>
    <w:rsid w:val="00F5645D"/>
    <w:rsid w:val="00F564F7"/>
    <w:rsid w:val="00F565C0"/>
    <w:rsid w:val="00F5698B"/>
    <w:rsid w:val="00F569CC"/>
    <w:rsid w:val="00F56D13"/>
    <w:rsid w:val="00F56EA0"/>
    <w:rsid w:val="00F570BC"/>
    <w:rsid w:val="00F570E9"/>
    <w:rsid w:val="00F57B82"/>
    <w:rsid w:val="00F57C96"/>
    <w:rsid w:val="00F57D1E"/>
    <w:rsid w:val="00F57DF7"/>
    <w:rsid w:val="00F57FCB"/>
    <w:rsid w:val="00F60046"/>
    <w:rsid w:val="00F6050C"/>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AC8"/>
    <w:rsid w:val="00F63DBC"/>
    <w:rsid w:val="00F63E82"/>
    <w:rsid w:val="00F63F75"/>
    <w:rsid w:val="00F643CF"/>
    <w:rsid w:val="00F6478F"/>
    <w:rsid w:val="00F648F1"/>
    <w:rsid w:val="00F64C90"/>
    <w:rsid w:val="00F64D99"/>
    <w:rsid w:val="00F6518F"/>
    <w:rsid w:val="00F651D3"/>
    <w:rsid w:val="00F6556C"/>
    <w:rsid w:val="00F65642"/>
    <w:rsid w:val="00F656D3"/>
    <w:rsid w:val="00F657B2"/>
    <w:rsid w:val="00F65D7C"/>
    <w:rsid w:val="00F65E7D"/>
    <w:rsid w:val="00F6620C"/>
    <w:rsid w:val="00F665D2"/>
    <w:rsid w:val="00F665FA"/>
    <w:rsid w:val="00F66713"/>
    <w:rsid w:val="00F6675F"/>
    <w:rsid w:val="00F66A34"/>
    <w:rsid w:val="00F66ADA"/>
    <w:rsid w:val="00F66B3B"/>
    <w:rsid w:val="00F66C01"/>
    <w:rsid w:val="00F67256"/>
    <w:rsid w:val="00F672FD"/>
    <w:rsid w:val="00F67308"/>
    <w:rsid w:val="00F676FC"/>
    <w:rsid w:val="00F67791"/>
    <w:rsid w:val="00F67D52"/>
    <w:rsid w:val="00F67D9E"/>
    <w:rsid w:val="00F67E45"/>
    <w:rsid w:val="00F67E4C"/>
    <w:rsid w:val="00F70472"/>
    <w:rsid w:val="00F70954"/>
    <w:rsid w:val="00F70ACA"/>
    <w:rsid w:val="00F70ADB"/>
    <w:rsid w:val="00F70D88"/>
    <w:rsid w:val="00F70FCF"/>
    <w:rsid w:val="00F71372"/>
    <w:rsid w:val="00F714BF"/>
    <w:rsid w:val="00F714ED"/>
    <w:rsid w:val="00F714F7"/>
    <w:rsid w:val="00F71920"/>
    <w:rsid w:val="00F719CA"/>
    <w:rsid w:val="00F71ABE"/>
    <w:rsid w:val="00F71BD1"/>
    <w:rsid w:val="00F71C24"/>
    <w:rsid w:val="00F71CA8"/>
    <w:rsid w:val="00F72683"/>
    <w:rsid w:val="00F72EF6"/>
    <w:rsid w:val="00F731F8"/>
    <w:rsid w:val="00F73352"/>
    <w:rsid w:val="00F73A0A"/>
    <w:rsid w:val="00F73E36"/>
    <w:rsid w:val="00F7418C"/>
    <w:rsid w:val="00F74481"/>
    <w:rsid w:val="00F744C7"/>
    <w:rsid w:val="00F74547"/>
    <w:rsid w:val="00F74E02"/>
    <w:rsid w:val="00F74EB5"/>
    <w:rsid w:val="00F7540E"/>
    <w:rsid w:val="00F7573D"/>
    <w:rsid w:val="00F75A70"/>
    <w:rsid w:val="00F75A76"/>
    <w:rsid w:val="00F7609E"/>
    <w:rsid w:val="00F761E0"/>
    <w:rsid w:val="00F766F6"/>
    <w:rsid w:val="00F768ED"/>
    <w:rsid w:val="00F76B09"/>
    <w:rsid w:val="00F76C8B"/>
    <w:rsid w:val="00F76C9A"/>
    <w:rsid w:val="00F76F05"/>
    <w:rsid w:val="00F770F2"/>
    <w:rsid w:val="00F771DB"/>
    <w:rsid w:val="00F77438"/>
    <w:rsid w:val="00F77622"/>
    <w:rsid w:val="00F77F25"/>
    <w:rsid w:val="00F803B7"/>
    <w:rsid w:val="00F80605"/>
    <w:rsid w:val="00F80673"/>
    <w:rsid w:val="00F806ED"/>
    <w:rsid w:val="00F8099D"/>
    <w:rsid w:val="00F80D84"/>
    <w:rsid w:val="00F80EBF"/>
    <w:rsid w:val="00F80FD0"/>
    <w:rsid w:val="00F81082"/>
    <w:rsid w:val="00F810D7"/>
    <w:rsid w:val="00F81111"/>
    <w:rsid w:val="00F8135F"/>
    <w:rsid w:val="00F81692"/>
    <w:rsid w:val="00F81790"/>
    <w:rsid w:val="00F817CD"/>
    <w:rsid w:val="00F81874"/>
    <w:rsid w:val="00F81885"/>
    <w:rsid w:val="00F820BD"/>
    <w:rsid w:val="00F8242A"/>
    <w:rsid w:val="00F82500"/>
    <w:rsid w:val="00F826E6"/>
    <w:rsid w:val="00F82A35"/>
    <w:rsid w:val="00F82CFA"/>
    <w:rsid w:val="00F82EEC"/>
    <w:rsid w:val="00F8305A"/>
    <w:rsid w:val="00F83139"/>
    <w:rsid w:val="00F83247"/>
    <w:rsid w:val="00F8336C"/>
    <w:rsid w:val="00F83751"/>
    <w:rsid w:val="00F83F01"/>
    <w:rsid w:val="00F840A3"/>
    <w:rsid w:val="00F840AA"/>
    <w:rsid w:val="00F84344"/>
    <w:rsid w:val="00F8449B"/>
    <w:rsid w:val="00F847E6"/>
    <w:rsid w:val="00F84A73"/>
    <w:rsid w:val="00F84C05"/>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D78"/>
    <w:rsid w:val="00F8730F"/>
    <w:rsid w:val="00F8735D"/>
    <w:rsid w:val="00F8780E"/>
    <w:rsid w:val="00F87985"/>
    <w:rsid w:val="00F87B46"/>
    <w:rsid w:val="00F87C0E"/>
    <w:rsid w:val="00F87C68"/>
    <w:rsid w:val="00F87E24"/>
    <w:rsid w:val="00F87FB3"/>
    <w:rsid w:val="00F9004C"/>
    <w:rsid w:val="00F9050C"/>
    <w:rsid w:val="00F9063A"/>
    <w:rsid w:val="00F9093B"/>
    <w:rsid w:val="00F90F98"/>
    <w:rsid w:val="00F91321"/>
    <w:rsid w:val="00F9144E"/>
    <w:rsid w:val="00F9194D"/>
    <w:rsid w:val="00F920DF"/>
    <w:rsid w:val="00F9210F"/>
    <w:rsid w:val="00F92378"/>
    <w:rsid w:val="00F92669"/>
    <w:rsid w:val="00F9266A"/>
    <w:rsid w:val="00F9295E"/>
    <w:rsid w:val="00F93003"/>
    <w:rsid w:val="00F93173"/>
    <w:rsid w:val="00F931E8"/>
    <w:rsid w:val="00F9369B"/>
    <w:rsid w:val="00F939C9"/>
    <w:rsid w:val="00F94182"/>
    <w:rsid w:val="00F94279"/>
    <w:rsid w:val="00F9443F"/>
    <w:rsid w:val="00F94559"/>
    <w:rsid w:val="00F949DB"/>
    <w:rsid w:val="00F94BE1"/>
    <w:rsid w:val="00F94CBE"/>
    <w:rsid w:val="00F94E8F"/>
    <w:rsid w:val="00F94E97"/>
    <w:rsid w:val="00F95061"/>
    <w:rsid w:val="00F95166"/>
    <w:rsid w:val="00F952B4"/>
    <w:rsid w:val="00F95377"/>
    <w:rsid w:val="00F95AEB"/>
    <w:rsid w:val="00F95D9C"/>
    <w:rsid w:val="00F960E1"/>
    <w:rsid w:val="00F96550"/>
    <w:rsid w:val="00F9657A"/>
    <w:rsid w:val="00F967E0"/>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D62"/>
    <w:rsid w:val="00FA1B46"/>
    <w:rsid w:val="00FA1D35"/>
    <w:rsid w:val="00FA1E4D"/>
    <w:rsid w:val="00FA302E"/>
    <w:rsid w:val="00FA327A"/>
    <w:rsid w:val="00FA33CB"/>
    <w:rsid w:val="00FA38F5"/>
    <w:rsid w:val="00FA3A5D"/>
    <w:rsid w:val="00FA3C9B"/>
    <w:rsid w:val="00FA3CBA"/>
    <w:rsid w:val="00FA3E8C"/>
    <w:rsid w:val="00FA3F5B"/>
    <w:rsid w:val="00FA4067"/>
    <w:rsid w:val="00FA41F8"/>
    <w:rsid w:val="00FA432C"/>
    <w:rsid w:val="00FA4621"/>
    <w:rsid w:val="00FA475F"/>
    <w:rsid w:val="00FA495E"/>
    <w:rsid w:val="00FA4BF6"/>
    <w:rsid w:val="00FA4E8F"/>
    <w:rsid w:val="00FA5256"/>
    <w:rsid w:val="00FA5332"/>
    <w:rsid w:val="00FA5347"/>
    <w:rsid w:val="00FA5491"/>
    <w:rsid w:val="00FA5504"/>
    <w:rsid w:val="00FA5531"/>
    <w:rsid w:val="00FA55AF"/>
    <w:rsid w:val="00FA562F"/>
    <w:rsid w:val="00FA5641"/>
    <w:rsid w:val="00FA60FC"/>
    <w:rsid w:val="00FA61D8"/>
    <w:rsid w:val="00FA6554"/>
    <w:rsid w:val="00FA6686"/>
    <w:rsid w:val="00FA67B2"/>
    <w:rsid w:val="00FA6992"/>
    <w:rsid w:val="00FA6C80"/>
    <w:rsid w:val="00FA6E7F"/>
    <w:rsid w:val="00FA6F3A"/>
    <w:rsid w:val="00FA7114"/>
    <w:rsid w:val="00FA756C"/>
    <w:rsid w:val="00FA7572"/>
    <w:rsid w:val="00FA77E1"/>
    <w:rsid w:val="00FA7944"/>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68"/>
    <w:rsid w:val="00FB2379"/>
    <w:rsid w:val="00FB237E"/>
    <w:rsid w:val="00FB243C"/>
    <w:rsid w:val="00FB24BA"/>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5F4"/>
    <w:rsid w:val="00FB76B9"/>
    <w:rsid w:val="00FB7897"/>
    <w:rsid w:val="00FB7B14"/>
    <w:rsid w:val="00FC00AF"/>
    <w:rsid w:val="00FC0687"/>
    <w:rsid w:val="00FC0696"/>
    <w:rsid w:val="00FC06AB"/>
    <w:rsid w:val="00FC086C"/>
    <w:rsid w:val="00FC0C3B"/>
    <w:rsid w:val="00FC10B8"/>
    <w:rsid w:val="00FC11D9"/>
    <w:rsid w:val="00FC1457"/>
    <w:rsid w:val="00FC149B"/>
    <w:rsid w:val="00FC172A"/>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09A"/>
    <w:rsid w:val="00FC32BB"/>
    <w:rsid w:val="00FC32E7"/>
    <w:rsid w:val="00FC3788"/>
    <w:rsid w:val="00FC3A33"/>
    <w:rsid w:val="00FC3AEE"/>
    <w:rsid w:val="00FC3D82"/>
    <w:rsid w:val="00FC40A7"/>
    <w:rsid w:val="00FC4413"/>
    <w:rsid w:val="00FC4613"/>
    <w:rsid w:val="00FC4711"/>
    <w:rsid w:val="00FC48A6"/>
    <w:rsid w:val="00FC49FA"/>
    <w:rsid w:val="00FC49FF"/>
    <w:rsid w:val="00FC4B60"/>
    <w:rsid w:val="00FC4DDC"/>
    <w:rsid w:val="00FC4FC2"/>
    <w:rsid w:val="00FC5000"/>
    <w:rsid w:val="00FC5171"/>
    <w:rsid w:val="00FC54CA"/>
    <w:rsid w:val="00FC5793"/>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81"/>
    <w:rsid w:val="00FD43B1"/>
    <w:rsid w:val="00FD45F9"/>
    <w:rsid w:val="00FD47E2"/>
    <w:rsid w:val="00FD4867"/>
    <w:rsid w:val="00FD4A25"/>
    <w:rsid w:val="00FD4AB9"/>
    <w:rsid w:val="00FD51E5"/>
    <w:rsid w:val="00FD53E9"/>
    <w:rsid w:val="00FD53F6"/>
    <w:rsid w:val="00FD56D1"/>
    <w:rsid w:val="00FD570F"/>
    <w:rsid w:val="00FD593A"/>
    <w:rsid w:val="00FD5A19"/>
    <w:rsid w:val="00FD5D77"/>
    <w:rsid w:val="00FD5F86"/>
    <w:rsid w:val="00FD61FE"/>
    <w:rsid w:val="00FD6224"/>
    <w:rsid w:val="00FD6325"/>
    <w:rsid w:val="00FD69BA"/>
    <w:rsid w:val="00FD6BAE"/>
    <w:rsid w:val="00FD6C26"/>
    <w:rsid w:val="00FD6C93"/>
    <w:rsid w:val="00FD6D63"/>
    <w:rsid w:val="00FD73A5"/>
    <w:rsid w:val="00FD7426"/>
    <w:rsid w:val="00FD77D4"/>
    <w:rsid w:val="00FE002E"/>
    <w:rsid w:val="00FE089B"/>
    <w:rsid w:val="00FE0998"/>
    <w:rsid w:val="00FE0AB8"/>
    <w:rsid w:val="00FE0BA6"/>
    <w:rsid w:val="00FE0D45"/>
    <w:rsid w:val="00FE1696"/>
    <w:rsid w:val="00FE1943"/>
    <w:rsid w:val="00FE1A4C"/>
    <w:rsid w:val="00FE1AA0"/>
    <w:rsid w:val="00FE1CF3"/>
    <w:rsid w:val="00FE1F1E"/>
    <w:rsid w:val="00FE2022"/>
    <w:rsid w:val="00FE246C"/>
    <w:rsid w:val="00FE2949"/>
    <w:rsid w:val="00FE2AF4"/>
    <w:rsid w:val="00FE2BF9"/>
    <w:rsid w:val="00FE2E84"/>
    <w:rsid w:val="00FE34B7"/>
    <w:rsid w:val="00FE3838"/>
    <w:rsid w:val="00FE38A9"/>
    <w:rsid w:val="00FE3AFA"/>
    <w:rsid w:val="00FE3B5A"/>
    <w:rsid w:val="00FE4140"/>
    <w:rsid w:val="00FE42C1"/>
    <w:rsid w:val="00FE43CE"/>
    <w:rsid w:val="00FE47A4"/>
    <w:rsid w:val="00FE47C2"/>
    <w:rsid w:val="00FE4831"/>
    <w:rsid w:val="00FE49F7"/>
    <w:rsid w:val="00FE4F3D"/>
    <w:rsid w:val="00FE50B0"/>
    <w:rsid w:val="00FE5148"/>
    <w:rsid w:val="00FE55F1"/>
    <w:rsid w:val="00FE59C8"/>
    <w:rsid w:val="00FE6042"/>
    <w:rsid w:val="00FE6313"/>
    <w:rsid w:val="00FE6423"/>
    <w:rsid w:val="00FE68E2"/>
    <w:rsid w:val="00FE6956"/>
    <w:rsid w:val="00FE6A75"/>
    <w:rsid w:val="00FE6B28"/>
    <w:rsid w:val="00FE6DE4"/>
    <w:rsid w:val="00FE70A3"/>
    <w:rsid w:val="00FE72B5"/>
    <w:rsid w:val="00FE72CF"/>
    <w:rsid w:val="00FE78AD"/>
    <w:rsid w:val="00FE7C7C"/>
    <w:rsid w:val="00FE7F52"/>
    <w:rsid w:val="00FE7FCA"/>
    <w:rsid w:val="00FF0723"/>
    <w:rsid w:val="00FF076B"/>
    <w:rsid w:val="00FF0779"/>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3E"/>
    <w:rsid w:val="00FF36E3"/>
    <w:rsid w:val="00FF38D5"/>
    <w:rsid w:val="00FF3D6F"/>
    <w:rsid w:val="00FF3EDC"/>
    <w:rsid w:val="00FF423D"/>
    <w:rsid w:val="00FF43F7"/>
    <w:rsid w:val="00FF453D"/>
    <w:rsid w:val="00FF4629"/>
    <w:rsid w:val="00FF48A1"/>
    <w:rsid w:val="00FF4E55"/>
    <w:rsid w:val="00FF4EAF"/>
    <w:rsid w:val="00FF50A6"/>
    <w:rsid w:val="00FF5240"/>
    <w:rsid w:val="00FF5764"/>
    <w:rsid w:val="00FF581E"/>
    <w:rsid w:val="00FF5918"/>
    <w:rsid w:val="00FF5958"/>
    <w:rsid w:val="00FF5963"/>
    <w:rsid w:val="00FF5A22"/>
    <w:rsid w:val="00FF5C0D"/>
    <w:rsid w:val="00FF5DA4"/>
    <w:rsid w:val="00FF5E57"/>
    <w:rsid w:val="00FF61D4"/>
    <w:rsid w:val="00FF66B8"/>
    <w:rsid w:val="00FF691B"/>
    <w:rsid w:val="00FF6942"/>
    <w:rsid w:val="00FF6A5C"/>
    <w:rsid w:val="00FF6A69"/>
    <w:rsid w:val="00FF6DC2"/>
    <w:rsid w:val="00FF6F25"/>
    <w:rsid w:val="00FF710F"/>
    <w:rsid w:val="00FF767B"/>
    <w:rsid w:val="00FF789C"/>
    <w:rsid w:val="00FF7B79"/>
    <w:rsid w:val="00FF7BA6"/>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611F24"/>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58FABA"/>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2B4CCFA"/>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2763AF37-C0FA-418A-8FF8-035CF2626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qFormat/>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Zchn"/>
    <w:qFormat/>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uiPriority w:val="35"/>
    <w:qFormat/>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qFormat/>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TANChar">
    <w:name w:val="TAN Char"/>
    <w:link w:val="TAN"/>
    <w:rsid w:val="003723F6"/>
    <w:rPr>
      <w:rFonts w:ascii="Arial" w:hAnsi="Arial"/>
      <w:sz w:val="18"/>
      <w:lang w:val="en-GB" w:eastAsia="en-US"/>
    </w:rPr>
  </w:style>
  <w:style w:type="character" w:customStyle="1" w:styleId="B11">
    <w:name w:val="B1 (文字)"/>
    <w:qFormat/>
    <w:locked/>
    <w:rsid w:val="00B926E5"/>
    <w:rPr>
      <w:rFonts w:ascii="Times New Roman" w:hAnsi="Times New Roman"/>
      <w:lang w:val="en-GB" w:eastAsia="en-US"/>
    </w:rPr>
  </w:style>
  <w:style w:type="character" w:customStyle="1" w:styleId="CRCoverPageZchn">
    <w:name w:val="CR Cover Page Zchn"/>
    <w:link w:val="CRCoverPage"/>
    <w:locked/>
    <w:rsid w:val="00894340"/>
    <w:rPr>
      <w:rFonts w:ascii="Arial" w:eastAsia="MS Mincho" w:hAnsi="Arial"/>
      <w:lang w:val="en-GB" w:eastAsia="en-US"/>
    </w:rPr>
  </w:style>
  <w:style w:type="paragraph" w:customStyle="1" w:styleId="3GPPNormalText">
    <w:name w:val="3GPP Normal Text"/>
    <w:basedOn w:val="BodyText"/>
    <w:link w:val="3GPPNormalTextChar"/>
    <w:qFormat/>
    <w:rsid w:val="00894340"/>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94340"/>
    <w:rPr>
      <w:rFonts w:ascii="Times New Roman" w:eastAsia="MS Mincho" w:hAnsi="Times New Roman"/>
      <w:sz w:val="22"/>
      <w:szCs w:val="24"/>
      <w:lang w:eastAsia="zh-CN"/>
    </w:rPr>
  </w:style>
  <w:style w:type="paragraph" w:customStyle="1" w:styleId="RAN1bullet1">
    <w:name w:val="RAN1 bullet1"/>
    <w:basedOn w:val="Normal"/>
    <w:qFormat/>
    <w:rsid w:val="00C9661D"/>
    <w:pPr>
      <w:numPr>
        <w:numId w:val="15"/>
      </w:numPr>
      <w:overflowPunct/>
      <w:autoSpaceDE/>
      <w:autoSpaceDN/>
      <w:adjustRightInd/>
      <w:spacing w:after="0"/>
      <w:textAlignment w:val="auto"/>
    </w:pPr>
    <w:rPr>
      <w:rFonts w:ascii="Times" w:eastAsia="Batang" w:hAnsi="Time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0491076">
      <w:bodyDiv w:val="1"/>
      <w:marLeft w:val="0"/>
      <w:marRight w:val="0"/>
      <w:marTop w:val="0"/>
      <w:marBottom w:val="0"/>
      <w:divBdr>
        <w:top w:val="none" w:sz="0" w:space="0" w:color="auto"/>
        <w:left w:val="none" w:sz="0" w:space="0" w:color="auto"/>
        <w:bottom w:val="none" w:sz="0" w:space="0" w:color="auto"/>
        <w:right w:val="none" w:sz="0" w:space="0" w:color="auto"/>
      </w:divBdr>
      <w:divsChild>
        <w:div w:id="1728719421">
          <w:marLeft w:val="547"/>
          <w:marRight w:val="0"/>
          <w:marTop w:val="0"/>
          <w:marBottom w:val="0"/>
          <w:divBdr>
            <w:top w:val="none" w:sz="0" w:space="0" w:color="auto"/>
            <w:left w:val="none" w:sz="0" w:space="0" w:color="auto"/>
            <w:bottom w:val="none" w:sz="0" w:space="0" w:color="auto"/>
            <w:right w:val="none" w:sz="0" w:space="0" w:color="auto"/>
          </w:divBdr>
        </w:div>
        <w:div w:id="1883208753">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47624044">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548749">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2740737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130528">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44871740">
      <w:bodyDiv w:val="1"/>
      <w:marLeft w:val="0"/>
      <w:marRight w:val="0"/>
      <w:marTop w:val="0"/>
      <w:marBottom w:val="0"/>
      <w:divBdr>
        <w:top w:val="none" w:sz="0" w:space="0" w:color="auto"/>
        <w:left w:val="none" w:sz="0" w:space="0" w:color="auto"/>
        <w:bottom w:val="none" w:sz="0" w:space="0" w:color="auto"/>
        <w:right w:val="none" w:sz="0" w:space="0" w:color="auto"/>
      </w:divBdr>
      <w:divsChild>
        <w:div w:id="1593378">
          <w:marLeft w:val="1166"/>
          <w:marRight w:val="0"/>
          <w:marTop w:val="0"/>
          <w:marBottom w:val="120"/>
          <w:divBdr>
            <w:top w:val="none" w:sz="0" w:space="0" w:color="auto"/>
            <w:left w:val="none" w:sz="0" w:space="0" w:color="auto"/>
            <w:bottom w:val="none" w:sz="0" w:space="0" w:color="auto"/>
            <w:right w:val="none" w:sz="0" w:space="0" w:color="auto"/>
          </w:divBdr>
        </w:div>
        <w:div w:id="289167407">
          <w:marLeft w:val="1166"/>
          <w:marRight w:val="0"/>
          <w:marTop w:val="0"/>
          <w:marBottom w:val="120"/>
          <w:divBdr>
            <w:top w:val="none" w:sz="0" w:space="0" w:color="auto"/>
            <w:left w:val="none" w:sz="0" w:space="0" w:color="auto"/>
            <w:bottom w:val="none" w:sz="0" w:space="0" w:color="auto"/>
            <w:right w:val="none" w:sz="0" w:space="0" w:color="auto"/>
          </w:divBdr>
        </w:div>
        <w:div w:id="670329181">
          <w:marLeft w:val="547"/>
          <w:marRight w:val="0"/>
          <w:marTop w:val="0"/>
          <w:marBottom w:val="120"/>
          <w:divBdr>
            <w:top w:val="none" w:sz="0" w:space="0" w:color="auto"/>
            <w:left w:val="none" w:sz="0" w:space="0" w:color="auto"/>
            <w:bottom w:val="none" w:sz="0" w:space="0" w:color="auto"/>
            <w:right w:val="none" w:sz="0" w:space="0" w:color="auto"/>
          </w:divBdr>
        </w:div>
        <w:div w:id="691957789">
          <w:marLeft w:val="1166"/>
          <w:marRight w:val="0"/>
          <w:marTop w:val="0"/>
          <w:marBottom w:val="120"/>
          <w:divBdr>
            <w:top w:val="none" w:sz="0" w:space="0" w:color="auto"/>
            <w:left w:val="none" w:sz="0" w:space="0" w:color="auto"/>
            <w:bottom w:val="none" w:sz="0" w:space="0" w:color="auto"/>
            <w:right w:val="none" w:sz="0" w:space="0" w:color="auto"/>
          </w:divBdr>
        </w:div>
        <w:div w:id="851921748">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713055">
      <w:bodyDiv w:val="1"/>
      <w:marLeft w:val="0"/>
      <w:marRight w:val="0"/>
      <w:marTop w:val="0"/>
      <w:marBottom w:val="0"/>
      <w:divBdr>
        <w:top w:val="none" w:sz="0" w:space="0" w:color="auto"/>
        <w:left w:val="none" w:sz="0" w:space="0" w:color="auto"/>
        <w:bottom w:val="none" w:sz="0" w:space="0" w:color="auto"/>
        <w:right w:val="none" w:sz="0" w:space="0" w:color="auto"/>
      </w:divBdr>
      <w:divsChild>
        <w:div w:id="258372701">
          <w:marLeft w:val="547"/>
          <w:marRight w:val="0"/>
          <w:marTop w:val="0"/>
          <w:marBottom w:val="120"/>
          <w:divBdr>
            <w:top w:val="none" w:sz="0" w:space="0" w:color="auto"/>
            <w:left w:val="none" w:sz="0" w:space="0" w:color="auto"/>
            <w:bottom w:val="none" w:sz="0" w:space="0" w:color="auto"/>
            <w:right w:val="none" w:sz="0" w:space="0" w:color="auto"/>
          </w:divBdr>
        </w:div>
        <w:div w:id="287473562">
          <w:marLeft w:val="547"/>
          <w:marRight w:val="0"/>
          <w:marTop w:val="0"/>
          <w:marBottom w:val="120"/>
          <w:divBdr>
            <w:top w:val="none" w:sz="0" w:space="0" w:color="auto"/>
            <w:left w:val="none" w:sz="0" w:space="0" w:color="auto"/>
            <w:bottom w:val="none" w:sz="0" w:space="0" w:color="auto"/>
            <w:right w:val="none" w:sz="0" w:space="0" w:color="auto"/>
          </w:divBdr>
        </w:div>
        <w:div w:id="1694838643">
          <w:marLeft w:val="547"/>
          <w:marRight w:val="0"/>
          <w:marTop w:val="0"/>
          <w:marBottom w:val="120"/>
          <w:divBdr>
            <w:top w:val="none" w:sz="0" w:space="0" w:color="auto"/>
            <w:left w:val="none" w:sz="0" w:space="0" w:color="auto"/>
            <w:bottom w:val="none" w:sz="0" w:space="0" w:color="auto"/>
            <w:right w:val="none" w:sz="0" w:space="0" w:color="auto"/>
          </w:divBdr>
        </w:div>
        <w:div w:id="1698968364">
          <w:marLeft w:val="547"/>
          <w:marRight w:val="0"/>
          <w:marTop w:val="0"/>
          <w:marBottom w:val="120"/>
          <w:divBdr>
            <w:top w:val="none" w:sz="0" w:space="0" w:color="auto"/>
            <w:left w:val="none" w:sz="0" w:space="0" w:color="auto"/>
            <w:bottom w:val="none" w:sz="0" w:space="0" w:color="auto"/>
            <w:right w:val="none" w:sz="0" w:space="0" w:color="auto"/>
          </w:divBdr>
        </w:div>
        <w:div w:id="2066371012">
          <w:marLeft w:val="547"/>
          <w:marRight w:val="0"/>
          <w:marTop w:val="0"/>
          <w:marBottom w:val="120"/>
          <w:divBdr>
            <w:top w:val="none" w:sz="0" w:space="0" w:color="auto"/>
            <w:left w:val="none" w:sz="0" w:space="0" w:color="auto"/>
            <w:bottom w:val="none" w:sz="0" w:space="0" w:color="auto"/>
            <w:right w:val="none" w:sz="0" w:space="0" w:color="auto"/>
          </w:divBdr>
        </w:div>
      </w:divsChild>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27995872">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809732">
      <w:bodyDiv w:val="1"/>
      <w:marLeft w:val="0"/>
      <w:marRight w:val="0"/>
      <w:marTop w:val="0"/>
      <w:marBottom w:val="0"/>
      <w:divBdr>
        <w:top w:val="none" w:sz="0" w:space="0" w:color="auto"/>
        <w:left w:val="none" w:sz="0" w:space="0" w:color="auto"/>
        <w:bottom w:val="none" w:sz="0" w:space="0" w:color="auto"/>
        <w:right w:val="none" w:sz="0" w:space="0" w:color="auto"/>
      </w:divBdr>
      <w:divsChild>
        <w:div w:id="326978464">
          <w:marLeft w:val="547"/>
          <w:marRight w:val="0"/>
          <w:marTop w:val="0"/>
          <w:marBottom w:val="120"/>
          <w:divBdr>
            <w:top w:val="none" w:sz="0" w:space="0" w:color="auto"/>
            <w:left w:val="none" w:sz="0" w:space="0" w:color="auto"/>
            <w:bottom w:val="none" w:sz="0" w:space="0" w:color="auto"/>
            <w:right w:val="none" w:sz="0" w:space="0" w:color="auto"/>
          </w:divBdr>
        </w:div>
        <w:div w:id="1604604401">
          <w:marLeft w:val="547"/>
          <w:marRight w:val="0"/>
          <w:marTop w:val="0"/>
          <w:marBottom w:val="120"/>
          <w:divBdr>
            <w:top w:val="none" w:sz="0" w:space="0" w:color="auto"/>
            <w:left w:val="none" w:sz="0" w:space="0" w:color="auto"/>
            <w:bottom w:val="none" w:sz="0" w:space="0" w:color="auto"/>
            <w:right w:val="none" w:sz="0" w:space="0" w:color="auto"/>
          </w:divBdr>
        </w:div>
        <w:div w:id="1866210981">
          <w:marLeft w:val="547"/>
          <w:marRight w:val="0"/>
          <w:marTop w:val="0"/>
          <w:marBottom w:val="12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9451394">
      <w:bodyDiv w:val="1"/>
      <w:marLeft w:val="0"/>
      <w:marRight w:val="0"/>
      <w:marTop w:val="0"/>
      <w:marBottom w:val="0"/>
      <w:divBdr>
        <w:top w:val="none" w:sz="0" w:space="0" w:color="auto"/>
        <w:left w:val="none" w:sz="0" w:space="0" w:color="auto"/>
        <w:bottom w:val="none" w:sz="0" w:space="0" w:color="auto"/>
        <w:right w:val="none" w:sz="0" w:space="0" w:color="auto"/>
      </w:divBdr>
      <w:divsChild>
        <w:div w:id="273824359">
          <w:marLeft w:val="547"/>
          <w:marRight w:val="0"/>
          <w:marTop w:val="0"/>
          <w:marBottom w:val="0"/>
          <w:divBdr>
            <w:top w:val="none" w:sz="0" w:space="0" w:color="auto"/>
            <w:left w:val="none" w:sz="0" w:space="0" w:color="auto"/>
            <w:bottom w:val="none" w:sz="0" w:space="0" w:color="auto"/>
            <w:right w:val="none" w:sz="0" w:space="0" w:color="auto"/>
          </w:divBdr>
        </w:div>
        <w:div w:id="1345012009">
          <w:marLeft w:val="547"/>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1940989916">
      <w:bodyDiv w:val="1"/>
      <w:marLeft w:val="0"/>
      <w:marRight w:val="0"/>
      <w:marTop w:val="0"/>
      <w:marBottom w:val="0"/>
      <w:divBdr>
        <w:top w:val="none" w:sz="0" w:space="0" w:color="auto"/>
        <w:left w:val="none" w:sz="0" w:space="0" w:color="auto"/>
        <w:bottom w:val="none" w:sz="0" w:space="0" w:color="auto"/>
        <w:right w:val="none" w:sz="0" w:space="0" w:color="auto"/>
      </w:divBdr>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RBI5PAMIO524-1616901215-9711</_dlc_DocId>
    <_dlc_DocIdUrl xmlns="71c5aaf6-e6ce-465b-b873-5148d2a4c105">
      <Url>https://nokia.sharepoint.com/sites/gxp/_layouts/15/DocIdRedir.aspx?ID=RBI5PAMIO524-1616901215-9711</Url>
      <Description>RBI5PAMIO524-1616901215-9711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E520EF-7442-4820-A185-CA83F0F5C3F2}">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6.xml><?xml version="1.0" encoding="utf-8"?>
<ds:datastoreItem xmlns:ds="http://schemas.openxmlformats.org/officeDocument/2006/customXml" ds:itemID="{F03799FF-04D0-4988-8A38-2B0CFCC7B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TotalTime>
  <Pages>7</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cp:lastModifiedBy>Hyun-Su Cha (Nokia)</cp:lastModifiedBy>
  <cp:revision>3</cp:revision>
  <cp:lastPrinted>2019-05-01T01:45:00Z</cp:lastPrinted>
  <dcterms:created xsi:type="dcterms:W3CDTF">2024-02-19T05:59:00Z</dcterms:created>
  <dcterms:modified xsi:type="dcterms:W3CDTF">2024-02-19T06:00:00Z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_dlc_DocIdItemGuid">
    <vt:lpwstr>4e80c6de-a765-44d3-ad75-032f1dd437cf</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y fmtid="{D5CDD505-2E9C-101B-9397-08002B2CF9AE}" pid="13" name="MediaServiceImageTags">
    <vt:lpwstr/>
  </property>
</Properties>
</file>