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5D0CE" w14:textId="6414F5A4" w:rsidR="00422B1F" w:rsidRPr="00422B1F" w:rsidRDefault="00422B1F" w:rsidP="00422B1F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8"/>
          <w:szCs w:val="28"/>
          <w:lang w:eastAsia="en-US"/>
        </w:rPr>
      </w:pPr>
      <w:r w:rsidRPr="00422B1F">
        <w:rPr>
          <w:rFonts w:ascii="Arial" w:eastAsia="DengXian" w:hAnsi="Arial"/>
          <w:b/>
          <w:noProof/>
          <w:sz w:val="28"/>
          <w:szCs w:val="28"/>
          <w:lang w:eastAsia="en-US"/>
        </w:rPr>
        <w:t>3GPP TSG-RAN WG1 Meeting #116</w:t>
      </w:r>
      <w:r w:rsidRPr="00422B1F">
        <w:rPr>
          <w:rFonts w:ascii="Arial" w:eastAsia="DengXian" w:hAnsi="Arial"/>
          <w:b/>
          <w:noProof/>
          <w:sz w:val="28"/>
          <w:szCs w:val="28"/>
          <w:lang w:eastAsia="en-US"/>
        </w:rPr>
        <w:tab/>
        <w:t>R1-24000</w:t>
      </w:r>
      <w:r>
        <w:rPr>
          <w:rFonts w:ascii="Arial" w:eastAsia="DengXian" w:hAnsi="Arial"/>
          <w:b/>
          <w:noProof/>
          <w:sz w:val="28"/>
          <w:szCs w:val="28"/>
          <w:lang w:eastAsia="en-US"/>
        </w:rPr>
        <w:t>24</w:t>
      </w:r>
    </w:p>
    <w:p w14:paraId="42C82E3A" w14:textId="77777777" w:rsidR="00422B1F" w:rsidRPr="00422B1F" w:rsidRDefault="00422B1F" w:rsidP="00422B1F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DengXian" w:hAnsi="Arial"/>
          <w:b/>
          <w:noProof/>
          <w:sz w:val="28"/>
          <w:szCs w:val="28"/>
          <w:lang w:eastAsia="en-US"/>
        </w:rPr>
      </w:pPr>
      <w:r w:rsidRPr="00422B1F">
        <w:rPr>
          <w:rFonts w:ascii="Arial" w:hAnsi="Arial" w:cs="Arial"/>
          <w:b/>
          <w:sz w:val="28"/>
          <w:szCs w:val="28"/>
          <w:lang w:eastAsia="en-US"/>
        </w:rPr>
        <w:t>Athens, Greece, 26</w:t>
      </w:r>
      <w:r w:rsidRPr="00422B1F">
        <w:rPr>
          <w:rFonts w:ascii="Arial" w:hAnsi="Arial" w:cs="Arial"/>
          <w:b/>
          <w:sz w:val="28"/>
          <w:szCs w:val="28"/>
          <w:vertAlign w:val="superscript"/>
          <w:lang w:eastAsia="en-US"/>
        </w:rPr>
        <w:t>th</w:t>
      </w:r>
      <w:r w:rsidRPr="00422B1F">
        <w:rPr>
          <w:rFonts w:ascii="Arial" w:hAnsi="Arial" w:cs="Arial"/>
          <w:b/>
          <w:sz w:val="28"/>
          <w:szCs w:val="28"/>
          <w:lang w:eastAsia="en-US"/>
        </w:rPr>
        <w:t xml:space="preserve"> February – 1</w:t>
      </w:r>
      <w:r w:rsidRPr="00422B1F">
        <w:rPr>
          <w:rFonts w:ascii="Arial" w:hAnsi="Arial" w:cs="Arial"/>
          <w:b/>
          <w:sz w:val="28"/>
          <w:szCs w:val="28"/>
          <w:vertAlign w:val="superscript"/>
          <w:lang w:eastAsia="en-US"/>
        </w:rPr>
        <w:t>st</w:t>
      </w:r>
      <w:r w:rsidRPr="00422B1F">
        <w:rPr>
          <w:rFonts w:ascii="Arial" w:hAnsi="Arial" w:cs="Arial"/>
          <w:b/>
          <w:sz w:val="28"/>
          <w:szCs w:val="28"/>
          <w:lang w:eastAsia="en-US"/>
        </w:rPr>
        <w:t xml:space="preserve"> March, 2024</w:t>
      </w:r>
    </w:p>
    <w:p w14:paraId="14A24B2D" w14:textId="77777777" w:rsidR="00422B1F" w:rsidRPr="00422B1F" w:rsidRDefault="00422B1F" w:rsidP="00422B1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</w:p>
    <w:p w14:paraId="0739D04D" w14:textId="77777777" w:rsidR="00F86167" w:rsidRPr="000716FC" w:rsidRDefault="00BF3723" w:rsidP="00D364AF">
      <w:pPr>
        <w:pStyle w:val="Header"/>
        <w:tabs>
          <w:tab w:val="right" w:pos="9781"/>
        </w:tabs>
        <w:snapToGrid w:val="0"/>
        <w:spacing w:afterLines="20" w:after="48"/>
        <w:ind w:right="-57"/>
        <w:rPr>
          <w:rFonts w:eastAsia="DengXian" w:cs="Arial"/>
          <w:noProof w:val="0"/>
          <w:sz w:val="24"/>
          <w:szCs w:val="24"/>
          <w:lang w:eastAsia="zh-CN"/>
        </w:rPr>
      </w:pPr>
      <w:r w:rsidRPr="003C4409">
        <w:rPr>
          <w:rFonts w:eastAsia="DengXian" w:cs="Arial"/>
          <w:noProof w:val="0"/>
          <w:sz w:val="24"/>
          <w:szCs w:val="24"/>
          <w:lang w:eastAsia="zh-CN"/>
        </w:rPr>
        <w:t>3GPP TSG-RAN WG4 Meeting #10</w:t>
      </w:r>
      <w:r w:rsidR="001A08EE">
        <w:rPr>
          <w:rFonts w:eastAsia="DengXian" w:cs="Arial"/>
          <w:noProof w:val="0"/>
          <w:sz w:val="24"/>
          <w:szCs w:val="24"/>
          <w:lang w:eastAsia="zh-CN"/>
        </w:rPr>
        <w:t>9</w:t>
      </w:r>
      <w:r w:rsidR="000716FC" w:rsidRPr="000716FC">
        <w:rPr>
          <w:rFonts w:eastAsia="DengXian" w:cs="Arial"/>
          <w:noProof w:val="0"/>
          <w:sz w:val="24"/>
          <w:szCs w:val="24"/>
          <w:lang w:eastAsia="zh-CN"/>
        </w:rPr>
        <w:tab/>
      </w:r>
      <w:r w:rsidR="00EE3044">
        <w:rPr>
          <w:rFonts w:eastAsia="DengXian" w:cs="Arial"/>
          <w:noProof w:val="0"/>
          <w:sz w:val="24"/>
          <w:szCs w:val="24"/>
          <w:lang w:eastAsia="zh-CN"/>
        </w:rPr>
        <w:t>R4-</w:t>
      </w:r>
      <w:r w:rsidR="00982665" w:rsidRPr="00982665">
        <w:rPr>
          <w:rFonts w:eastAsia="DengXian" w:cs="Arial"/>
          <w:noProof w:val="0"/>
          <w:sz w:val="24"/>
          <w:szCs w:val="24"/>
          <w:lang w:eastAsia="zh-CN"/>
        </w:rPr>
        <w:t>2321767</w:t>
      </w:r>
    </w:p>
    <w:p w14:paraId="4FF8D6E4" w14:textId="77777777" w:rsidR="005470B7" w:rsidRPr="00D00F0D" w:rsidRDefault="001A08EE" w:rsidP="00D1717F">
      <w:pPr>
        <w:spacing w:after="60"/>
        <w:ind w:left="1985" w:hanging="1985"/>
        <w:rPr>
          <w:rFonts w:ascii="Arial" w:eastAsia="SimSun" w:hAnsi="Arial"/>
          <w:b/>
          <w:noProof/>
          <w:sz w:val="24"/>
          <w:lang w:val="en-US" w:eastAsia="zh-CN"/>
        </w:rPr>
      </w:pPr>
      <w:r w:rsidRPr="001A08EE">
        <w:rPr>
          <w:rFonts w:ascii="Arial" w:hAnsi="Arial"/>
          <w:b/>
          <w:noProof/>
          <w:sz w:val="24"/>
          <w:lang w:val="en-US" w:eastAsia="zh-CN"/>
        </w:rPr>
        <w:t>Chicago, US, November 13 – 17, 2023</w:t>
      </w:r>
    </w:p>
    <w:p w14:paraId="1858B628" w14:textId="77777777" w:rsidR="00C74B3B" w:rsidRPr="00D00F0D" w:rsidRDefault="00C74B3B" w:rsidP="00D1717F">
      <w:pPr>
        <w:spacing w:after="60"/>
        <w:ind w:left="1985" w:hanging="1985"/>
        <w:rPr>
          <w:rFonts w:eastAsia="SimSun"/>
          <w:b/>
          <w:noProof/>
          <w:sz w:val="24"/>
          <w:lang w:val="en-US"/>
        </w:rPr>
      </w:pPr>
    </w:p>
    <w:p w14:paraId="1E50E165" w14:textId="77777777" w:rsidR="004E3939" w:rsidRPr="00D00F0D" w:rsidRDefault="004E3939" w:rsidP="004E3939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D364AF">
        <w:rPr>
          <w:rFonts w:ascii="Arial" w:hAnsi="Arial" w:cs="Arial"/>
          <w:b/>
          <w:sz w:val="22"/>
          <w:szCs w:val="22"/>
        </w:rPr>
        <w:t>Title:</w:t>
      </w:r>
      <w:r w:rsidRPr="00D364AF">
        <w:rPr>
          <w:rFonts w:ascii="Arial" w:hAnsi="Arial" w:cs="Arial"/>
          <w:b/>
          <w:sz w:val="22"/>
          <w:szCs w:val="22"/>
        </w:rPr>
        <w:tab/>
      </w:r>
      <w:r w:rsidR="001A08EE" w:rsidRPr="001A08EE">
        <w:rPr>
          <w:rFonts w:ascii="Arial" w:hAnsi="Arial" w:cs="Arial"/>
          <w:sz w:val="22"/>
          <w:szCs w:val="22"/>
        </w:rPr>
        <w:t>Reply LS on PSFCH power control</w:t>
      </w:r>
      <w:r w:rsidR="00A73710" w:rsidRPr="00A73710">
        <w:rPr>
          <w:rFonts w:ascii="Arial" w:hAnsi="Arial" w:cs="Arial"/>
          <w:sz w:val="22"/>
          <w:szCs w:val="22"/>
        </w:rPr>
        <w:t xml:space="preserve"> </w:t>
      </w:r>
      <w:r w:rsidR="00C74B3B" w:rsidRPr="00D00F0D">
        <w:rPr>
          <w:rFonts w:ascii="Arial" w:eastAsia="SimSun" w:hAnsi="Arial" w:cs="Arial" w:hint="eastAsia"/>
          <w:sz w:val="22"/>
          <w:szCs w:val="22"/>
          <w:lang w:eastAsia="zh-CN"/>
        </w:rPr>
        <w:t xml:space="preserve"> </w:t>
      </w:r>
    </w:p>
    <w:p w14:paraId="1FE39066" w14:textId="77777777" w:rsidR="003D591D" w:rsidRPr="00D364AF" w:rsidRDefault="003D591D" w:rsidP="003D591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364AF">
        <w:rPr>
          <w:rFonts w:ascii="Arial" w:hAnsi="Arial" w:cs="Arial"/>
          <w:b/>
          <w:sz w:val="22"/>
          <w:szCs w:val="22"/>
        </w:rPr>
        <w:t>Response to:</w:t>
      </w:r>
      <w:r w:rsidRPr="00D364AF">
        <w:rPr>
          <w:rFonts w:ascii="Arial" w:hAnsi="Arial" w:cs="Arial"/>
          <w:bCs/>
          <w:sz w:val="22"/>
          <w:szCs w:val="22"/>
        </w:rPr>
        <w:tab/>
      </w:r>
      <w:r w:rsidR="00B94784">
        <w:rPr>
          <w:rFonts w:ascii="Arial" w:hAnsi="Arial" w:cs="Arial"/>
          <w:bCs/>
          <w:sz w:val="22"/>
          <w:szCs w:val="22"/>
        </w:rPr>
        <w:t>R1-2310595</w:t>
      </w:r>
    </w:p>
    <w:p w14:paraId="78274F13" w14:textId="77777777" w:rsidR="00B97703" w:rsidRPr="002F77E9" w:rsidRDefault="00B97703" w:rsidP="003D591D">
      <w:pPr>
        <w:tabs>
          <w:tab w:val="left" w:pos="720"/>
          <w:tab w:val="left" w:pos="1440"/>
          <w:tab w:val="left" w:pos="2160"/>
          <w:tab w:val="left" w:pos="2880"/>
          <w:tab w:val="center" w:pos="4932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D591D" w:rsidRPr="00C04DB3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3D591D">
        <w:rPr>
          <w:rFonts w:ascii="Arial" w:eastAsia="SimSun" w:hAnsi="Arial" w:cs="Arial" w:hint="eastAsia"/>
          <w:bCs/>
          <w:sz w:val="22"/>
          <w:szCs w:val="22"/>
          <w:lang w:eastAsia="zh-CN"/>
        </w:rPr>
        <w:t>8</w:t>
      </w:r>
    </w:p>
    <w:bookmarkEnd w:id="0"/>
    <w:bookmarkEnd w:id="1"/>
    <w:bookmarkEnd w:id="2"/>
    <w:p w14:paraId="17118AAF" w14:textId="542003D6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1A08EE" w:rsidRPr="001A08EE">
        <w:rPr>
          <w:rFonts w:ascii="Arial" w:eastAsia="SimSun" w:hAnsi="Arial" w:cs="Arial"/>
          <w:sz w:val="21"/>
          <w:szCs w:val="21"/>
        </w:rPr>
        <w:t>NR_SL_enh2</w:t>
      </w:r>
      <w:r w:rsidR="00A63CA6">
        <w:rPr>
          <w:rFonts w:ascii="Arial" w:eastAsia="SimSun" w:hAnsi="Arial" w:cs="Arial"/>
          <w:sz w:val="21"/>
          <w:szCs w:val="21"/>
        </w:rPr>
        <w:t>-Core</w:t>
      </w:r>
    </w:p>
    <w:p w14:paraId="17021BF1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F6A126" w14:textId="77777777" w:rsidR="00B97703" w:rsidRPr="008A5DBC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B13E67">
        <w:rPr>
          <w:rFonts w:ascii="Arial" w:hAnsi="Arial" w:cs="Arial"/>
          <w:sz w:val="22"/>
          <w:szCs w:val="22"/>
        </w:rPr>
        <w:t>RAN</w:t>
      </w:r>
      <w:r w:rsidR="0013530E">
        <w:rPr>
          <w:rFonts w:ascii="Arial" w:hAnsi="Arial" w:cs="Arial"/>
          <w:sz w:val="22"/>
          <w:szCs w:val="22"/>
        </w:rPr>
        <w:t>4</w:t>
      </w:r>
    </w:p>
    <w:p w14:paraId="7E911C45" w14:textId="77777777" w:rsidR="00B97703" w:rsidRPr="007D0CA2" w:rsidRDefault="00B97703">
      <w:pPr>
        <w:spacing w:after="60"/>
        <w:ind w:left="1985" w:hanging="1985"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A5021" w:rsidRPr="009935D7">
        <w:rPr>
          <w:rFonts w:ascii="Arial" w:hAnsi="Arial" w:cs="Arial"/>
          <w:bCs/>
          <w:sz w:val="22"/>
          <w:szCs w:val="22"/>
        </w:rPr>
        <w:t>RAN</w:t>
      </w:r>
      <w:r w:rsidR="001A08EE">
        <w:rPr>
          <w:rFonts w:ascii="Arial" w:hAnsi="Arial" w:cs="Arial"/>
          <w:bCs/>
          <w:sz w:val="22"/>
          <w:szCs w:val="22"/>
        </w:rPr>
        <w:t>1</w:t>
      </w:r>
    </w:p>
    <w:p w14:paraId="1FF691BB" w14:textId="77777777" w:rsidR="009935D7" w:rsidRPr="007D0CA2" w:rsidRDefault="009935D7">
      <w:pPr>
        <w:spacing w:after="60"/>
        <w:ind w:left="1985" w:hanging="1985"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9935D7">
        <w:rPr>
          <w:rFonts w:ascii="Arial" w:hAnsi="Arial" w:cs="Arial"/>
          <w:b/>
          <w:sz w:val="22"/>
          <w:szCs w:val="22"/>
        </w:rPr>
        <w:t>CC:</w:t>
      </w:r>
      <w:r w:rsidRPr="009935D7">
        <w:rPr>
          <w:rFonts w:ascii="Arial" w:hAnsi="Arial" w:cs="Arial"/>
          <w:bCs/>
          <w:sz w:val="22"/>
          <w:szCs w:val="22"/>
        </w:rPr>
        <w:t xml:space="preserve">                        </w:t>
      </w:r>
      <w:r w:rsidR="001A08EE">
        <w:rPr>
          <w:rFonts w:ascii="Arial" w:hAnsi="Arial" w:cs="Arial"/>
          <w:bCs/>
          <w:sz w:val="22"/>
          <w:szCs w:val="22"/>
        </w:rPr>
        <w:t xml:space="preserve"> </w:t>
      </w:r>
      <w:r w:rsidRPr="009935D7">
        <w:rPr>
          <w:rFonts w:ascii="Arial" w:hAnsi="Arial" w:cs="Arial"/>
          <w:bCs/>
          <w:sz w:val="22"/>
          <w:szCs w:val="22"/>
        </w:rPr>
        <w:t xml:space="preserve"> </w:t>
      </w:r>
    </w:p>
    <w:p w14:paraId="514186C7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9DC63F2" w14:textId="77777777" w:rsidR="00B97703" w:rsidRPr="00C04DB3" w:rsidRDefault="00B97703" w:rsidP="00B97703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A73710">
        <w:rPr>
          <w:rFonts w:ascii="Arial" w:hAnsi="Arial" w:cs="Arial"/>
          <w:bCs/>
          <w:sz w:val="22"/>
          <w:szCs w:val="22"/>
        </w:rPr>
        <w:t>Hu Dan</w:t>
      </w:r>
    </w:p>
    <w:p w14:paraId="76F32B14" w14:textId="77777777" w:rsidR="00B97703" w:rsidRPr="002F77E9" w:rsidRDefault="00B97703" w:rsidP="00B97703">
      <w:pPr>
        <w:spacing w:after="60"/>
        <w:ind w:left="1985" w:hanging="1985"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A73710">
        <w:rPr>
          <w:rFonts w:ascii="Arial" w:hAnsi="Arial" w:cs="Arial"/>
          <w:bCs/>
          <w:sz w:val="22"/>
          <w:szCs w:val="22"/>
        </w:rPr>
        <w:t>hudan11</w:t>
      </w:r>
      <w:r w:rsidR="007A5021" w:rsidRPr="007A5021">
        <w:rPr>
          <w:rFonts w:ascii="Arial" w:hAnsi="Arial" w:cs="Arial"/>
          <w:bCs/>
          <w:sz w:val="22"/>
          <w:szCs w:val="22"/>
        </w:rPr>
        <w:t>@</w:t>
      </w:r>
      <w:r w:rsidR="00A73710">
        <w:rPr>
          <w:rFonts w:ascii="Arial" w:hAnsi="Arial" w:cs="Arial"/>
          <w:bCs/>
          <w:sz w:val="22"/>
          <w:szCs w:val="22"/>
        </w:rPr>
        <w:t>huawei.com</w:t>
      </w:r>
    </w:p>
    <w:p w14:paraId="69C89B3E" w14:textId="77777777" w:rsidR="00383545" w:rsidRPr="005A5474" w:rsidRDefault="00B97703" w:rsidP="005A54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4FF898D3" w14:textId="77777777" w:rsidR="00B97703" w:rsidRPr="002F77E9" w:rsidRDefault="00B97703">
      <w:pPr>
        <w:spacing w:after="60"/>
        <w:ind w:left="1985" w:hanging="1985"/>
        <w:rPr>
          <w:rFonts w:ascii="Arial" w:eastAsia="SimSun" w:hAnsi="Arial" w:cs="Arial"/>
          <w:bCs/>
          <w:sz w:val="22"/>
          <w:szCs w:val="22"/>
          <w:lang w:eastAsia="zh-CN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</w:p>
    <w:p w14:paraId="0F0BC7CC" w14:textId="77777777" w:rsidR="007A5021" w:rsidRPr="002F77E9" w:rsidRDefault="007A5021">
      <w:pPr>
        <w:spacing w:after="60"/>
        <w:ind w:left="1985" w:hanging="1985"/>
        <w:rPr>
          <w:rFonts w:ascii="Arial" w:eastAsia="SimSun" w:hAnsi="Arial" w:cs="Arial"/>
          <w:bCs/>
          <w:sz w:val="22"/>
          <w:szCs w:val="22"/>
          <w:lang w:eastAsia="zh-CN"/>
        </w:rPr>
      </w:pPr>
    </w:p>
    <w:p w14:paraId="51FC9B39" w14:textId="77777777" w:rsidR="007A5021" w:rsidRPr="007A5021" w:rsidRDefault="007A5021" w:rsidP="007A50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A5021">
        <w:rPr>
          <w:rFonts w:ascii="Arial" w:hAnsi="Arial"/>
          <w:sz w:val="36"/>
        </w:rPr>
        <w:t>1</w:t>
      </w:r>
      <w:r w:rsidR="004407CA">
        <w:rPr>
          <w:rFonts w:ascii="Arial" w:eastAsia="SimSun" w:hAnsi="Arial" w:hint="eastAsia"/>
          <w:sz w:val="36"/>
          <w:lang w:eastAsia="zh-CN"/>
        </w:rPr>
        <w:t xml:space="preserve"> </w:t>
      </w:r>
      <w:r w:rsidRPr="007A5021">
        <w:rPr>
          <w:rFonts w:ascii="Arial" w:hAnsi="Arial"/>
          <w:sz w:val="36"/>
        </w:rPr>
        <w:t>Overall description</w:t>
      </w:r>
    </w:p>
    <w:p w14:paraId="62DBC9CC" w14:textId="77777777" w:rsidR="0077057B" w:rsidRDefault="001A08EE" w:rsidP="0077057B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120" w:after="0" w:line="360" w:lineRule="auto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 xml:space="preserve">RAN4 appreciate it that RAN1 sought opinions </w:t>
      </w:r>
      <w:r w:rsidRPr="00982665">
        <w:rPr>
          <w:rFonts w:ascii="Arial" w:hAnsi="Arial" w:cs="Arial"/>
          <w:sz w:val="21"/>
          <w:szCs w:val="21"/>
          <w:lang w:eastAsia="zh-CN"/>
        </w:rPr>
        <w:t>from</w:t>
      </w:r>
      <w:r w:rsidR="0077057B" w:rsidRPr="00982665">
        <w:rPr>
          <w:rFonts w:ascii="Arial" w:hAnsi="Arial" w:cs="Arial"/>
          <w:sz w:val="21"/>
          <w:szCs w:val="21"/>
          <w:lang w:eastAsia="zh-CN"/>
        </w:rPr>
        <w:t xml:space="preserve"> </w:t>
      </w:r>
      <w:r w:rsidR="0077057B" w:rsidRPr="00982665">
        <w:rPr>
          <w:rFonts w:ascii="Arial" w:eastAsiaTheme="minorEastAsia" w:hAnsi="Arial" w:cs="Arial"/>
          <w:sz w:val="21"/>
          <w:szCs w:val="21"/>
          <w:lang w:eastAsia="zh-CN"/>
        </w:rPr>
        <w:t>RAN4</w:t>
      </w:r>
      <w:r>
        <w:rPr>
          <w:rFonts w:ascii="Arial" w:hAnsi="Arial" w:cs="Arial"/>
          <w:sz w:val="21"/>
          <w:szCs w:val="21"/>
          <w:lang w:eastAsia="zh-CN"/>
        </w:rPr>
        <w:t xml:space="preserve"> on PSFCH power control</w:t>
      </w:r>
      <w:r w:rsidR="00DC4345">
        <w:rPr>
          <w:rFonts w:ascii="Arial" w:hAnsi="Arial" w:cs="Arial"/>
          <w:sz w:val="21"/>
          <w:szCs w:val="21"/>
          <w:lang w:eastAsia="zh-CN"/>
        </w:rPr>
        <w:t>.</w:t>
      </w:r>
      <w:r>
        <w:rPr>
          <w:rFonts w:ascii="Arial" w:hAnsi="Arial" w:cs="Arial"/>
          <w:sz w:val="21"/>
          <w:szCs w:val="21"/>
          <w:lang w:eastAsia="zh-CN"/>
        </w:rPr>
        <w:t xml:space="preserve"> </w:t>
      </w:r>
    </w:p>
    <w:p w14:paraId="24D98D20" w14:textId="77777777" w:rsidR="0077057B" w:rsidRPr="0077057B" w:rsidRDefault="0077057B" w:rsidP="0077057B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120" w:after="0" w:line="360" w:lineRule="auto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  <w:lang w:eastAsia="zh-CN"/>
        </w:rPr>
        <w:t xml:space="preserve">RAN4 </w:t>
      </w:r>
      <w:r w:rsidRPr="0077057B">
        <w:rPr>
          <w:rFonts w:ascii="Arial" w:hAnsi="Arial" w:cs="Arial"/>
          <w:sz w:val="21"/>
          <w:szCs w:val="21"/>
          <w:lang w:eastAsia="zh-CN"/>
        </w:rPr>
        <w:t>do not limit the power control design</w:t>
      </w:r>
      <w:r>
        <w:rPr>
          <w:rFonts w:ascii="Arial" w:hAnsi="Arial" w:cs="Arial"/>
          <w:sz w:val="21"/>
          <w:szCs w:val="21"/>
          <w:lang w:eastAsia="zh-CN"/>
        </w:rPr>
        <w:t xml:space="preserve"> in RAN1</w:t>
      </w:r>
      <w:r w:rsidRPr="0077057B">
        <w:rPr>
          <w:rFonts w:ascii="Arial" w:hAnsi="Arial" w:cs="Arial"/>
          <w:sz w:val="21"/>
          <w:szCs w:val="21"/>
          <w:lang w:eastAsia="zh-CN"/>
        </w:rPr>
        <w:t xml:space="preserve"> for PSFCH transmission</w:t>
      </w:r>
      <w:r>
        <w:rPr>
          <w:rFonts w:ascii="Arial" w:hAnsi="Arial" w:cs="Arial"/>
          <w:sz w:val="21"/>
          <w:szCs w:val="21"/>
          <w:lang w:eastAsia="zh-CN"/>
        </w:rPr>
        <w:t>.</w:t>
      </w:r>
      <w:r w:rsidR="00136142">
        <w:rPr>
          <w:rFonts w:ascii="Arial" w:hAnsi="Arial" w:cs="Arial"/>
          <w:sz w:val="21"/>
          <w:szCs w:val="21"/>
          <w:lang w:eastAsia="zh-CN"/>
        </w:rPr>
        <w:t xml:space="preserve">  </w:t>
      </w:r>
    </w:p>
    <w:p w14:paraId="4907BB53" w14:textId="77777777" w:rsidR="0077057B" w:rsidRPr="0077057B" w:rsidRDefault="0077057B" w:rsidP="0077057B">
      <w:pPr>
        <w:pStyle w:val="ListParagraph"/>
        <w:widowControl w:val="0"/>
        <w:numPr>
          <w:ilvl w:val="0"/>
          <w:numId w:val="11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120" w:after="0" w:line="360" w:lineRule="auto"/>
        <w:rPr>
          <w:rFonts w:ascii="Arial" w:hAnsi="Arial" w:cs="Arial"/>
          <w:sz w:val="21"/>
          <w:szCs w:val="21"/>
          <w:lang w:eastAsia="zh-CN"/>
        </w:rPr>
      </w:pPr>
      <w:r w:rsidRPr="0077057B">
        <w:rPr>
          <w:rFonts w:ascii="Arial" w:hAnsi="Arial" w:cs="Arial"/>
          <w:sz w:val="21"/>
          <w:szCs w:val="21"/>
          <w:lang w:eastAsia="zh-CN"/>
        </w:rPr>
        <w:t xml:space="preserve">RAN4 applies same SL-U PSFCH MPR requirements for all PSFCH transmissions, i.e, Alt 1-1b, Alt 2-3a, and NR SL legacy RB allocation method. </w:t>
      </w:r>
    </w:p>
    <w:p w14:paraId="48AA298E" w14:textId="77777777" w:rsidR="0077057B" w:rsidRPr="0077057B" w:rsidRDefault="0077057B" w:rsidP="0077057B">
      <w:pPr>
        <w:pStyle w:val="ListParagraph"/>
        <w:widowControl w:val="0"/>
        <w:numPr>
          <w:ilvl w:val="0"/>
          <w:numId w:val="11"/>
        </w:numPr>
        <w:tabs>
          <w:tab w:val="left" w:pos="484"/>
          <w:tab w:val="left" w:pos="709"/>
          <w:tab w:val="left" w:pos="1440"/>
          <w:tab w:val="left" w:pos="1701"/>
        </w:tabs>
        <w:snapToGrid w:val="0"/>
        <w:spacing w:before="120" w:after="0" w:line="360" w:lineRule="auto"/>
        <w:rPr>
          <w:rFonts w:ascii="Arial" w:hAnsi="Arial" w:cs="Arial"/>
          <w:sz w:val="21"/>
          <w:szCs w:val="21"/>
          <w:lang w:eastAsia="zh-CN"/>
        </w:rPr>
      </w:pPr>
      <w:r w:rsidRPr="0077057B">
        <w:rPr>
          <w:rFonts w:ascii="Arial" w:hAnsi="Arial" w:cs="Arial"/>
          <w:sz w:val="21"/>
          <w:szCs w:val="21"/>
          <w:lang w:eastAsia="zh-CN"/>
        </w:rPr>
        <w:t>P_common &lt; P_dedicated is feasible given that the evaluated MPR value is no higher than that for P_common= P_dedicated for all PSFCH transmissions with Alt 1-1b based on RAN4’s current understanding in Rel-18.</w:t>
      </w:r>
    </w:p>
    <w:p w14:paraId="43091496" w14:textId="77777777" w:rsidR="001A08EE" w:rsidRPr="00E766C1" w:rsidRDefault="001A08EE" w:rsidP="00A6060B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after="0"/>
        <w:rPr>
          <w:rFonts w:ascii="Arial" w:eastAsia="DengXian" w:hAnsi="Arial" w:cs="Arial"/>
          <w:sz w:val="21"/>
          <w:szCs w:val="21"/>
          <w:lang w:eastAsia="zh-CN"/>
        </w:rPr>
      </w:pPr>
    </w:p>
    <w:p w14:paraId="4E679CD4" w14:textId="77777777" w:rsidR="007A5021" w:rsidRPr="007A5021" w:rsidRDefault="007A5021" w:rsidP="007A5021">
      <w:pPr>
        <w:keepNext/>
        <w:keepLines/>
        <w:pBdr>
          <w:top w:val="single" w:sz="12" w:space="3" w:color="auto"/>
        </w:pBdr>
        <w:snapToGrid w:val="0"/>
        <w:spacing w:before="240"/>
        <w:ind w:left="2041" w:hangingChars="567" w:hanging="2041"/>
        <w:outlineLvl w:val="0"/>
        <w:rPr>
          <w:rFonts w:ascii="Arial" w:hAnsi="Arial"/>
          <w:sz w:val="36"/>
        </w:rPr>
      </w:pPr>
      <w:r w:rsidRPr="007A5021">
        <w:rPr>
          <w:rFonts w:ascii="Arial" w:hAnsi="Arial"/>
          <w:sz w:val="36"/>
        </w:rPr>
        <w:t>2</w:t>
      </w:r>
      <w:r w:rsidR="004407CA" w:rsidRPr="002F77E9">
        <w:rPr>
          <w:rFonts w:ascii="Arial" w:eastAsia="SimSun" w:hAnsi="Arial" w:hint="eastAsia"/>
          <w:sz w:val="36"/>
          <w:lang w:eastAsia="zh-CN"/>
        </w:rPr>
        <w:t xml:space="preserve"> </w:t>
      </w:r>
      <w:r w:rsidRPr="007A5021">
        <w:rPr>
          <w:rFonts w:ascii="Arial" w:hAnsi="Arial"/>
          <w:sz w:val="36"/>
        </w:rPr>
        <w:t>Actions</w:t>
      </w:r>
    </w:p>
    <w:p w14:paraId="77F83ECA" w14:textId="77777777" w:rsidR="007A5021" w:rsidRPr="007D0CA2" w:rsidRDefault="007A5021" w:rsidP="007A5021">
      <w:pPr>
        <w:snapToGrid w:val="0"/>
        <w:spacing w:after="120"/>
        <w:ind w:left="1985" w:hanging="1985"/>
        <w:rPr>
          <w:rFonts w:eastAsia="SimSun"/>
          <w:b/>
          <w:sz w:val="22"/>
          <w:szCs w:val="22"/>
          <w:lang w:eastAsia="zh-CN"/>
        </w:rPr>
      </w:pPr>
      <w:r w:rsidRPr="007A5021">
        <w:rPr>
          <w:b/>
          <w:sz w:val="22"/>
          <w:szCs w:val="22"/>
        </w:rPr>
        <w:t xml:space="preserve">To 3GPP </w:t>
      </w:r>
      <w:r w:rsidR="00CF59BC" w:rsidRPr="007D0CA2">
        <w:rPr>
          <w:rFonts w:eastAsia="SimSun" w:hint="eastAsia"/>
          <w:b/>
          <w:sz w:val="22"/>
          <w:szCs w:val="22"/>
          <w:lang w:eastAsia="zh-CN"/>
        </w:rPr>
        <w:t>RAN</w:t>
      </w:r>
      <w:r w:rsidR="002E2014">
        <w:rPr>
          <w:rFonts w:eastAsia="SimSun"/>
          <w:b/>
          <w:sz w:val="22"/>
          <w:szCs w:val="22"/>
          <w:lang w:eastAsia="zh-CN"/>
        </w:rPr>
        <w:t>1</w:t>
      </w:r>
    </w:p>
    <w:p w14:paraId="098DBA0E" w14:textId="77777777" w:rsidR="007A5021" w:rsidRDefault="007A5021" w:rsidP="00676962">
      <w:pPr>
        <w:snapToGrid w:val="0"/>
        <w:spacing w:after="120"/>
        <w:ind w:left="1082" w:hangingChars="490" w:hanging="1082"/>
        <w:jc w:val="both"/>
        <w:rPr>
          <w:rFonts w:ascii="Arial" w:hAnsi="Arial" w:cs="Arial"/>
          <w:szCs w:val="24"/>
          <w:lang w:val="en-US" w:eastAsia="en-US"/>
        </w:rPr>
      </w:pPr>
      <w:r w:rsidRPr="007A5021">
        <w:rPr>
          <w:b/>
          <w:sz w:val="22"/>
          <w:szCs w:val="22"/>
        </w:rPr>
        <w:t xml:space="preserve">ACTION: </w:t>
      </w:r>
      <w:r w:rsidRPr="00F86167">
        <w:rPr>
          <w:rFonts w:ascii="Arial" w:hAnsi="Arial" w:cs="Arial"/>
          <w:szCs w:val="24"/>
          <w:lang w:val="en-US" w:eastAsia="en-US"/>
        </w:rPr>
        <w:t xml:space="preserve">RAN4 respectfully </w:t>
      </w:r>
      <w:r w:rsidR="00311DBB" w:rsidRPr="00F86167">
        <w:rPr>
          <w:rFonts w:ascii="Arial" w:hAnsi="Arial" w:cs="Arial"/>
          <w:szCs w:val="24"/>
          <w:lang w:val="en-US" w:eastAsia="en-US"/>
        </w:rPr>
        <w:t xml:space="preserve">ask </w:t>
      </w:r>
      <w:r w:rsidR="00CF59BC" w:rsidRPr="00F86167">
        <w:rPr>
          <w:rFonts w:ascii="Arial" w:eastAsia="SimSun" w:hAnsi="Arial" w:cs="Arial" w:hint="eastAsia"/>
          <w:szCs w:val="24"/>
          <w:lang w:val="en-US" w:eastAsia="zh-CN"/>
        </w:rPr>
        <w:t>RAN</w:t>
      </w:r>
      <w:r w:rsidR="001A08EE">
        <w:rPr>
          <w:rFonts w:ascii="Arial" w:eastAsia="SimSun" w:hAnsi="Arial" w:cs="Arial"/>
          <w:szCs w:val="24"/>
          <w:lang w:val="en-US" w:eastAsia="zh-CN"/>
        </w:rPr>
        <w:t>1</w:t>
      </w:r>
      <w:r w:rsidR="00CF59BC" w:rsidRPr="00F86167">
        <w:rPr>
          <w:rFonts w:ascii="Arial" w:eastAsia="SimSun" w:hAnsi="Arial" w:cs="Arial" w:hint="eastAsia"/>
          <w:szCs w:val="24"/>
          <w:lang w:val="en-US" w:eastAsia="zh-CN"/>
        </w:rPr>
        <w:t xml:space="preserve"> </w:t>
      </w:r>
      <w:r w:rsidRPr="00F86167">
        <w:rPr>
          <w:rFonts w:ascii="Arial" w:hAnsi="Arial" w:cs="Arial"/>
          <w:szCs w:val="24"/>
          <w:lang w:val="en-US" w:eastAsia="en-US"/>
        </w:rPr>
        <w:t xml:space="preserve">to </w:t>
      </w:r>
      <w:r w:rsidR="001A08EE" w:rsidRPr="001A08EE">
        <w:rPr>
          <w:rFonts w:ascii="Arial" w:hAnsi="Arial" w:cs="Arial"/>
          <w:szCs w:val="24"/>
          <w:lang w:val="en-US" w:eastAsia="en-US"/>
        </w:rPr>
        <w:t xml:space="preserve">take the above information into </w:t>
      </w:r>
      <w:r w:rsidR="001A08EE">
        <w:rPr>
          <w:rFonts w:ascii="Arial" w:hAnsi="Arial" w:cs="Arial"/>
          <w:szCs w:val="24"/>
          <w:lang w:val="en-US" w:eastAsia="en-US"/>
        </w:rPr>
        <w:t>consideration</w:t>
      </w:r>
      <w:r w:rsidRPr="00F86167">
        <w:rPr>
          <w:rFonts w:ascii="Arial" w:hAnsi="Arial" w:cs="Arial" w:hint="eastAsia"/>
          <w:szCs w:val="24"/>
          <w:lang w:val="en-US" w:eastAsia="en-US"/>
        </w:rPr>
        <w:t>.</w:t>
      </w:r>
    </w:p>
    <w:p w14:paraId="1D276981" w14:textId="77777777" w:rsidR="003F16EB" w:rsidRDefault="003F16EB" w:rsidP="00A545BA">
      <w:pPr>
        <w:snapToGrid w:val="0"/>
        <w:spacing w:after="120"/>
        <w:ind w:left="980" w:hangingChars="490" w:hanging="980"/>
        <w:jc w:val="both"/>
        <w:rPr>
          <w:rFonts w:ascii="Arial" w:hAnsi="Arial" w:cs="Arial"/>
          <w:szCs w:val="24"/>
          <w:lang w:val="en-US" w:eastAsia="en-US"/>
        </w:rPr>
      </w:pPr>
    </w:p>
    <w:p w14:paraId="0C07391B" w14:textId="77777777" w:rsidR="007A5021" w:rsidRPr="007A5021" w:rsidRDefault="007A5021" w:rsidP="007A5021">
      <w:pPr>
        <w:keepNext/>
        <w:keepLines/>
        <w:pBdr>
          <w:top w:val="single" w:sz="12" w:space="3" w:color="auto"/>
        </w:pBdr>
        <w:snapToGrid w:val="0"/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7A5021">
        <w:rPr>
          <w:rFonts w:ascii="Arial" w:hAnsi="Arial"/>
          <w:sz w:val="36"/>
          <w:szCs w:val="36"/>
        </w:rPr>
        <w:t>3</w:t>
      </w:r>
      <w:r w:rsidRPr="007A5021">
        <w:rPr>
          <w:rFonts w:ascii="Arial" w:hAnsi="Arial"/>
          <w:sz w:val="36"/>
          <w:szCs w:val="36"/>
        </w:rPr>
        <w:tab/>
        <w:t xml:space="preserve">Dates of next </w:t>
      </w:r>
      <w:r w:rsidRPr="007A5021">
        <w:rPr>
          <w:rFonts w:ascii="Arial" w:hAnsi="Arial" w:cs="Arial"/>
          <w:bCs/>
          <w:sz w:val="36"/>
          <w:szCs w:val="36"/>
        </w:rPr>
        <w:t xml:space="preserve">TSG </w:t>
      </w:r>
      <w:r w:rsidRPr="007A5021">
        <w:rPr>
          <w:rFonts w:ascii="Arial" w:hAnsi="Arial" w:cs="Arial"/>
          <w:sz w:val="36"/>
          <w:szCs w:val="36"/>
        </w:rPr>
        <w:t>RAN</w:t>
      </w:r>
      <w:r w:rsidRPr="007A5021">
        <w:rPr>
          <w:rFonts w:ascii="Arial" w:hAnsi="Arial" w:cs="Arial"/>
          <w:bCs/>
          <w:sz w:val="36"/>
          <w:szCs w:val="36"/>
        </w:rPr>
        <w:t xml:space="preserve"> WG4</w:t>
      </w:r>
      <w:r w:rsidRPr="007A5021">
        <w:rPr>
          <w:rFonts w:ascii="Arial" w:hAnsi="Arial"/>
          <w:sz w:val="36"/>
          <w:szCs w:val="36"/>
        </w:rPr>
        <w:t xml:space="preserve"> meetings</w:t>
      </w:r>
    </w:p>
    <w:p w14:paraId="0C267FFA" w14:textId="77777777" w:rsidR="006238DA" w:rsidRDefault="006238DA" w:rsidP="006238DA">
      <w:pPr>
        <w:spacing w:after="120"/>
        <w:rPr>
          <w:rFonts w:ascii="Arial" w:hAnsi="Arial" w:cs="Arial"/>
          <w:bCs/>
          <w:lang w:eastAsia="ja-JP"/>
        </w:rPr>
      </w:pPr>
      <w:r w:rsidRPr="00C92487">
        <w:rPr>
          <w:rFonts w:ascii="Arial" w:hAnsi="Arial" w:cs="Arial" w:hint="eastAsia"/>
          <w:bCs/>
          <w:lang w:eastAsia="ja-JP"/>
        </w:rPr>
        <w:t>T</w:t>
      </w:r>
      <w:r w:rsidRPr="00C92487">
        <w:rPr>
          <w:rFonts w:ascii="Arial" w:hAnsi="Arial" w:cs="Arial"/>
          <w:bCs/>
          <w:lang w:eastAsia="ja-JP"/>
        </w:rPr>
        <w:t>SG-RAN WG4 Meeting #1</w:t>
      </w:r>
      <w:r w:rsidR="00EE3044">
        <w:rPr>
          <w:rFonts w:ascii="Arial" w:hAnsi="Arial" w:cs="Arial"/>
          <w:bCs/>
          <w:lang w:eastAsia="ja-JP"/>
        </w:rPr>
        <w:t>10</w:t>
      </w:r>
      <w:r w:rsidRPr="00C92487">
        <w:rPr>
          <w:rFonts w:ascii="Arial" w:hAnsi="Arial" w:cs="Arial" w:hint="eastAsia"/>
          <w:bCs/>
          <w:lang w:eastAsia="ja-JP"/>
        </w:rPr>
        <w:tab/>
      </w:r>
      <w:r w:rsidR="00EE3044">
        <w:rPr>
          <w:rFonts w:ascii="Arial" w:hAnsi="Arial" w:cs="Arial"/>
          <w:bCs/>
          <w:lang w:eastAsia="ja-JP"/>
        </w:rPr>
        <w:t xml:space="preserve">                     </w:t>
      </w:r>
      <w:r w:rsidR="00EE3044">
        <w:rPr>
          <w:rFonts w:ascii="Arial" w:eastAsia="SimSun" w:hAnsi="Arial" w:cs="Arial"/>
          <w:bCs/>
          <w:lang w:eastAsia="zh-CN"/>
        </w:rPr>
        <w:t>26 February- 1 March</w:t>
      </w:r>
      <w:r w:rsidRPr="00C92487">
        <w:rPr>
          <w:rFonts w:ascii="Arial" w:hAnsi="Arial" w:cs="Arial"/>
          <w:bCs/>
          <w:lang w:eastAsia="ja-JP"/>
        </w:rPr>
        <w:t>, 202</w:t>
      </w:r>
      <w:r w:rsidR="00EE3044">
        <w:rPr>
          <w:rFonts w:ascii="Arial" w:hAnsi="Arial" w:cs="Arial"/>
          <w:bCs/>
          <w:lang w:eastAsia="ja-JP"/>
        </w:rPr>
        <w:t>4</w:t>
      </w:r>
      <w:r w:rsidRPr="00C92487">
        <w:rPr>
          <w:rFonts w:ascii="Arial" w:hAnsi="Arial" w:cs="Arial"/>
          <w:bCs/>
          <w:lang w:eastAsia="ja-JP"/>
        </w:rPr>
        <w:tab/>
      </w:r>
      <w:r w:rsidR="00AA3A66">
        <w:rPr>
          <w:rFonts w:ascii="Arial" w:hAnsi="Arial" w:cs="Arial"/>
          <w:bCs/>
          <w:lang w:eastAsia="ja-JP"/>
        </w:rPr>
        <w:t xml:space="preserve">              </w:t>
      </w:r>
      <w:r w:rsidRPr="007713CE">
        <w:rPr>
          <w:rFonts w:ascii="Arial" w:eastAsia="SimSun" w:hAnsi="Arial" w:cs="Arial" w:hint="eastAsia"/>
          <w:bCs/>
          <w:lang w:eastAsia="zh-CN"/>
        </w:rPr>
        <w:t xml:space="preserve"> </w:t>
      </w:r>
      <w:r w:rsidR="00EE3044">
        <w:rPr>
          <w:rFonts w:ascii="Arial" w:eastAsia="SimSun" w:hAnsi="Arial" w:cs="Arial"/>
          <w:bCs/>
          <w:lang w:eastAsia="zh-CN"/>
        </w:rPr>
        <w:t xml:space="preserve">       </w:t>
      </w:r>
      <w:r w:rsidR="00EE3044" w:rsidRPr="00EE3044">
        <w:rPr>
          <w:rFonts w:ascii="Arial" w:hAnsi="Arial" w:cs="Arial"/>
          <w:bCs/>
          <w:lang w:eastAsia="ja-JP"/>
        </w:rPr>
        <w:t>Athens</w:t>
      </w:r>
      <w:r w:rsidR="00AA3A66">
        <w:rPr>
          <w:rFonts w:ascii="Arial" w:hAnsi="Arial" w:cs="Arial"/>
          <w:bCs/>
          <w:lang w:eastAsia="ja-JP"/>
        </w:rPr>
        <w:t>,</w:t>
      </w:r>
      <w:r w:rsidR="00753878">
        <w:rPr>
          <w:rFonts w:ascii="Arial" w:hAnsi="Arial" w:cs="Arial"/>
          <w:bCs/>
          <w:lang w:eastAsia="ja-JP"/>
        </w:rPr>
        <w:t xml:space="preserve"> </w:t>
      </w:r>
      <w:r w:rsidR="00EE3044">
        <w:rPr>
          <w:rFonts w:ascii="Arial" w:hAnsi="Arial" w:cs="Arial"/>
          <w:bCs/>
          <w:lang w:eastAsia="ja-JP"/>
        </w:rPr>
        <w:t>Greece</w:t>
      </w:r>
    </w:p>
    <w:p w14:paraId="3C085204" w14:textId="77777777" w:rsidR="001A08EE" w:rsidRDefault="001A08EE" w:rsidP="001A08EE">
      <w:pPr>
        <w:spacing w:after="120"/>
        <w:rPr>
          <w:rFonts w:ascii="Arial" w:hAnsi="Arial" w:cs="Arial"/>
          <w:bCs/>
          <w:lang w:eastAsia="ja-JP"/>
        </w:rPr>
      </w:pPr>
      <w:r w:rsidRPr="00C92487">
        <w:rPr>
          <w:rFonts w:ascii="Arial" w:hAnsi="Arial" w:cs="Arial" w:hint="eastAsia"/>
          <w:bCs/>
          <w:lang w:eastAsia="ja-JP"/>
        </w:rPr>
        <w:t>T</w:t>
      </w:r>
      <w:r w:rsidRPr="00C92487">
        <w:rPr>
          <w:rFonts w:ascii="Arial" w:hAnsi="Arial" w:cs="Arial"/>
          <w:bCs/>
          <w:lang w:eastAsia="ja-JP"/>
        </w:rPr>
        <w:t>SG-RAN WG4 Meeting #1</w:t>
      </w:r>
      <w:r>
        <w:rPr>
          <w:rFonts w:ascii="Arial" w:hAnsi="Arial" w:cs="Arial"/>
          <w:bCs/>
          <w:lang w:eastAsia="ja-JP"/>
        </w:rPr>
        <w:t xml:space="preserve">10bis                    </w:t>
      </w:r>
      <w:r>
        <w:rPr>
          <w:rFonts w:ascii="Arial" w:eastAsia="SimSun" w:hAnsi="Arial" w:cs="Arial"/>
          <w:bCs/>
          <w:lang w:eastAsia="zh-CN"/>
        </w:rPr>
        <w:t>15- 19 April</w:t>
      </w:r>
      <w:r w:rsidRPr="00C92487">
        <w:rPr>
          <w:rFonts w:ascii="Arial" w:hAnsi="Arial" w:cs="Arial"/>
          <w:bCs/>
          <w:lang w:eastAsia="ja-JP"/>
        </w:rPr>
        <w:t>, 202</w:t>
      </w:r>
      <w:r>
        <w:rPr>
          <w:rFonts w:ascii="Arial" w:hAnsi="Arial" w:cs="Arial"/>
          <w:bCs/>
          <w:lang w:eastAsia="ja-JP"/>
        </w:rPr>
        <w:t>4</w:t>
      </w:r>
      <w:r w:rsidRPr="00C92487">
        <w:rPr>
          <w:rFonts w:ascii="Arial" w:hAnsi="Arial" w:cs="Arial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 xml:space="preserve">              </w:t>
      </w:r>
      <w:r w:rsidRPr="007713CE">
        <w:rPr>
          <w:rFonts w:ascii="Arial" w:eastAsia="SimSun" w:hAnsi="Arial" w:cs="Arial" w:hint="eastAsia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 xml:space="preserve">                                                 China</w:t>
      </w:r>
    </w:p>
    <w:p w14:paraId="263F4623" w14:textId="77777777" w:rsidR="004333AF" w:rsidRPr="001A08EE" w:rsidRDefault="004333AF" w:rsidP="006238DA">
      <w:pPr>
        <w:spacing w:after="120"/>
        <w:rPr>
          <w:rFonts w:ascii="Arial" w:hAnsi="Arial" w:cs="Arial"/>
          <w:bCs/>
          <w:lang w:eastAsia="ja-JP"/>
        </w:rPr>
      </w:pPr>
    </w:p>
    <w:sectPr w:rsidR="004333AF" w:rsidRPr="001A08E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486CC" w14:textId="77777777" w:rsidR="00137FE9" w:rsidRDefault="00137FE9">
      <w:pPr>
        <w:spacing w:after="0"/>
      </w:pPr>
      <w:r>
        <w:separator/>
      </w:r>
    </w:p>
  </w:endnote>
  <w:endnote w:type="continuationSeparator" w:id="0">
    <w:p w14:paraId="766C84BC" w14:textId="77777777" w:rsidR="00137FE9" w:rsidRDefault="00137F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5DADD" w14:textId="77777777" w:rsidR="00137FE9" w:rsidRDefault="00137FE9">
      <w:pPr>
        <w:spacing w:after="0"/>
      </w:pPr>
      <w:r>
        <w:separator/>
      </w:r>
    </w:p>
  </w:footnote>
  <w:footnote w:type="continuationSeparator" w:id="0">
    <w:p w14:paraId="30A1CB79" w14:textId="77777777" w:rsidR="00137FE9" w:rsidRDefault="00137F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E2F3A"/>
    <w:multiLevelType w:val="hybridMultilevel"/>
    <w:tmpl w:val="681A05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788486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74BB3"/>
    <w:multiLevelType w:val="hybridMultilevel"/>
    <w:tmpl w:val="92B47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865B7A"/>
    <w:multiLevelType w:val="hybridMultilevel"/>
    <w:tmpl w:val="57724CB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D772B75"/>
    <w:multiLevelType w:val="hybridMultilevel"/>
    <w:tmpl w:val="9F62E5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num w:numId="1" w16cid:durableId="1742363656">
    <w:abstractNumId w:val="8"/>
  </w:num>
  <w:num w:numId="2" w16cid:durableId="656543062">
    <w:abstractNumId w:val="6"/>
  </w:num>
  <w:num w:numId="3" w16cid:durableId="1994604057">
    <w:abstractNumId w:val="5"/>
  </w:num>
  <w:num w:numId="4" w16cid:durableId="1678121274">
    <w:abstractNumId w:val="1"/>
  </w:num>
  <w:num w:numId="5" w16cid:durableId="1443575930">
    <w:abstractNumId w:val="10"/>
  </w:num>
  <w:num w:numId="6" w16cid:durableId="2032295857">
    <w:abstractNumId w:val="4"/>
  </w:num>
  <w:num w:numId="7" w16cid:durableId="2058891584">
    <w:abstractNumId w:val="0"/>
  </w:num>
  <w:num w:numId="8" w16cid:durableId="1833712857">
    <w:abstractNumId w:val="9"/>
  </w:num>
  <w:num w:numId="9" w16cid:durableId="718287764">
    <w:abstractNumId w:val="7"/>
  </w:num>
  <w:num w:numId="10" w16cid:durableId="858354423">
    <w:abstractNumId w:val="2"/>
  </w:num>
  <w:num w:numId="11" w16cid:durableId="86267084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80E"/>
    <w:rsid w:val="00001A1D"/>
    <w:rsid w:val="00004B53"/>
    <w:rsid w:val="00006392"/>
    <w:rsid w:val="00006E77"/>
    <w:rsid w:val="00007485"/>
    <w:rsid w:val="0000795B"/>
    <w:rsid w:val="00013441"/>
    <w:rsid w:val="00016200"/>
    <w:rsid w:val="00016CA7"/>
    <w:rsid w:val="00017465"/>
    <w:rsid w:val="00017F23"/>
    <w:rsid w:val="00023798"/>
    <w:rsid w:val="00023F25"/>
    <w:rsid w:val="000328D9"/>
    <w:rsid w:val="00032B04"/>
    <w:rsid w:val="00033586"/>
    <w:rsid w:val="000347E6"/>
    <w:rsid w:val="000352E6"/>
    <w:rsid w:val="00043860"/>
    <w:rsid w:val="00043BD5"/>
    <w:rsid w:val="00050D17"/>
    <w:rsid w:val="00052481"/>
    <w:rsid w:val="00054D62"/>
    <w:rsid w:val="00054E22"/>
    <w:rsid w:val="0005720E"/>
    <w:rsid w:val="00063934"/>
    <w:rsid w:val="00064EAE"/>
    <w:rsid w:val="0006532D"/>
    <w:rsid w:val="00066819"/>
    <w:rsid w:val="000711BE"/>
    <w:rsid w:val="000716FC"/>
    <w:rsid w:val="000759C2"/>
    <w:rsid w:val="000759D4"/>
    <w:rsid w:val="00077C15"/>
    <w:rsid w:val="00081842"/>
    <w:rsid w:val="00082937"/>
    <w:rsid w:val="000840B4"/>
    <w:rsid w:val="00093D18"/>
    <w:rsid w:val="00095078"/>
    <w:rsid w:val="00096BFF"/>
    <w:rsid w:val="00097588"/>
    <w:rsid w:val="000A1822"/>
    <w:rsid w:val="000A24EB"/>
    <w:rsid w:val="000B2D7F"/>
    <w:rsid w:val="000B391D"/>
    <w:rsid w:val="000B412B"/>
    <w:rsid w:val="000B6649"/>
    <w:rsid w:val="000C00AB"/>
    <w:rsid w:val="000C0341"/>
    <w:rsid w:val="000C0F80"/>
    <w:rsid w:val="000C3EA5"/>
    <w:rsid w:val="000C6944"/>
    <w:rsid w:val="000D0827"/>
    <w:rsid w:val="000D0E7B"/>
    <w:rsid w:val="000D1F9F"/>
    <w:rsid w:val="000D315D"/>
    <w:rsid w:val="000D4D0A"/>
    <w:rsid w:val="000D4E82"/>
    <w:rsid w:val="000D51CA"/>
    <w:rsid w:val="000D60D5"/>
    <w:rsid w:val="000D662C"/>
    <w:rsid w:val="000E1E54"/>
    <w:rsid w:val="000F175B"/>
    <w:rsid w:val="000F6242"/>
    <w:rsid w:val="000F7362"/>
    <w:rsid w:val="000F7BD1"/>
    <w:rsid w:val="00100025"/>
    <w:rsid w:val="001023E1"/>
    <w:rsid w:val="00102C66"/>
    <w:rsid w:val="00102EA3"/>
    <w:rsid w:val="00105DD5"/>
    <w:rsid w:val="00112F6E"/>
    <w:rsid w:val="00121DF9"/>
    <w:rsid w:val="00123E63"/>
    <w:rsid w:val="00125919"/>
    <w:rsid w:val="00126208"/>
    <w:rsid w:val="0012633E"/>
    <w:rsid w:val="00132628"/>
    <w:rsid w:val="00132D6C"/>
    <w:rsid w:val="0013324B"/>
    <w:rsid w:val="00133B64"/>
    <w:rsid w:val="00133CDE"/>
    <w:rsid w:val="00133E12"/>
    <w:rsid w:val="0013530E"/>
    <w:rsid w:val="00136142"/>
    <w:rsid w:val="00137FE9"/>
    <w:rsid w:val="00146782"/>
    <w:rsid w:val="00147A58"/>
    <w:rsid w:val="00147A6B"/>
    <w:rsid w:val="00150FB1"/>
    <w:rsid w:val="0015211F"/>
    <w:rsid w:val="00156ED5"/>
    <w:rsid w:val="00157248"/>
    <w:rsid w:val="00157C13"/>
    <w:rsid w:val="0016041D"/>
    <w:rsid w:val="0016082E"/>
    <w:rsid w:val="001609DD"/>
    <w:rsid w:val="001704AF"/>
    <w:rsid w:val="00177604"/>
    <w:rsid w:val="00182D59"/>
    <w:rsid w:val="00186EFB"/>
    <w:rsid w:val="00191C0A"/>
    <w:rsid w:val="00195871"/>
    <w:rsid w:val="001971E4"/>
    <w:rsid w:val="001A08EE"/>
    <w:rsid w:val="001A365E"/>
    <w:rsid w:val="001A69BC"/>
    <w:rsid w:val="001C2349"/>
    <w:rsid w:val="001C250E"/>
    <w:rsid w:val="001C34E1"/>
    <w:rsid w:val="001C5906"/>
    <w:rsid w:val="001C6B59"/>
    <w:rsid w:val="001C7B62"/>
    <w:rsid w:val="001D240A"/>
    <w:rsid w:val="001D4777"/>
    <w:rsid w:val="001E3437"/>
    <w:rsid w:val="001E72D4"/>
    <w:rsid w:val="001F5D1F"/>
    <w:rsid w:val="001F77E1"/>
    <w:rsid w:val="0020104D"/>
    <w:rsid w:val="00203C02"/>
    <w:rsid w:val="00205A65"/>
    <w:rsid w:val="00206F71"/>
    <w:rsid w:val="00207F41"/>
    <w:rsid w:val="00207F43"/>
    <w:rsid w:val="00212010"/>
    <w:rsid w:val="00212B02"/>
    <w:rsid w:val="00214AC4"/>
    <w:rsid w:val="00214E87"/>
    <w:rsid w:val="0021500E"/>
    <w:rsid w:val="00215561"/>
    <w:rsid w:val="00217C9C"/>
    <w:rsid w:val="00221E78"/>
    <w:rsid w:val="00222B01"/>
    <w:rsid w:val="00223915"/>
    <w:rsid w:val="00224DD6"/>
    <w:rsid w:val="002337C0"/>
    <w:rsid w:val="002349E4"/>
    <w:rsid w:val="00236894"/>
    <w:rsid w:val="00240AA0"/>
    <w:rsid w:val="00246C4C"/>
    <w:rsid w:val="00246DD5"/>
    <w:rsid w:val="0024709B"/>
    <w:rsid w:val="00247873"/>
    <w:rsid w:val="0025055F"/>
    <w:rsid w:val="00252DE9"/>
    <w:rsid w:val="0026497F"/>
    <w:rsid w:val="00265C71"/>
    <w:rsid w:val="0026657F"/>
    <w:rsid w:val="00271D89"/>
    <w:rsid w:val="0027382E"/>
    <w:rsid w:val="0027726D"/>
    <w:rsid w:val="0027773E"/>
    <w:rsid w:val="00282D53"/>
    <w:rsid w:val="00283803"/>
    <w:rsid w:val="002869CC"/>
    <w:rsid w:val="00291C6C"/>
    <w:rsid w:val="00291EAE"/>
    <w:rsid w:val="00293390"/>
    <w:rsid w:val="0029797A"/>
    <w:rsid w:val="002A0A22"/>
    <w:rsid w:val="002A3E86"/>
    <w:rsid w:val="002A715A"/>
    <w:rsid w:val="002B020F"/>
    <w:rsid w:val="002B473C"/>
    <w:rsid w:val="002C3DBF"/>
    <w:rsid w:val="002C6239"/>
    <w:rsid w:val="002C7ACC"/>
    <w:rsid w:val="002D5F25"/>
    <w:rsid w:val="002D692C"/>
    <w:rsid w:val="002E08A5"/>
    <w:rsid w:val="002E2014"/>
    <w:rsid w:val="002E2648"/>
    <w:rsid w:val="002F1940"/>
    <w:rsid w:val="002F26C0"/>
    <w:rsid w:val="002F2D47"/>
    <w:rsid w:val="002F5B7C"/>
    <w:rsid w:val="002F5DDC"/>
    <w:rsid w:val="002F6389"/>
    <w:rsid w:val="002F77E9"/>
    <w:rsid w:val="00300802"/>
    <w:rsid w:val="003011BD"/>
    <w:rsid w:val="003042AA"/>
    <w:rsid w:val="003050CC"/>
    <w:rsid w:val="00307492"/>
    <w:rsid w:val="00311DBB"/>
    <w:rsid w:val="00312E36"/>
    <w:rsid w:val="003149AE"/>
    <w:rsid w:val="00320FE1"/>
    <w:rsid w:val="00326F00"/>
    <w:rsid w:val="0034075F"/>
    <w:rsid w:val="00340990"/>
    <w:rsid w:val="00340F0D"/>
    <w:rsid w:val="00343026"/>
    <w:rsid w:val="00343C93"/>
    <w:rsid w:val="00344CD0"/>
    <w:rsid w:val="00345D37"/>
    <w:rsid w:val="00345E45"/>
    <w:rsid w:val="003468D1"/>
    <w:rsid w:val="00346F33"/>
    <w:rsid w:val="0034706A"/>
    <w:rsid w:val="003476B3"/>
    <w:rsid w:val="00350728"/>
    <w:rsid w:val="00351376"/>
    <w:rsid w:val="00352282"/>
    <w:rsid w:val="00352BD9"/>
    <w:rsid w:val="0035628E"/>
    <w:rsid w:val="003566AE"/>
    <w:rsid w:val="003579FB"/>
    <w:rsid w:val="003617B9"/>
    <w:rsid w:val="00365215"/>
    <w:rsid w:val="00365245"/>
    <w:rsid w:val="00365D74"/>
    <w:rsid w:val="00367518"/>
    <w:rsid w:val="003715EC"/>
    <w:rsid w:val="0037267B"/>
    <w:rsid w:val="003746A7"/>
    <w:rsid w:val="003749F4"/>
    <w:rsid w:val="00375814"/>
    <w:rsid w:val="003777EF"/>
    <w:rsid w:val="00383545"/>
    <w:rsid w:val="003853C1"/>
    <w:rsid w:val="00385E49"/>
    <w:rsid w:val="00390F76"/>
    <w:rsid w:val="00391C96"/>
    <w:rsid w:val="00393AF6"/>
    <w:rsid w:val="00393BED"/>
    <w:rsid w:val="0039410C"/>
    <w:rsid w:val="0039463C"/>
    <w:rsid w:val="00395C5D"/>
    <w:rsid w:val="003A265A"/>
    <w:rsid w:val="003A5CCD"/>
    <w:rsid w:val="003A7BED"/>
    <w:rsid w:val="003B0748"/>
    <w:rsid w:val="003B3359"/>
    <w:rsid w:val="003B51A8"/>
    <w:rsid w:val="003B5A6F"/>
    <w:rsid w:val="003C4409"/>
    <w:rsid w:val="003C54E4"/>
    <w:rsid w:val="003C7E41"/>
    <w:rsid w:val="003D0C8B"/>
    <w:rsid w:val="003D3F91"/>
    <w:rsid w:val="003D47D1"/>
    <w:rsid w:val="003D5913"/>
    <w:rsid w:val="003D591D"/>
    <w:rsid w:val="003E2440"/>
    <w:rsid w:val="003E2CE3"/>
    <w:rsid w:val="003E314C"/>
    <w:rsid w:val="003E507D"/>
    <w:rsid w:val="003E53A9"/>
    <w:rsid w:val="003E6FC9"/>
    <w:rsid w:val="003F16EB"/>
    <w:rsid w:val="003F2A46"/>
    <w:rsid w:val="003F352D"/>
    <w:rsid w:val="003F4D57"/>
    <w:rsid w:val="00401AA0"/>
    <w:rsid w:val="00401BEE"/>
    <w:rsid w:val="00403488"/>
    <w:rsid w:val="00404119"/>
    <w:rsid w:val="0040636B"/>
    <w:rsid w:val="00407EC4"/>
    <w:rsid w:val="004104D9"/>
    <w:rsid w:val="0041549E"/>
    <w:rsid w:val="00417A04"/>
    <w:rsid w:val="004215A0"/>
    <w:rsid w:val="00422B1F"/>
    <w:rsid w:val="004241F2"/>
    <w:rsid w:val="004246B9"/>
    <w:rsid w:val="00425D86"/>
    <w:rsid w:val="00426D5E"/>
    <w:rsid w:val="004333AF"/>
    <w:rsid w:val="00433500"/>
    <w:rsid w:val="00433A20"/>
    <w:rsid w:val="00433F71"/>
    <w:rsid w:val="00434363"/>
    <w:rsid w:val="00434F16"/>
    <w:rsid w:val="0043639E"/>
    <w:rsid w:val="0043710F"/>
    <w:rsid w:val="004407CA"/>
    <w:rsid w:val="00440D5D"/>
    <w:rsid w:val="00443736"/>
    <w:rsid w:val="004457A3"/>
    <w:rsid w:val="00447D8F"/>
    <w:rsid w:val="00452603"/>
    <w:rsid w:val="00452646"/>
    <w:rsid w:val="00452CCB"/>
    <w:rsid w:val="00452DE2"/>
    <w:rsid w:val="004532D0"/>
    <w:rsid w:val="004547E1"/>
    <w:rsid w:val="004548D3"/>
    <w:rsid w:val="004600CA"/>
    <w:rsid w:val="00463A21"/>
    <w:rsid w:val="00463C8F"/>
    <w:rsid w:val="00464B9C"/>
    <w:rsid w:val="00465B6B"/>
    <w:rsid w:val="004661D2"/>
    <w:rsid w:val="00466C12"/>
    <w:rsid w:val="00467B76"/>
    <w:rsid w:val="00467F13"/>
    <w:rsid w:val="00470BAC"/>
    <w:rsid w:val="00477859"/>
    <w:rsid w:val="00480E6E"/>
    <w:rsid w:val="00484801"/>
    <w:rsid w:val="00490D5F"/>
    <w:rsid w:val="004922F3"/>
    <w:rsid w:val="00492702"/>
    <w:rsid w:val="004932ED"/>
    <w:rsid w:val="004969FC"/>
    <w:rsid w:val="004A4D65"/>
    <w:rsid w:val="004A6E5B"/>
    <w:rsid w:val="004B70CD"/>
    <w:rsid w:val="004B7E41"/>
    <w:rsid w:val="004C3307"/>
    <w:rsid w:val="004C349D"/>
    <w:rsid w:val="004C5E1D"/>
    <w:rsid w:val="004D11B8"/>
    <w:rsid w:val="004D682A"/>
    <w:rsid w:val="004D716E"/>
    <w:rsid w:val="004E0D7A"/>
    <w:rsid w:val="004E1F72"/>
    <w:rsid w:val="004E3212"/>
    <w:rsid w:val="004E3939"/>
    <w:rsid w:val="004E4B4A"/>
    <w:rsid w:val="004E5118"/>
    <w:rsid w:val="004E6C9C"/>
    <w:rsid w:val="004F450D"/>
    <w:rsid w:val="004F64AC"/>
    <w:rsid w:val="004F7CD1"/>
    <w:rsid w:val="00504063"/>
    <w:rsid w:val="0050557B"/>
    <w:rsid w:val="0050665B"/>
    <w:rsid w:val="00507EBA"/>
    <w:rsid w:val="00507F01"/>
    <w:rsid w:val="00511B4B"/>
    <w:rsid w:val="005136EE"/>
    <w:rsid w:val="00513C36"/>
    <w:rsid w:val="00514D12"/>
    <w:rsid w:val="00515080"/>
    <w:rsid w:val="00516BA8"/>
    <w:rsid w:val="00517504"/>
    <w:rsid w:val="00523FE0"/>
    <w:rsid w:val="00530951"/>
    <w:rsid w:val="00531E46"/>
    <w:rsid w:val="00534B9F"/>
    <w:rsid w:val="00534CC3"/>
    <w:rsid w:val="00537CCF"/>
    <w:rsid w:val="005404E7"/>
    <w:rsid w:val="00540B17"/>
    <w:rsid w:val="00543962"/>
    <w:rsid w:val="005447E6"/>
    <w:rsid w:val="00545076"/>
    <w:rsid w:val="005455E9"/>
    <w:rsid w:val="00546893"/>
    <w:rsid w:val="005470B7"/>
    <w:rsid w:val="00550887"/>
    <w:rsid w:val="0055117F"/>
    <w:rsid w:val="005513DC"/>
    <w:rsid w:val="0055281F"/>
    <w:rsid w:val="00552844"/>
    <w:rsid w:val="0055371A"/>
    <w:rsid w:val="00554EAC"/>
    <w:rsid w:val="00560BED"/>
    <w:rsid w:val="00566209"/>
    <w:rsid w:val="00577947"/>
    <w:rsid w:val="00585508"/>
    <w:rsid w:val="00596BC7"/>
    <w:rsid w:val="005970ED"/>
    <w:rsid w:val="005973C3"/>
    <w:rsid w:val="005979F1"/>
    <w:rsid w:val="005A5474"/>
    <w:rsid w:val="005B1237"/>
    <w:rsid w:val="005B20C7"/>
    <w:rsid w:val="005B2EC8"/>
    <w:rsid w:val="005B47C0"/>
    <w:rsid w:val="005B5AE4"/>
    <w:rsid w:val="005B7576"/>
    <w:rsid w:val="005C0CC1"/>
    <w:rsid w:val="005C3CAB"/>
    <w:rsid w:val="005D1A97"/>
    <w:rsid w:val="005D44F7"/>
    <w:rsid w:val="005D45CE"/>
    <w:rsid w:val="005D4B59"/>
    <w:rsid w:val="005D5B16"/>
    <w:rsid w:val="005D657C"/>
    <w:rsid w:val="005D7256"/>
    <w:rsid w:val="005D7661"/>
    <w:rsid w:val="005E1C1A"/>
    <w:rsid w:val="005F6C0C"/>
    <w:rsid w:val="006013C9"/>
    <w:rsid w:val="00602CB5"/>
    <w:rsid w:val="00604124"/>
    <w:rsid w:val="0060760B"/>
    <w:rsid w:val="00610691"/>
    <w:rsid w:val="00611300"/>
    <w:rsid w:val="006122D5"/>
    <w:rsid w:val="00614EEE"/>
    <w:rsid w:val="00620F9F"/>
    <w:rsid w:val="006211CA"/>
    <w:rsid w:val="006224A7"/>
    <w:rsid w:val="0062372A"/>
    <w:rsid w:val="006238DA"/>
    <w:rsid w:val="00625B94"/>
    <w:rsid w:val="00627901"/>
    <w:rsid w:val="00632FF6"/>
    <w:rsid w:val="006400A1"/>
    <w:rsid w:val="0064215D"/>
    <w:rsid w:val="00642E32"/>
    <w:rsid w:val="006447F7"/>
    <w:rsid w:val="00653A61"/>
    <w:rsid w:val="00660718"/>
    <w:rsid w:val="00662519"/>
    <w:rsid w:val="006630B3"/>
    <w:rsid w:val="00663CB2"/>
    <w:rsid w:val="00664072"/>
    <w:rsid w:val="00672142"/>
    <w:rsid w:val="00674D1E"/>
    <w:rsid w:val="00675C0C"/>
    <w:rsid w:val="0067603F"/>
    <w:rsid w:val="00676962"/>
    <w:rsid w:val="006829CC"/>
    <w:rsid w:val="00683194"/>
    <w:rsid w:val="006833AE"/>
    <w:rsid w:val="00684FF4"/>
    <w:rsid w:val="006908BD"/>
    <w:rsid w:val="00697C19"/>
    <w:rsid w:val="006A33AB"/>
    <w:rsid w:val="006A5FE8"/>
    <w:rsid w:val="006A6860"/>
    <w:rsid w:val="006A695A"/>
    <w:rsid w:val="006B4C6D"/>
    <w:rsid w:val="006B562A"/>
    <w:rsid w:val="006B5951"/>
    <w:rsid w:val="006B5B74"/>
    <w:rsid w:val="006B7D2B"/>
    <w:rsid w:val="006D03AD"/>
    <w:rsid w:val="006D07ED"/>
    <w:rsid w:val="006D3514"/>
    <w:rsid w:val="006E3EC2"/>
    <w:rsid w:val="006E586B"/>
    <w:rsid w:val="006E63AA"/>
    <w:rsid w:val="006E692F"/>
    <w:rsid w:val="006F2417"/>
    <w:rsid w:val="006F24A2"/>
    <w:rsid w:val="006F3107"/>
    <w:rsid w:val="006F41C5"/>
    <w:rsid w:val="006F4E88"/>
    <w:rsid w:val="006F7650"/>
    <w:rsid w:val="00700BEC"/>
    <w:rsid w:val="007029D6"/>
    <w:rsid w:val="00711069"/>
    <w:rsid w:val="00712ADC"/>
    <w:rsid w:val="00715957"/>
    <w:rsid w:val="007162A4"/>
    <w:rsid w:val="00717A41"/>
    <w:rsid w:val="00717D4D"/>
    <w:rsid w:val="0072477D"/>
    <w:rsid w:val="00725EB1"/>
    <w:rsid w:val="007263DB"/>
    <w:rsid w:val="0072642C"/>
    <w:rsid w:val="00731259"/>
    <w:rsid w:val="00731B18"/>
    <w:rsid w:val="00734B2F"/>
    <w:rsid w:val="00735310"/>
    <w:rsid w:val="00745A28"/>
    <w:rsid w:val="00747900"/>
    <w:rsid w:val="00753878"/>
    <w:rsid w:val="00753F87"/>
    <w:rsid w:val="00753FE1"/>
    <w:rsid w:val="007564F8"/>
    <w:rsid w:val="00757999"/>
    <w:rsid w:val="0076180C"/>
    <w:rsid w:val="00763A0B"/>
    <w:rsid w:val="0077057B"/>
    <w:rsid w:val="007713CE"/>
    <w:rsid w:val="00771AE6"/>
    <w:rsid w:val="00773AD1"/>
    <w:rsid w:val="0077526E"/>
    <w:rsid w:val="00780153"/>
    <w:rsid w:val="00780DB9"/>
    <w:rsid w:val="00782378"/>
    <w:rsid w:val="0078302D"/>
    <w:rsid w:val="007833B3"/>
    <w:rsid w:val="007843EA"/>
    <w:rsid w:val="00785506"/>
    <w:rsid w:val="00785A90"/>
    <w:rsid w:val="0078741F"/>
    <w:rsid w:val="00792DA5"/>
    <w:rsid w:val="00793066"/>
    <w:rsid w:val="007960E7"/>
    <w:rsid w:val="007A0CCB"/>
    <w:rsid w:val="007A2515"/>
    <w:rsid w:val="007A3383"/>
    <w:rsid w:val="007A37D6"/>
    <w:rsid w:val="007A5021"/>
    <w:rsid w:val="007A7022"/>
    <w:rsid w:val="007A7256"/>
    <w:rsid w:val="007B4544"/>
    <w:rsid w:val="007B725A"/>
    <w:rsid w:val="007B7ABA"/>
    <w:rsid w:val="007C0890"/>
    <w:rsid w:val="007C6953"/>
    <w:rsid w:val="007C6F4D"/>
    <w:rsid w:val="007C786A"/>
    <w:rsid w:val="007D0112"/>
    <w:rsid w:val="007D0284"/>
    <w:rsid w:val="007D0CA2"/>
    <w:rsid w:val="007D2614"/>
    <w:rsid w:val="007D28C2"/>
    <w:rsid w:val="007D4849"/>
    <w:rsid w:val="007D6114"/>
    <w:rsid w:val="007D6CCA"/>
    <w:rsid w:val="007D6DDB"/>
    <w:rsid w:val="007D6F34"/>
    <w:rsid w:val="007E021D"/>
    <w:rsid w:val="007E5F5E"/>
    <w:rsid w:val="007F18CC"/>
    <w:rsid w:val="007F3FB5"/>
    <w:rsid w:val="007F4735"/>
    <w:rsid w:val="007F4F92"/>
    <w:rsid w:val="007F5CD4"/>
    <w:rsid w:val="007F7929"/>
    <w:rsid w:val="0080014F"/>
    <w:rsid w:val="0081117C"/>
    <w:rsid w:val="00826459"/>
    <w:rsid w:val="00832A36"/>
    <w:rsid w:val="00832D26"/>
    <w:rsid w:val="00833123"/>
    <w:rsid w:val="0083337E"/>
    <w:rsid w:val="00833F95"/>
    <w:rsid w:val="008373AA"/>
    <w:rsid w:val="008434EA"/>
    <w:rsid w:val="00851F36"/>
    <w:rsid w:val="0085236B"/>
    <w:rsid w:val="00853AD5"/>
    <w:rsid w:val="00855685"/>
    <w:rsid w:val="008559C6"/>
    <w:rsid w:val="00860046"/>
    <w:rsid w:val="008677EC"/>
    <w:rsid w:val="008679C3"/>
    <w:rsid w:val="00867AD8"/>
    <w:rsid w:val="00871176"/>
    <w:rsid w:val="00871D8E"/>
    <w:rsid w:val="008767FA"/>
    <w:rsid w:val="008830F4"/>
    <w:rsid w:val="008844D4"/>
    <w:rsid w:val="00884D9A"/>
    <w:rsid w:val="00885AD2"/>
    <w:rsid w:val="00886B5A"/>
    <w:rsid w:val="008904BF"/>
    <w:rsid w:val="008917CB"/>
    <w:rsid w:val="00892752"/>
    <w:rsid w:val="00892876"/>
    <w:rsid w:val="00896124"/>
    <w:rsid w:val="008A10E8"/>
    <w:rsid w:val="008A2D06"/>
    <w:rsid w:val="008A31A2"/>
    <w:rsid w:val="008A476D"/>
    <w:rsid w:val="008A56A3"/>
    <w:rsid w:val="008A5DBC"/>
    <w:rsid w:val="008A64DA"/>
    <w:rsid w:val="008B0875"/>
    <w:rsid w:val="008B32D9"/>
    <w:rsid w:val="008B340D"/>
    <w:rsid w:val="008B6E89"/>
    <w:rsid w:val="008B7C32"/>
    <w:rsid w:val="008C2182"/>
    <w:rsid w:val="008C347F"/>
    <w:rsid w:val="008C4127"/>
    <w:rsid w:val="008C49C1"/>
    <w:rsid w:val="008D180C"/>
    <w:rsid w:val="008D772F"/>
    <w:rsid w:val="008E050F"/>
    <w:rsid w:val="008E119E"/>
    <w:rsid w:val="008E384F"/>
    <w:rsid w:val="008E6852"/>
    <w:rsid w:val="008F0C02"/>
    <w:rsid w:val="008F1E2B"/>
    <w:rsid w:val="008F35D0"/>
    <w:rsid w:val="008F6315"/>
    <w:rsid w:val="008F7CD0"/>
    <w:rsid w:val="009016FE"/>
    <w:rsid w:val="00903587"/>
    <w:rsid w:val="00903FC5"/>
    <w:rsid w:val="00904BE5"/>
    <w:rsid w:val="00904D55"/>
    <w:rsid w:val="00907EC9"/>
    <w:rsid w:val="00911CE6"/>
    <w:rsid w:val="009134AC"/>
    <w:rsid w:val="00913CF1"/>
    <w:rsid w:val="00914945"/>
    <w:rsid w:val="00915A49"/>
    <w:rsid w:val="00932111"/>
    <w:rsid w:val="00934F06"/>
    <w:rsid w:val="00946205"/>
    <w:rsid w:val="0095489E"/>
    <w:rsid w:val="00960900"/>
    <w:rsid w:val="009650C5"/>
    <w:rsid w:val="0096674F"/>
    <w:rsid w:val="0096683C"/>
    <w:rsid w:val="009671D3"/>
    <w:rsid w:val="009678A3"/>
    <w:rsid w:val="0097068B"/>
    <w:rsid w:val="00973175"/>
    <w:rsid w:val="00973869"/>
    <w:rsid w:val="009819FB"/>
    <w:rsid w:val="00981A07"/>
    <w:rsid w:val="00981F22"/>
    <w:rsid w:val="00982172"/>
    <w:rsid w:val="00982665"/>
    <w:rsid w:val="00986791"/>
    <w:rsid w:val="00991D9B"/>
    <w:rsid w:val="00993528"/>
    <w:rsid w:val="009935D7"/>
    <w:rsid w:val="0099764C"/>
    <w:rsid w:val="00997B1E"/>
    <w:rsid w:val="009A299A"/>
    <w:rsid w:val="009A3CEF"/>
    <w:rsid w:val="009A4E09"/>
    <w:rsid w:val="009A553E"/>
    <w:rsid w:val="009B10E4"/>
    <w:rsid w:val="009B4F00"/>
    <w:rsid w:val="009B5770"/>
    <w:rsid w:val="009B6621"/>
    <w:rsid w:val="009B7280"/>
    <w:rsid w:val="009C18B4"/>
    <w:rsid w:val="009C2797"/>
    <w:rsid w:val="009C2A07"/>
    <w:rsid w:val="009C3CAD"/>
    <w:rsid w:val="009C3FE0"/>
    <w:rsid w:val="009C5F1C"/>
    <w:rsid w:val="009C79C7"/>
    <w:rsid w:val="009C7BD5"/>
    <w:rsid w:val="009D2468"/>
    <w:rsid w:val="009D34BF"/>
    <w:rsid w:val="009D50A7"/>
    <w:rsid w:val="009D772B"/>
    <w:rsid w:val="009E050C"/>
    <w:rsid w:val="009E1DB4"/>
    <w:rsid w:val="009E3AE8"/>
    <w:rsid w:val="009E468E"/>
    <w:rsid w:val="009F1967"/>
    <w:rsid w:val="009F4B0D"/>
    <w:rsid w:val="009F60A8"/>
    <w:rsid w:val="009F7B15"/>
    <w:rsid w:val="009F7B22"/>
    <w:rsid w:val="00A0029B"/>
    <w:rsid w:val="00A03F08"/>
    <w:rsid w:val="00A049AB"/>
    <w:rsid w:val="00A04E12"/>
    <w:rsid w:val="00A10A32"/>
    <w:rsid w:val="00A13122"/>
    <w:rsid w:val="00A13CBA"/>
    <w:rsid w:val="00A22926"/>
    <w:rsid w:val="00A2533F"/>
    <w:rsid w:val="00A342CD"/>
    <w:rsid w:val="00A35A2B"/>
    <w:rsid w:val="00A36994"/>
    <w:rsid w:val="00A41394"/>
    <w:rsid w:val="00A42ADF"/>
    <w:rsid w:val="00A45010"/>
    <w:rsid w:val="00A45C1B"/>
    <w:rsid w:val="00A46C8B"/>
    <w:rsid w:val="00A479C1"/>
    <w:rsid w:val="00A502B6"/>
    <w:rsid w:val="00A50E7F"/>
    <w:rsid w:val="00A511BC"/>
    <w:rsid w:val="00A545BA"/>
    <w:rsid w:val="00A6060B"/>
    <w:rsid w:val="00A60A33"/>
    <w:rsid w:val="00A63CA6"/>
    <w:rsid w:val="00A645BE"/>
    <w:rsid w:val="00A64701"/>
    <w:rsid w:val="00A65D32"/>
    <w:rsid w:val="00A66B7F"/>
    <w:rsid w:val="00A66E83"/>
    <w:rsid w:val="00A701F5"/>
    <w:rsid w:val="00A70F2B"/>
    <w:rsid w:val="00A73710"/>
    <w:rsid w:val="00A83133"/>
    <w:rsid w:val="00A83B1E"/>
    <w:rsid w:val="00A84172"/>
    <w:rsid w:val="00A85071"/>
    <w:rsid w:val="00A87FCA"/>
    <w:rsid w:val="00A91BAA"/>
    <w:rsid w:val="00A91FC7"/>
    <w:rsid w:val="00A92389"/>
    <w:rsid w:val="00A93AF8"/>
    <w:rsid w:val="00A9415A"/>
    <w:rsid w:val="00A94E9D"/>
    <w:rsid w:val="00AA2A92"/>
    <w:rsid w:val="00AA35B0"/>
    <w:rsid w:val="00AA37D4"/>
    <w:rsid w:val="00AA3A66"/>
    <w:rsid w:val="00AA3F6B"/>
    <w:rsid w:val="00AA472D"/>
    <w:rsid w:val="00AA66DE"/>
    <w:rsid w:val="00AB118A"/>
    <w:rsid w:val="00AB5A2A"/>
    <w:rsid w:val="00AB7199"/>
    <w:rsid w:val="00AC032E"/>
    <w:rsid w:val="00AC1412"/>
    <w:rsid w:val="00AC1425"/>
    <w:rsid w:val="00AC47A5"/>
    <w:rsid w:val="00AC578F"/>
    <w:rsid w:val="00AC5C95"/>
    <w:rsid w:val="00AD00B7"/>
    <w:rsid w:val="00AD1A8F"/>
    <w:rsid w:val="00AD2284"/>
    <w:rsid w:val="00AD7B2F"/>
    <w:rsid w:val="00AE47CE"/>
    <w:rsid w:val="00AF2655"/>
    <w:rsid w:val="00AF36B5"/>
    <w:rsid w:val="00AF6A14"/>
    <w:rsid w:val="00B00028"/>
    <w:rsid w:val="00B0433F"/>
    <w:rsid w:val="00B07885"/>
    <w:rsid w:val="00B110EA"/>
    <w:rsid w:val="00B13E67"/>
    <w:rsid w:val="00B15ED7"/>
    <w:rsid w:val="00B220D3"/>
    <w:rsid w:val="00B22C95"/>
    <w:rsid w:val="00B236E3"/>
    <w:rsid w:val="00B2482E"/>
    <w:rsid w:val="00B32FAD"/>
    <w:rsid w:val="00B349FB"/>
    <w:rsid w:val="00B374E8"/>
    <w:rsid w:val="00B5051F"/>
    <w:rsid w:val="00B52EA5"/>
    <w:rsid w:val="00B52EC0"/>
    <w:rsid w:val="00B5500A"/>
    <w:rsid w:val="00B55027"/>
    <w:rsid w:val="00B600D8"/>
    <w:rsid w:val="00B60392"/>
    <w:rsid w:val="00B61E30"/>
    <w:rsid w:val="00B6406C"/>
    <w:rsid w:val="00B641DB"/>
    <w:rsid w:val="00B642DA"/>
    <w:rsid w:val="00B6568F"/>
    <w:rsid w:val="00B72B81"/>
    <w:rsid w:val="00B75FA9"/>
    <w:rsid w:val="00B77EE0"/>
    <w:rsid w:val="00B805A8"/>
    <w:rsid w:val="00B80B45"/>
    <w:rsid w:val="00B8102A"/>
    <w:rsid w:val="00B81ED4"/>
    <w:rsid w:val="00B84A10"/>
    <w:rsid w:val="00B874A9"/>
    <w:rsid w:val="00B91738"/>
    <w:rsid w:val="00B94784"/>
    <w:rsid w:val="00B94E35"/>
    <w:rsid w:val="00B97703"/>
    <w:rsid w:val="00BA2428"/>
    <w:rsid w:val="00BA4018"/>
    <w:rsid w:val="00BA7DA5"/>
    <w:rsid w:val="00BB0E42"/>
    <w:rsid w:val="00BB3CC8"/>
    <w:rsid w:val="00BB4006"/>
    <w:rsid w:val="00BB4EAC"/>
    <w:rsid w:val="00BB682D"/>
    <w:rsid w:val="00BB6D1D"/>
    <w:rsid w:val="00BC33AE"/>
    <w:rsid w:val="00BC5E8C"/>
    <w:rsid w:val="00BC68F0"/>
    <w:rsid w:val="00BD0688"/>
    <w:rsid w:val="00BD29C8"/>
    <w:rsid w:val="00BD2F01"/>
    <w:rsid w:val="00BD3F07"/>
    <w:rsid w:val="00BD4132"/>
    <w:rsid w:val="00BD5EA1"/>
    <w:rsid w:val="00BD7044"/>
    <w:rsid w:val="00BD7524"/>
    <w:rsid w:val="00BE18F9"/>
    <w:rsid w:val="00BE1D2C"/>
    <w:rsid w:val="00BE3B62"/>
    <w:rsid w:val="00BF3723"/>
    <w:rsid w:val="00BF531B"/>
    <w:rsid w:val="00BF5726"/>
    <w:rsid w:val="00BF5E51"/>
    <w:rsid w:val="00BF6C87"/>
    <w:rsid w:val="00C04DB3"/>
    <w:rsid w:val="00C05594"/>
    <w:rsid w:val="00C05A36"/>
    <w:rsid w:val="00C06847"/>
    <w:rsid w:val="00C10FC1"/>
    <w:rsid w:val="00C117CC"/>
    <w:rsid w:val="00C14B72"/>
    <w:rsid w:val="00C22FF1"/>
    <w:rsid w:val="00C23377"/>
    <w:rsid w:val="00C24EAB"/>
    <w:rsid w:val="00C25943"/>
    <w:rsid w:val="00C369AC"/>
    <w:rsid w:val="00C37864"/>
    <w:rsid w:val="00C4283A"/>
    <w:rsid w:val="00C42B50"/>
    <w:rsid w:val="00C4450F"/>
    <w:rsid w:val="00C45A00"/>
    <w:rsid w:val="00C464B4"/>
    <w:rsid w:val="00C46715"/>
    <w:rsid w:val="00C50059"/>
    <w:rsid w:val="00C52A70"/>
    <w:rsid w:val="00C54F1F"/>
    <w:rsid w:val="00C56CAF"/>
    <w:rsid w:val="00C6128F"/>
    <w:rsid w:val="00C64BEA"/>
    <w:rsid w:val="00C665BD"/>
    <w:rsid w:val="00C7419A"/>
    <w:rsid w:val="00C74B3B"/>
    <w:rsid w:val="00C76178"/>
    <w:rsid w:val="00C7642B"/>
    <w:rsid w:val="00C76DEF"/>
    <w:rsid w:val="00C77304"/>
    <w:rsid w:val="00C82362"/>
    <w:rsid w:val="00C82985"/>
    <w:rsid w:val="00C846CF"/>
    <w:rsid w:val="00C90234"/>
    <w:rsid w:val="00C914A2"/>
    <w:rsid w:val="00C92487"/>
    <w:rsid w:val="00C928D8"/>
    <w:rsid w:val="00C95331"/>
    <w:rsid w:val="00C95DAD"/>
    <w:rsid w:val="00C971C1"/>
    <w:rsid w:val="00CA4BCA"/>
    <w:rsid w:val="00CA5FAB"/>
    <w:rsid w:val="00CB09D4"/>
    <w:rsid w:val="00CB0C53"/>
    <w:rsid w:val="00CB1B02"/>
    <w:rsid w:val="00CB1F99"/>
    <w:rsid w:val="00CB2A22"/>
    <w:rsid w:val="00CB4090"/>
    <w:rsid w:val="00CC1F09"/>
    <w:rsid w:val="00CC2F12"/>
    <w:rsid w:val="00CC35CF"/>
    <w:rsid w:val="00CC3DA8"/>
    <w:rsid w:val="00CC76CA"/>
    <w:rsid w:val="00CD3D72"/>
    <w:rsid w:val="00CD49F7"/>
    <w:rsid w:val="00CD570E"/>
    <w:rsid w:val="00CD589A"/>
    <w:rsid w:val="00CE6826"/>
    <w:rsid w:val="00CE684D"/>
    <w:rsid w:val="00CF40CE"/>
    <w:rsid w:val="00CF59BC"/>
    <w:rsid w:val="00CF7928"/>
    <w:rsid w:val="00D00199"/>
    <w:rsid w:val="00D00F0D"/>
    <w:rsid w:val="00D023DA"/>
    <w:rsid w:val="00D02C66"/>
    <w:rsid w:val="00D0305B"/>
    <w:rsid w:val="00D036B3"/>
    <w:rsid w:val="00D06558"/>
    <w:rsid w:val="00D06FEC"/>
    <w:rsid w:val="00D07515"/>
    <w:rsid w:val="00D106F6"/>
    <w:rsid w:val="00D14CD4"/>
    <w:rsid w:val="00D1717F"/>
    <w:rsid w:val="00D21B64"/>
    <w:rsid w:val="00D22B01"/>
    <w:rsid w:val="00D24970"/>
    <w:rsid w:val="00D25F81"/>
    <w:rsid w:val="00D27F05"/>
    <w:rsid w:val="00D325FE"/>
    <w:rsid w:val="00D32A69"/>
    <w:rsid w:val="00D3359B"/>
    <w:rsid w:val="00D34117"/>
    <w:rsid w:val="00D364AF"/>
    <w:rsid w:val="00D36B14"/>
    <w:rsid w:val="00D37249"/>
    <w:rsid w:val="00D43D8F"/>
    <w:rsid w:val="00D44D15"/>
    <w:rsid w:val="00D454AA"/>
    <w:rsid w:val="00D4608D"/>
    <w:rsid w:val="00D475D7"/>
    <w:rsid w:val="00D51A82"/>
    <w:rsid w:val="00D5316D"/>
    <w:rsid w:val="00D53893"/>
    <w:rsid w:val="00D56769"/>
    <w:rsid w:val="00D61ADC"/>
    <w:rsid w:val="00D6333E"/>
    <w:rsid w:val="00D663F4"/>
    <w:rsid w:val="00D67673"/>
    <w:rsid w:val="00D75D8A"/>
    <w:rsid w:val="00D8716E"/>
    <w:rsid w:val="00D92475"/>
    <w:rsid w:val="00D96A3A"/>
    <w:rsid w:val="00D976F0"/>
    <w:rsid w:val="00D97D3D"/>
    <w:rsid w:val="00DA1ACA"/>
    <w:rsid w:val="00DA3F3D"/>
    <w:rsid w:val="00DA44B4"/>
    <w:rsid w:val="00DB0269"/>
    <w:rsid w:val="00DB1444"/>
    <w:rsid w:val="00DB1B57"/>
    <w:rsid w:val="00DB248E"/>
    <w:rsid w:val="00DC3929"/>
    <w:rsid w:val="00DC4345"/>
    <w:rsid w:val="00DC6A6A"/>
    <w:rsid w:val="00DD2E3A"/>
    <w:rsid w:val="00DD67BA"/>
    <w:rsid w:val="00DD7D7E"/>
    <w:rsid w:val="00DE275D"/>
    <w:rsid w:val="00DE3198"/>
    <w:rsid w:val="00DE38A1"/>
    <w:rsid w:val="00DE5B8B"/>
    <w:rsid w:val="00DE644B"/>
    <w:rsid w:val="00DF5675"/>
    <w:rsid w:val="00E056B5"/>
    <w:rsid w:val="00E05D00"/>
    <w:rsid w:val="00E11712"/>
    <w:rsid w:val="00E14074"/>
    <w:rsid w:val="00E15EC7"/>
    <w:rsid w:val="00E20910"/>
    <w:rsid w:val="00E23AA6"/>
    <w:rsid w:val="00E24687"/>
    <w:rsid w:val="00E35994"/>
    <w:rsid w:val="00E360CF"/>
    <w:rsid w:val="00E41D7D"/>
    <w:rsid w:val="00E43684"/>
    <w:rsid w:val="00E45444"/>
    <w:rsid w:val="00E4585F"/>
    <w:rsid w:val="00E4609C"/>
    <w:rsid w:val="00E506A9"/>
    <w:rsid w:val="00E51165"/>
    <w:rsid w:val="00E51226"/>
    <w:rsid w:val="00E55E5A"/>
    <w:rsid w:val="00E55E6F"/>
    <w:rsid w:val="00E637F3"/>
    <w:rsid w:val="00E65B58"/>
    <w:rsid w:val="00E70734"/>
    <w:rsid w:val="00E72AC5"/>
    <w:rsid w:val="00E73795"/>
    <w:rsid w:val="00E73E1B"/>
    <w:rsid w:val="00E765E3"/>
    <w:rsid w:val="00E766C1"/>
    <w:rsid w:val="00E76DD1"/>
    <w:rsid w:val="00E77813"/>
    <w:rsid w:val="00E84369"/>
    <w:rsid w:val="00E84C55"/>
    <w:rsid w:val="00E8639C"/>
    <w:rsid w:val="00E86FB6"/>
    <w:rsid w:val="00E92DA1"/>
    <w:rsid w:val="00E96BEE"/>
    <w:rsid w:val="00E97C5A"/>
    <w:rsid w:val="00EA2F69"/>
    <w:rsid w:val="00EA3155"/>
    <w:rsid w:val="00EA59FF"/>
    <w:rsid w:val="00EB5721"/>
    <w:rsid w:val="00EB7D37"/>
    <w:rsid w:val="00ED0A33"/>
    <w:rsid w:val="00ED0B37"/>
    <w:rsid w:val="00ED5773"/>
    <w:rsid w:val="00ED7602"/>
    <w:rsid w:val="00EE22DF"/>
    <w:rsid w:val="00EE3044"/>
    <w:rsid w:val="00EE4B2D"/>
    <w:rsid w:val="00EE515E"/>
    <w:rsid w:val="00EE7377"/>
    <w:rsid w:val="00EE794F"/>
    <w:rsid w:val="00EF2773"/>
    <w:rsid w:val="00EF3539"/>
    <w:rsid w:val="00F045AA"/>
    <w:rsid w:val="00F04DA4"/>
    <w:rsid w:val="00F05840"/>
    <w:rsid w:val="00F079E5"/>
    <w:rsid w:val="00F07A8A"/>
    <w:rsid w:val="00F10B09"/>
    <w:rsid w:val="00F11358"/>
    <w:rsid w:val="00F13D28"/>
    <w:rsid w:val="00F13EFD"/>
    <w:rsid w:val="00F153A0"/>
    <w:rsid w:val="00F17ABF"/>
    <w:rsid w:val="00F20374"/>
    <w:rsid w:val="00F21A8B"/>
    <w:rsid w:val="00F226A5"/>
    <w:rsid w:val="00F22C17"/>
    <w:rsid w:val="00F25220"/>
    <w:rsid w:val="00F27DC7"/>
    <w:rsid w:val="00F300CF"/>
    <w:rsid w:val="00F31462"/>
    <w:rsid w:val="00F34E97"/>
    <w:rsid w:val="00F3552C"/>
    <w:rsid w:val="00F40825"/>
    <w:rsid w:val="00F40B8A"/>
    <w:rsid w:val="00F411D7"/>
    <w:rsid w:val="00F41789"/>
    <w:rsid w:val="00F4732F"/>
    <w:rsid w:val="00F509DA"/>
    <w:rsid w:val="00F524A1"/>
    <w:rsid w:val="00F5451A"/>
    <w:rsid w:val="00F5481F"/>
    <w:rsid w:val="00F550DD"/>
    <w:rsid w:val="00F563A0"/>
    <w:rsid w:val="00F60E39"/>
    <w:rsid w:val="00F61B90"/>
    <w:rsid w:val="00F63906"/>
    <w:rsid w:val="00F73DB7"/>
    <w:rsid w:val="00F76218"/>
    <w:rsid w:val="00F764D5"/>
    <w:rsid w:val="00F76F11"/>
    <w:rsid w:val="00F77850"/>
    <w:rsid w:val="00F8106B"/>
    <w:rsid w:val="00F86167"/>
    <w:rsid w:val="00F93E3C"/>
    <w:rsid w:val="00F950AB"/>
    <w:rsid w:val="00F963AA"/>
    <w:rsid w:val="00F96BAD"/>
    <w:rsid w:val="00F971D8"/>
    <w:rsid w:val="00F97C86"/>
    <w:rsid w:val="00FA1CFE"/>
    <w:rsid w:val="00FA1F17"/>
    <w:rsid w:val="00FA2C77"/>
    <w:rsid w:val="00FA37DB"/>
    <w:rsid w:val="00FA4077"/>
    <w:rsid w:val="00FA5795"/>
    <w:rsid w:val="00FB168F"/>
    <w:rsid w:val="00FB2361"/>
    <w:rsid w:val="00FB4AEC"/>
    <w:rsid w:val="00FB55C4"/>
    <w:rsid w:val="00FB5CEA"/>
    <w:rsid w:val="00FC1D79"/>
    <w:rsid w:val="00FD0E30"/>
    <w:rsid w:val="00FD3F5B"/>
    <w:rsid w:val="00FD442A"/>
    <w:rsid w:val="00FD6B32"/>
    <w:rsid w:val="00FE0170"/>
    <w:rsid w:val="00FE0C1D"/>
    <w:rsid w:val="00FE0E21"/>
    <w:rsid w:val="00FE29FE"/>
    <w:rsid w:val="00FE49E7"/>
    <w:rsid w:val="00FF231D"/>
    <w:rsid w:val="00FF6C2D"/>
    <w:rsid w:val="00FF6CCC"/>
    <w:rsid w:val="00FF6D74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1027249"/>
  <w15:chartTrackingRefBased/>
  <w15:docId w15:val="{FDC56C37-FEA4-457A-AAAF-98021DA2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C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63C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63C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3C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C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3C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3CA6"/>
    <w:pPr>
      <w:outlineLvl w:val="5"/>
    </w:pPr>
  </w:style>
  <w:style w:type="paragraph" w:styleId="Heading7">
    <w:name w:val="heading 7"/>
    <w:basedOn w:val="H6"/>
    <w:next w:val="Normal"/>
    <w:qFormat/>
    <w:rsid w:val="00A63CA6"/>
    <w:pPr>
      <w:outlineLvl w:val="6"/>
    </w:pPr>
  </w:style>
  <w:style w:type="paragraph" w:styleId="Heading8">
    <w:name w:val="heading 8"/>
    <w:basedOn w:val="Heading1"/>
    <w:next w:val="Normal"/>
    <w:qFormat/>
    <w:rsid w:val="00A63C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CA6"/>
    <w:pPr>
      <w:outlineLvl w:val="8"/>
    </w:pPr>
  </w:style>
  <w:style w:type="character" w:default="1" w:styleId="DefaultParagraphFont">
    <w:name w:val="Default Paragraph Font"/>
    <w:semiHidden/>
    <w:rsid w:val="00A63C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3CA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3C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63C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63C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63CA6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C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63C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63CA6"/>
    <w:pPr>
      <w:ind w:left="1701" w:hanging="1701"/>
    </w:pPr>
  </w:style>
  <w:style w:type="paragraph" w:styleId="TOC4">
    <w:name w:val="toc 4"/>
    <w:basedOn w:val="TOC3"/>
    <w:semiHidden/>
    <w:rsid w:val="00A63CA6"/>
    <w:pPr>
      <w:ind w:left="1418" w:hanging="1418"/>
    </w:pPr>
  </w:style>
  <w:style w:type="paragraph" w:styleId="TOC3">
    <w:name w:val="toc 3"/>
    <w:basedOn w:val="TOC2"/>
    <w:semiHidden/>
    <w:rsid w:val="00A63CA6"/>
    <w:pPr>
      <w:ind w:left="1134" w:hanging="1134"/>
    </w:pPr>
  </w:style>
  <w:style w:type="paragraph" w:styleId="TOC2">
    <w:name w:val="toc 2"/>
    <w:basedOn w:val="TOC1"/>
    <w:semiHidden/>
    <w:rsid w:val="00A63C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CA6"/>
    <w:pPr>
      <w:ind w:left="284"/>
    </w:pPr>
  </w:style>
  <w:style w:type="paragraph" w:styleId="Index1">
    <w:name w:val="index 1"/>
    <w:basedOn w:val="Normal"/>
    <w:semiHidden/>
    <w:rsid w:val="00A63CA6"/>
    <w:pPr>
      <w:keepLines/>
      <w:spacing w:after="0"/>
    </w:pPr>
  </w:style>
  <w:style w:type="paragraph" w:customStyle="1" w:styleId="ZH">
    <w:name w:val="ZH"/>
    <w:rsid w:val="00A63C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63CA6"/>
    <w:pPr>
      <w:outlineLvl w:val="9"/>
    </w:pPr>
  </w:style>
  <w:style w:type="paragraph" w:styleId="ListNumber2">
    <w:name w:val="List Number 2"/>
    <w:basedOn w:val="ListNumber"/>
    <w:semiHidden/>
    <w:rsid w:val="00A63CA6"/>
    <w:pPr>
      <w:ind w:left="851"/>
    </w:pPr>
  </w:style>
  <w:style w:type="character" w:styleId="FootnoteReference">
    <w:name w:val="footnote reference"/>
    <w:basedOn w:val="DefaultParagraphFont"/>
    <w:semiHidden/>
    <w:rsid w:val="00A63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C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63CA6"/>
    <w:rPr>
      <w:b/>
    </w:rPr>
  </w:style>
  <w:style w:type="paragraph" w:customStyle="1" w:styleId="TAC">
    <w:name w:val="TAC"/>
    <w:basedOn w:val="TAL"/>
    <w:rsid w:val="00A63CA6"/>
    <w:pPr>
      <w:jc w:val="center"/>
    </w:pPr>
  </w:style>
  <w:style w:type="paragraph" w:customStyle="1" w:styleId="TF">
    <w:name w:val="TF"/>
    <w:basedOn w:val="TH"/>
    <w:rsid w:val="00A63CA6"/>
    <w:pPr>
      <w:keepNext w:val="0"/>
      <w:spacing w:before="0" w:after="240"/>
    </w:pPr>
  </w:style>
  <w:style w:type="paragraph" w:customStyle="1" w:styleId="NO">
    <w:name w:val="NO"/>
    <w:basedOn w:val="Normal"/>
    <w:rsid w:val="00A63CA6"/>
    <w:pPr>
      <w:keepLines/>
      <w:ind w:left="1135" w:hanging="851"/>
    </w:pPr>
  </w:style>
  <w:style w:type="paragraph" w:styleId="TOC9">
    <w:name w:val="toc 9"/>
    <w:basedOn w:val="TOC8"/>
    <w:semiHidden/>
    <w:rsid w:val="00A63CA6"/>
    <w:pPr>
      <w:ind w:left="1418" w:hanging="1418"/>
    </w:pPr>
  </w:style>
  <w:style w:type="paragraph" w:customStyle="1" w:styleId="EX">
    <w:name w:val="EX"/>
    <w:basedOn w:val="Normal"/>
    <w:rsid w:val="00A63CA6"/>
    <w:pPr>
      <w:keepLines/>
      <w:ind w:left="1702" w:hanging="1418"/>
    </w:pPr>
  </w:style>
  <w:style w:type="paragraph" w:customStyle="1" w:styleId="FP">
    <w:name w:val="FP"/>
    <w:basedOn w:val="Normal"/>
    <w:rsid w:val="00A63CA6"/>
    <w:pPr>
      <w:spacing w:after="0"/>
    </w:pPr>
  </w:style>
  <w:style w:type="paragraph" w:customStyle="1" w:styleId="LD">
    <w:name w:val="LD"/>
    <w:rsid w:val="00A63C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63CA6"/>
    <w:pPr>
      <w:spacing w:after="0"/>
    </w:pPr>
  </w:style>
  <w:style w:type="paragraph" w:customStyle="1" w:styleId="EW">
    <w:name w:val="EW"/>
    <w:basedOn w:val="EX"/>
    <w:rsid w:val="00A63CA6"/>
    <w:pPr>
      <w:spacing w:after="0"/>
    </w:pPr>
  </w:style>
  <w:style w:type="paragraph" w:styleId="TOC6">
    <w:name w:val="toc 6"/>
    <w:basedOn w:val="TOC5"/>
    <w:next w:val="Normal"/>
    <w:semiHidden/>
    <w:rsid w:val="00A63CA6"/>
    <w:pPr>
      <w:ind w:left="1985" w:hanging="1985"/>
    </w:pPr>
  </w:style>
  <w:style w:type="paragraph" w:styleId="TOC7">
    <w:name w:val="toc 7"/>
    <w:basedOn w:val="TOC6"/>
    <w:next w:val="Normal"/>
    <w:semiHidden/>
    <w:rsid w:val="00A63CA6"/>
    <w:pPr>
      <w:ind w:left="2268" w:hanging="2268"/>
    </w:pPr>
  </w:style>
  <w:style w:type="paragraph" w:styleId="ListBullet2">
    <w:name w:val="List Bullet 2"/>
    <w:basedOn w:val="ListBullet"/>
    <w:semiHidden/>
    <w:rsid w:val="00A63CA6"/>
    <w:pPr>
      <w:ind w:left="851"/>
    </w:pPr>
  </w:style>
  <w:style w:type="paragraph" w:styleId="ListBullet3">
    <w:name w:val="List Bullet 3"/>
    <w:basedOn w:val="ListBullet2"/>
    <w:semiHidden/>
    <w:rsid w:val="00A63CA6"/>
    <w:pPr>
      <w:ind w:left="1135"/>
    </w:pPr>
  </w:style>
  <w:style w:type="paragraph" w:styleId="ListNumber">
    <w:name w:val="List Number"/>
    <w:basedOn w:val="List"/>
    <w:semiHidden/>
    <w:rsid w:val="00A63CA6"/>
  </w:style>
  <w:style w:type="paragraph" w:customStyle="1" w:styleId="EQ">
    <w:name w:val="EQ"/>
    <w:basedOn w:val="Normal"/>
    <w:next w:val="Normal"/>
    <w:rsid w:val="00A63C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C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C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C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3CA6"/>
    <w:pPr>
      <w:jc w:val="right"/>
    </w:pPr>
  </w:style>
  <w:style w:type="paragraph" w:customStyle="1" w:styleId="H6">
    <w:name w:val="H6"/>
    <w:basedOn w:val="Heading5"/>
    <w:next w:val="Normal"/>
    <w:rsid w:val="00A63C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CA6"/>
    <w:pPr>
      <w:ind w:left="851" w:hanging="851"/>
    </w:pPr>
  </w:style>
  <w:style w:type="paragraph" w:customStyle="1" w:styleId="TAL">
    <w:name w:val="TAL"/>
    <w:basedOn w:val="Normal"/>
    <w:rsid w:val="00A63C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C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63C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63C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63C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63CA6"/>
    <w:pPr>
      <w:framePr w:wrap="notBeside" w:y="16161"/>
    </w:pPr>
  </w:style>
  <w:style w:type="character" w:customStyle="1" w:styleId="ZGSM">
    <w:name w:val="ZGSM"/>
    <w:rsid w:val="00A63CA6"/>
  </w:style>
  <w:style w:type="paragraph" w:styleId="List2">
    <w:name w:val="List 2"/>
    <w:basedOn w:val="List"/>
    <w:semiHidden/>
    <w:rsid w:val="00A63CA6"/>
    <w:pPr>
      <w:ind w:left="851"/>
    </w:pPr>
  </w:style>
  <w:style w:type="paragraph" w:customStyle="1" w:styleId="ZG">
    <w:name w:val="ZG"/>
    <w:rsid w:val="00A63C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63CA6"/>
    <w:pPr>
      <w:ind w:left="1135"/>
    </w:pPr>
  </w:style>
  <w:style w:type="paragraph" w:styleId="List4">
    <w:name w:val="List 4"/>
    <w:basedOn w:val="List3"/>
    <w:semiHidden/>
    <w:rsid w:val="00A63CA6"/>
    <w:pPr>
      <w:ind w:left="1418"/>
    </w:pPr>
  </w:style>
  <w:style w:type="paragraph" w:styleId="List5">
    <w:name w:val="List 5"/>
    <w:basedOn w:val="List4"/>
    <w:semiHidden/>
    <w:rsid w:val="00A63CA6"/>
    <w:pPr>
      <w:ind w:left="1702"/>
    </w:pPr>
  </w:style>
  <w:style w:type="paragraph" w:customStyle="1" w:styleId="EditorsNote">
    <w:name w:val="Editor's Note"/>
    <w:basedOn w:val="NO"/>
    <w:rsid w:val="00A63CA6"/>
    <w:rPr>
      <w:color w:val="FF0000"/>
    </w:rPr>
  </w:style>
  <w:style w:type="paragraph" w:styleId="List">
    <w:name w:val="List"/>
    <w:basedOn w:val="Normal"/>
    <w:semiHidden/>
    <w:rsid w:val="00A63CA6"/>
    <w:pPr>
      <w:ind w:left="568" w:hanging="284"/>
    </w:pPr>
  </w:style>
  <w:style w:type="paragraph" w:styleId="ListBullet">
    <w:name w:val="List Bullet"/>
    <w:basedOn w:val="List"/>
    <w:semiHidden/>
    <w:rsid w:val="00A63CA6"/>
  </w:style>
  <w:style w:type="paragraph" w:styleId="ListBullet4">
    <w:name w:val="List Bullet 4"/>
    <w:basedOn w:val="ListBullet3"/>
    <w:semiHidden/>
    <w:rsid w:val="00A63CA6"/>
    <w:pPr>
      <w:ind w:left="1418"/>
    </w:pPr>
  </w:style>
  <w:style w:type="paragraph" w:styleId="ListBullet5">
    <w:name w:val="List Bullet 5"/>
    <w:basedOn w:val="ListBullet4"/>
    <w:semiHidden/>
    <w:rsid w:val="00A63CA6"/>
    <w:pPr>
      <w:ind w:left="1702"/>
    </w:pPr>
  </w:style>
  <w:style w:type="paragraph" w:customStyle="1" w:styleId="B2">
    <w:name w:val="B2"/>
    <w:basedOn w:val="List2"/>
    <w:rsid w:val="00A63CA6"/>
  </w:style>
  <w:style w:type="paragraph" w:customStyle="1" w:styleId="B3">
    <w:name w:val="B3"/>
    <w:basedOn w:val="List3"/>
    <w:rsid w:val="00A63CA6"/>
  </w:style>
  <w:style w:type="paragraph" w:customStyle="1" w:styleId="B4">
    <w:name w:val="B4"/>
    <w:basedOn w:val="List4"/>
    <w:rsid w:val="00A63CA6"/>
  </w:style>
  <w:style w:type="paragraph" w:customStyle="1" w:styleId="B5">
    <w:name w:val="B5"/>
    <w:basedOn w:val="List5"/>
    <w:rsid w:val="00A63CA6"/>
  </w:style>
  <w:style w:type="paragraph" w:customStyle="1" w:styleId="ZTD">
    <w:name w:val="ZTD"/>
    <w:basedOn w:val="ZB"/>
    <w:rsid w:val="00A63C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1">
    <w:name w:val="列表段落1"/>
    <w:aliases w:val="List Paragraph,- Bullets,목록 단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,列,リスト"/>
    <w:basedOn w:val="Normal"/>
    <w:link w:val="10"/>
    <w:uiPriority w:val="34"/>
    <w:qFormat/>
    <w:rsid w:val="00BF5726"/>
    <w:pPr>
      <w:ind w:left="720"/>
    </w:pPr>
  </w:style>
  <w:style w:type="table" w:styleId="TableGrid">
    <w:name w:val="Table Grid"/>
    <w:basedOn w:val="TableNormal"/>
    <w:rsid w:val="00CE684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86791"/>
    <w:pPr>
      <w:overflowPunct w:val="0"/>
      <w:autoSpaceDE w:val="0"/>
      <w:autoSpaceDN w:val="0"/>
      <w:adjustRightInd w:val="0"/>
      <w:textAlignment w:val="baseline"/>
    </w:pPr>
    <w:rPr>
      <w:lang w:val="en-GB" w:eastAsia="ko-KR"/>
    </w:rPr>
  </w:style>
  <w:style w:type="character" w:customStyle="1" w:styleId="10">
    <w:name w:val="列表段落 字符1"/>
    <w:aliases w:val="列出段落 字符,- Bullets 字符1,목록 단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1"/>
    <w:link w:val="1"/>
    <w:uiPriority w:val="34"/>
    <w:qFormat/>
    <w:rsid w:val="003D591D"/>
    <w:rPr>
      <w:lang w:val="en-GB" w:eastAsia="ko-KR"/>
    </w:rPr>
  </w:style>
  <w:style w:type="paragraph" w:styleId="Revision">
    <w:name w:val="Revision"/>
    <w:hidden/>
    <w:uiPriority w:val="99"/>
    <w:semiHidden/>
    <w:rsid w:val="0013324B"/>
    <w:rPr>
      <w:lang w:val="en-GB" w:eastAsia="ko-KR"/>
    </w:rPr>
  </w:style>
  <w:style w:type="character" w:customStyle="1" w:styleId="a0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uiPriority w:val="34"/>
    <w:qFormat/>
    <w:locked/>
    <w:rsid w:val="00627901"/>
  </w:style>
  <w:style w:type="character" w:customStyle="1" w:styleId="contentpasted0">
    <w:name w:val="contentpasted0"/>
    <w:rsid w:val="004333AF"/>
  </w:style>
  <w:style w:type="paragraph" w:styleId="ListParagraph">
    <w:name w:val="List Paragraph"/>
    <w:basedOn w:val="Normal"/>
    <w:uiPriority w:val="34"/>
    <w:qFormat/>
    <w:rsid w:val="00770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80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9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9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8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6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23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50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19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7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59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66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5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4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54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12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1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20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1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2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F69B2-3101-404E-B699-B2FC6ECC6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184</Words>
  <Characters>1134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Hudan (Danica)</dc:creator>
  <cp:keywords/>
  <cp:lastModifiedBy>MCC: CR0576</cp:lastModifiedBy>
  <cp:revision>13</cp:revision>
  <cp:lastPrinted>2002-04-23T01:10:00Z</cp:lastPrinted>
  <dcterms:created xsi:type="dcterms:W3CDTF">2023-11-15T15:25:00Z</dcterms:created>
  <dcterms:modified xsi:type="dcterms:W3CDTF">2024-01-17T17:12:00Z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(3)CEorpWOhWhK1X5XYptjikbCgd4+2ruyRUA+9o6FVy6cWwRFTns8FoQZYWiE6dGHdffoj3IIX
5SfyxtzrB1psYRmqWtz4lzaYBHkw9ri5JBEZCJm7IG35ZOPb9a8j0x3VX/ySokIX4ulr3x9S
zXBu71tYCPL+9HGJfdTAJQ2y/UwMPxhE/9FX+8I5qz8NfG9nWb93DR/ertcnb6kok4l1QPVd
3K/BMnJlrzi4xZfk4U</vt:lpwstr>
  </property>
  <property fmtid="{D5CDD505-2E9C-101B-9397-08002B2CF9AE}" pid="4" name="_2015_ms_pID_7253431">
    <vt:lpwstr>U23rr0rzKQq4uWHkSYdxk3E4fCCR6XzhAxIKXzpAxdkmFCHsioxBT5
/fGB13xSIXjDyLzTMb+OzLdviXCJqx8lrKzpxqL7fO3S13Hkv72o4YtfHOBPTzUAL5Or402h
3tvZqxq82OcmvDlUpw4h9dnvyIC13yGfBNJH+IbvWxmS3xUMEkgjXKU+1Mft4j23ICu8uhV1
sgt9yhqW/dw9+UtY5q1g7sW0plZ1nItzlwP0</vt:lpwstr>
  </property>
  <property fmtid="{D5CDD505-2E9C-101B-9397-08002B2CF9AE}" pid="5" name="_2015_ms_pID_7253432">
    <vt:lpwstr>qg4NMXJGD9ng2AcJpwKlx7s=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2023-08-25T06:51:52Z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76736cf6-69dc-41fd-a434-94f8504b80be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1698941888</vt:lpwstr>
  </property>
</Properties>
</file>