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93A51" w14:textId="447DBEBC" w:rsidR="00C02F18" w:rsidRPr="00C02F18" w:rsidRDefault="00C02F18" w:rsidP="00C02F18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8"/>
          <w:szCs w:val="28"/>
        </w:rPr>
      </w:pPr>
      <w:r w:rsidRPr="00C02F18">
        <w:rPr>
          <w:rFonts w:ascii="Arial" w:eastAsia="DengXian" w:hAnsi="Arial"/>
          <w:b/>
          <w:noProof/>
          <w:sz w:val="28"/>
          <w:szCs w:val="28"/>
        </w:rPr>
        <w:t>3GPP TSG-RAN WG1 Meeting #116</w:t>
      </w:r>
      <w:r w:rsidRPr="00C02F18">
        <w:rPr>
          <w:rFonts w:ascii="Arial" w:eastAsia="DengXian" w:hAnsi="Arial"/>
          <w:b/>
          <w:noProof/>
          <w:sz w:val="28"/>
          <w:szCs w:val="28"/>
        </w:rPr>
        <w:tab/>
        <w:t>R1-240001</w:t>
      </w:r>
      <w:r>
        <w:rPr>
          <w:rFonts w:ascii="Arial" w:eastAsia="DengXian" w:hAnsi="Arial"/>
          <w:b/>
          <w:noProof/>
          <w:sz w:val="28"/>
          <w:szCs w:val="28"/>
        </w:rPr>
        <w:t>5</w:t>
      </w:r>
    </w:p>
    <w:p w14:paraId="1C3EFE42" w14:textId="77777777" w:rsidR="00C02F18" w:rsidRPr="00C02F18" w:rsidRDefault="00C02F18" w:rsidP="00C02F18">
      <w:pPr>
        <w:spacing w:after="120"/>
        <w:outlineLvl w:val="0"/>
        <w:rPr>
          <w:rFonts w:ascii="Arial" w:eastAsia="DengXian" w:hAnsi="Arial"/>
          <w:b/>
          <w:noProof/>
          <w:sz w:val="28"/>
          <w:szCs w:val="28"/>
        </w:rPr>
      </w:pPr>
      <w:r w:rsidRPr="00C02F18">
        <w:rPr>
          <w:rFonts w:ascii="Arial" w:hAnsi="Arial" w:cs="Arial"/>
          <w:b/>
          <w:sz w:val="28"/>
          <w:szCs w:val="28"/>
        </w:rPr>
        <w:t>Athens, Greece, 26</w:t>
      </w:r>
      <w:r w:rsidRPr="00C02F18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C02F18">
        <w:rPr>
          <w:rFonts w:ascii="Arial" w:hAnsi="Arial" w:cs="Arial"/>
          <w:b/>
          <w:sz w:val="28"/>
          <w:szCs w:val="28"/>
        </w:rPr>
        <w:t xml:space="preserve"> February – 1</w:t>
      </w:r>
      <w:r w:rsidRPr="00C02F18">
        <w:rPr>
          <w:rFonts w:ascii="Arial" w:hAnsi="Arial" w:cs="Arial"/>
          <w:b/>
          <w:sz w:val="28"/>
          <w:szCs w:val="28"/>
          <w:vertAlign w:val="superscript"/>
        </w:rPr>
        <w:t>st</w:t>
      </w:r>
      <w:r w:rsidRPr="00C02F18">
        <w:rPr>
          <w:rFonts w:ascii="Arial" w:hAnsi="Arial" w:cs="Arial"/>
          <w:b/>
          <w:sz w:val="28"/>
          <w:szCs w:val="28"/>
        </w:rPr>
        <w:t xml:space="preserve"> March, 2024</w:t>
      </w:r>
    </w:p>
    <w:p w14:paraId="37ACF2BC" w14:textId="77777777" w:rsidR="00C02F18" w:rsidRPr="00C02F18" w:rsidRDefault="00C02F18" w:rsidP="00C02F18">
      <w:pPr>
        <w:tabs>
          <w:tab w:val="right" w:pos="9639"/>
        </w:tabs>
        <w:spacing w:after="0"/>
        <w:rPr>
          <w:rFonts w:ascii="Arial" w:eastAsia="DengXian" w:hAnsi="Arial"/>
          <w:b/>
          <w:noProof/>
          <w:sz w:val="24"/>
        </w:rPr>
      </w:pPr>
    </w:p>
    <w:p w14:paraId="551135E8" w14:textId="77777777" w:rsidR="00935F54" w:rsidRDefault="00C02F18">
      <w:pPr>
        <w:pStyle w:val="3gpptitlecitytdocnumber"/>
        <w:outlineLvl w:val="0"/>
        <w:rPr>
          <w:rFonts w:eastAsia="SimSun"/>
          <w:lang w:val="en-US" w:eastAsia="zh-CN"/>
        </w:rPr>
      </w:pPr>
      <w:r>
        <w:t>3</w:t>
      </w:r>
      <w:r>
        <w:t>GPP TSG-RAN WG3 Meeting #</w:t>
      </w:r>
      <w:r>
        <w:rPr>
          <w:rFonts w:eastAsia="SimSun" w:hint="eastAsia"/>
        </w:rPr>
        <w:t>12</w:t>
      </w:r>
      <w:r>
        <w:rPr>
          <w:rFonts w:eastAsia="SimSun"/>
        </w:rPr>
        <w:t>2</w:t>
      </w:r>
      <w:r>
        <w:tab/>
        <w:t>R3-23</w:t>
      </w:r>
      <w:r>
        <w:rPr>
          <w:rFonts w:eastAsia="SimSun" w:hint="eastAsia"/>
          <w:lang w:val="en-US" w:eastAsia="zh-CN"/>
        </w:rPr>
        <w:t>7745</w:t>
      </w:r>
    </w:p>
    <w:p w14:paraId="104DDB4D" w14:textId="77777777" w:rsidR="00935F54" w:rsidRDefault="00C02F18">
      <w:pPr>
        <w:pStyle w:val="3gpptitlecitytdocnumber"/>
        <w:outlineLvl w:val="0"/>
      </w:pPr>
      <w:r>
        <w:rPr>
          <w:rFonts w:eastAsia="SimSun" w:hint="eastAsia"/>
          <w:lang w:val="en-US" w:eastAsia="zh-CN"/>
        </w:rPr>
        <w:t>Chicago</w:t>
      </w:r>
      <w:r>
        <w:rPr>
          <w:rFonts w:eastAsia="SimSun" w:hint="eastAsia"/>
        </w:rPr>
        <w:t>,</w:t>
      </w:r>
      <w:r>
        <w:rPr>
          <w:rFonts w:eastAsia="SimSun" w:hint="eastAsia"/>
          <w:lang w:val="en-US" w:eastAsia="zh-CN"/>
        </w:rPr>
        <w:t xml:space="preserve"> USA,</w:t>
      </w:r>
      <w:r>
        <w:t xml:space="preserve"> 13 - 17 November 2023</w:t>
      </w:r>
    </w:p>
    <w:p w14:paraId="15E2E088" w14:textId="77777777" w:rsidR="00935F54" w:rsidRDefault="00935F54">
      <w:pPr>
        <w:spacing w:after="60"/>
        <w:ind w:left="1985" w:hanging="1985"/>
        <w:rPr>
          <w:rFonts w:ascii="Arial" w:hAnsi="Arial" w:cs="Arial"/>
          <w:b/>
        </w:rPr>
      </w:pPr>
    </w:p>
    <w:p w14:paraId="3BCC86CA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/>
          <w:lang w:val="en-US" w:eastAsia="zh-CN"/>
        </w:rPr>
        <w:t>Reply to LS on AI/ML Core Network enhancements</w:t>
      </w:r>
    </w:p>
    <w:p w14:paraId="305BD4DE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R3-237155/</w:t>
      </w:r>
      <w:r>
        <w:rPr>
          <w:rFonts w:ascii="Arial" w:hAnsi="Arial" w:cs="Arial" w:hint="eastAsia"/>
          <w:b/>
          <w:bCs/>
        </w:rPr>
        <w:t>S</w:t>
      </w:r>
      <w:r>
        <w:rPr>
          <w:rFonts w:ascii="Arial" w:eastAsia="SimSun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</w:rPr>
        <w:t>-23</w:t>
      </w:r>
      <w:r>
        <w:rPr>
          <w:rFonts w:ascii="Arial" w:eastAsia="SimSun" w:hAnsi="Arial" w:cs="Arial" w:hint="eastAsia"/>
          <w:b/>
          <w:bCs/>
          <w:lang w:val="en-US" w:eastAsia="zh-CN"/>
        </w:rPr>
        <w:t>11921</w:t>
      </w:r>
    </w:p>
    <w:p w14:paraId="4E020830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>
        <w:rPr>
          <w:rFonts w:ascii="Arial" w:eastAsia="SimSun" w:hAnsi="Arial" w:cs="Arial" w:hint="eastAsia"/>
          <w:b/>
          <w:bCs/>
          <w:lang w:val="en-US" w:eastAsia="zh-CN"/>
        </w:rPr>
        <w:t>9</w:t>
      </w:r>
    </w:p>
    <w:bookmarkEnd w:id="2"/>
    <w:bookmarkEnd w:id="3"/>
    <w:bookmarkEnd w:id="4"/>
    <w:p w14:paraId="3F00F47A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N/A</w:t>
      </w:r>
    </w:p>
    <w:p w14:paraId="22AFBA66" w14:textId="77777777" w:rsidR="00935F54" w:rsidRDefault="00935F54">
      <w:pPr>
        <w:spacing w:after="60"/>
        <w:ind w:left="1985" w:hanging="1985"/>
        <w:rPr>
          <w:rFonts w:ascii="Arial" w:hAnsi="Arial" w:cs="Arial"/>
          <w:b/>
        </w:rPr>
      </w:pPr>
    </w:p>
    <w:p w14:paraId="4A8E98DF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B8B773B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SA2</w:t>
      </w:r>
    </w:p>
    <w:p w14:paraId="1069F292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lang w:val="en-US" w:eastAsia="zh-CN"/>
        </w:rPr>
        <w:t>TSG RAN, RAN1, RAN2, TSG SA</w:t>
      </w:r>
    </w:p>
    <w:bookmarkEnd w:id="5"/>
    <w:bookmarkEnd w:id="6"/>
    <w:p w14:paraId="4B8B803D" w14:textId="77777777" w:rsidR="00935F54" w:rsidRDefault="00935F54">
      <w:pPr>
        <w:spacing w:after="60"/>
        <w:ind w:left="1985" w:hanging="1985"/>
        <w:rPr>
          <w:rFonts w:ascii="Arial" w:hAnsi="Arial" w:cs="Arial"/>
          <w:bCs/>
        </w:rPr>
      </w:pPr>
    </w:p>
    <w:p w14:paraId="41C37CA7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lang w:val="es-ES"/>
        </w:rPr>
        <w:t xml:space="preserve">Contact </w:t>
      </w:r>
      <w:proofErr w:type="spellStart"/>
      <w:r>
        <w:rPr>
          <w:rFonts w:ascii="Arial" w:hAnsi="Arial" w:cs="Arial"/>
          <w:b/>
          <w:lang w:val="es-ES"/>
        </w:rPr>
        <w:t>person</w:t>
      </w:r>
      <w:proofErr w:type="spellEnd"/>
      <w:r>
        <w:rPr>
          <w:rFonts w:ascii="Arial" w:hAnsi="Arial" w:cs="Arial"/>
          <w:b/>
          <w:lang w:val="es-ES"/>
        </w:rPr>
        <w:t>:</w:t>
      </w:r>
      <w:r>
        <w:rPr>
          <w:rFonts w:ascii="Arial" w:hAnsi="Arial" w:cs="Arial"/>
          <w:b/>
          <w:bCs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Jiajun Chen</w:t>
      </w:r>
    </w:p>
    <w:p w14:paraId="0391DA01" w14:textId="77777777" w:rsidR="00935F54" w:rsidRDefault="00C02F18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val="es-ES"/>
        </w:rPr>
        <w:tab/>
      </w:r>
      <w:r>
        <w:rPr>
          <w:rFonts w:ascii="Arial" w:eastAsia="SimSun" w:hAnsi="Arial" w:cs="Arial" w:hint="eastAsia"/>
          <w:lang w:val="en-US" w:eastAsia="zh-CN"/>
        </w:rPr>
        <w:t>Chen.jiajun1</w:t>
      </w:r>
      <w:r>
        <w:rPr>
          <w:rFonts w:ascii="Arial" w:hAnsi="Arial" w:cs="Arial"/>
          <w:lang w:val="es-ES"/>
        </w:rPr>
        <w:t>(at)</w:t>
      </w:r>
      <w:proofErr w:type="spellStart"/>
      <w:r>
        <w:rPr>
          <w:rFonts w:ascii="Arial" w:eastAsia="SimSun" w:hAnsi="Arial" w:cs="Arial" w:hint="eastAsia"/>
          <w:lang w:val="en-US" w:eastAsia="zh-CN"/>
        </w:rPr>
        <w:t>zte</w:t>
      </w:r>
      <w:proofErr w:type="spellEnd"/>
      <w:r>
        <w:rPr>
          <w:rFonts w:ascii="Arial" w:hAnsi="Arial" w:cs="Arial"/>
          <w:lang w:val="es-ES"/>
        </w:rPr>
        <w:t>.</w:t>
      </w:r>
      <w:proofErr w:type="spellStart"/>
      <w:r>
        <w:rPr>
          <w:rFonts w:ascii="Arial" w:hAnsi="Arial" w:cs="Arial"/>
          <w:lang w:val="es-ES"/>
        </w:rPr>
        <w:t>com</w:t>
      </w:r>
      <w:proofErr w:type="spellEnd"/>
      <w:r>
        <w:rPr>
          <w:rFonts w:ascii="Arial" w:eastAsia="SimSun" w:hAnsi="Arial" w:cs="Arial" w:hint="eastAsia"/>
          <w:lang w:val="en-US" w:eastAsia="zh-CN"/>
        </w:rPr>
        <w:t>.</w:t>
      </w:r>
      <w:proofErr w:type="spellStart"/>
      <w:r>
        <w:rPr>
          <w:rFonts w:ascii="Arial" w:eastAsia="SimSun" w:hAnsi="Arial" w:cs="Arial" w:hint="eastAsia"/>
          <w:lang w:val="en-US" w:eastAsia="zh-CN"/>
        </w:rPr>
        <w:t>cn</w:t>
      </w:r>
      <w:proofErr w:type="spellEnd"/>
    </w:p>
    <w:p w14:paraId="0D6508D8" w14:textId="77777777" w:rsidR="00935F54" w:rsidRDefault="00C02F18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78110DF2" w14:textId="77777777" w:rsidR="00935F54" w:rsidRDefault="00C02F1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151080E" w14:textId="77777777" w:rsidR="00935F54" w:rsidRDefault="00935F54">
      <w:pPr>
        <w:spacing w:after="60"/>
        <w:ind w:left="1985" w:hanging="1985"/>
        <w:rPr>
          <w:rFonts w:ascii="Arial" w:hAnsi="Arial" w:cs="Arial"/>
          <w:b/>
        </w:rPr>
      </w:pPr>
    </w:p>
    <w:p w14:paraId="5CAEE6C3" w14:textId="77777777" w:rsidR="00935F54" w:rsidRDefault="00C02F1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CD7B356" w14:textId="77777777" w:rsidR="00935F54" w:rsidRDefault="00935F54">
      <w:pPr>
        <w:rPr>
          <w:rFonts w:ascii="Arial" w:hAnsi="Arial" w:cs="Arial"/>
        </w:rPr>
      </w:pPr>
    </w:p>
    <w:p w14:paraId="3A07C4AE" w14:textId="77777777" w:rsidR="00935F54" w:rsidRDefault="00C02F18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57112A44" w14:textId="77777777" w:rsidR="00935F54" w:rsidRDefault="00C02F1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SA2 for the LS in R3-237155 (S2-2311921) on AI/ML Core network enhancements for Rel-19.</w:t>
      </w:r>
    </w:p>
    <w:p w14:paraId="488F517D" w14:textId="77777777" w:rsidR="00935F54" w:rsidRDefault="00C02F18">
      <w:pPr>
        <w:rPr>
          <w:rFonts w:ascii="Arial" w:hAnsi="Arial" w:cs="Arial"/>
          <w:lang w:val="en-US" w:eastAsia="zh-CN"/>
        </w:rPr>
      </w:pPr>
      <w:r>
        <w:rPr>
          <w:rFonts w:ascii="Arial" w:eastAsia="SimSun" w:hAnsi="Arial" w:cs="Arial" w:hint="eastAsia"/>
          <w:b/>
          <w:bCs/>
          <w:lang w:val="en-US" w:eastAsia="zh-CN"/>
        </w:rPr>
        <w:t>SA2</w:t>
      </w:r>
      <w:r>
        <w:rPr>
          <w:rFonts w:ascii="Arial" w:eastAsia="SimSun" w:hAnsi="Arial" w:cs="Arial"/>
          <w:b/>
          <w:bCs/>
          <w:lang w:val="en-US" w:eastAsia="zh-CN"/>
        </w:rPr>
        <w:t>’</w:t>
      </w:r>
      <w:r>
        <w:rPr>
          <w:rFonts w:ascii="Arial" w:eastAsia="SimSun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</w:rPr>
        <w:t xml:space="preserve"> Question:</w:t>
      </w:r>
      <w:r>
        <w:rPr>
          <w:rFonts w:ascii="Arial" w:hAnsi="Arial" w:cs="Arial"/>
        </w:rPr>
        <w:t xml:space="preserve"> SA WG2 is asking TSG RAN and RAN WGs to provide feedback on whether there is any requirement for SA2 to support AI/ML for air interface and NG-RAN in RAN.</w:t>
      </w:r>
    </w:p>
    <w:p w14:paraId="3D35F9A2" w14:textId="77777777" w:rsidR="00935F54" w:rsidRDefault="00C02F18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bCs/>
          <w:lang w:val="en-US" w:eastAsia="zh-CN"/>
        </w:rPr>
        <w:t>RAN3</w:t>
      </w:r>
      <w:r>
        <w:rPr>
          <w:rFonts w:ascii="Arial" w:hAnsi="Arial" w:cs="Arial"/>
          <w:b/>
          <w:bCs/>
          <w:lang w:val="en-US" w:eastAsia="zh-CN"/>
        </w:rPr>
        <w:t>’</w:t>
      </w:r>
      <w:r>
        <w:rPr>
          <w:rFonts w:ascii="Arial" w:hAnsi="Arial" w:cs="Arial" w:hint="eastAsia"/>
          <w:b/>
          <w:bCs/>
          <w:lang w:val="en-US" w:eastAsia="zh-CN"/>
        </w:rPr>
        <w:t>s Answer: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 Rel-18,</w:t>
      </w:r>
      <w:r>
        <w:rPr>
          <w:rFonts w:ascii="Arial" w:hAnsi="Arial" w:cs="Arial" w:hint="eastAsia"/>
          <w:lang w:val="en-US" w:eastAsia="zh-CN"/>
        </w:rPr>
        <w:t xml:space="preserve"> RAN3 </w:t>
      </w:r>
      <w:r>
        <w:rPr>
          <w:rFonts w:ascii="Arial" w:hAnsi="Arial" w:cs="Arial"/>
          <w:lang w:val="en-US" w:eastAsia="zh-CN"/>
        </w:rPr>
        <w:t>has not identified any requirement for SA2 to support AI/ML for NG-RAN.</w:t>
      </w:r>
    </w:p>
    <w:p w14:paraId="5AB691CB" w14:textId="77777777" w:rsidR="00935F54" w:rsidRDefault="00C02F18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2903FFB3" w14:textId="77777777" w:rsidR="00935F54" w:rsidRDefault="00C02F18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SA2:</w:t>
      </w:r>
    </w:p>
    <w:p w14:paraId="19753F89" w14:textId="77777777" w:rsidR="00935F54" w:rsidRDefault="00C02F18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SA2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42132583" w14:textId="77777777" w:rsidR="00935F54" w:rsidRDefault="00C02F18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7392FC03" w14:textId="77777777" w:rsidR="00935F54" w:rsidRDefault="00C02F18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>26 February - 1 March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Athens, GR</w:t>
      </w:r>
    </w:p>
    <w:p w14:paraId="68DAEEBB" w14:textId="77777777" w:rsidR="00935F54" w:rsidRDefault="00C02F18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#123bis</w:t>
      </w:r>
      <w:r>
        <w:rPr>
          <w:rFonts w:ascii="Arial" w:hAnsi="Arial" w:cs="Arial" w:hint="eastAsia"/>
          <w:szCs w:val="22"/>
          <w:lang w:val="en-US" w:eastAsia="zh-CN"/>
        </w:rPr>
        <w:tab/>
        <w:t>15 April - 19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  <w:t>China</w:t>
      </w:r>
    </w:p>
    <w:p w14:paraId="32056EA6" w14:textId="77777777" w:rsidR="00935F54" w:rsidRDefault="00935F54"/>
    <w:p w14:paraId="1572B3AB" w14:textId="77777777" w:rsidR="00935F54" w:rsidRDefault="00935F54"/>
    <w:sectPr w:rsidR="00935F54">
      <w:headerReference w:type="default" r:id="rId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4CAD4" w14:textId="77777777" w:rsidR="00C02F18" w:rsidRDefault="00C02F18">
      <w:pPr>
        <w:spacing w:after="0"/>
      </w:pPr>
      <w:r>
        <w:separator/>
      </w:r>
    </w:p>
  </w:endnote>
  <w:endnote w:type="continuationSeparator" w:id="0">
    <w:p w14:paraId="3F65D916" w14:textId="77777777" w:rsidR="00C02F18" w:rsidRDefault="00C02F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94DDA" w14:textId="77777777" w:rsidR="00935F54" w:rsidRDefault="00C02F18">
      <w:pPr>
        <w:spacing w:after="0"/>
      </w:pPr>
      <w:r>
        <w:separator/>
      </w:r>
    </w:p>
  </w:footnote>
  <w:footnote w:type="continuationSeparator" w:id="0">
    <w:p w14:paraId="5AD07BDC" w14:textId="77777777" w:rsidR="00935F54" w:rsidRDefault="00C02F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659C" w14:textId="77777777" w:rsidR="00935F54" w:rsidRDefault="00C02F1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8F711CE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4F77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3735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366B"/>
    <w:rsid w:val="00376EE0"/>
    <w:rsid w:val="00392B19"/>
    <w:rsid w:val="00396631"/>
    <w:rsid w:val="003A4E1D"/>
    <w:rsid w:val="003A5266"/>
    <w:rsid w:val="003A7B31"/>
    <w:rsid w:val="003B597F"/>
    <w:rsid w:val="003B7609"/>
    <w:rsid w:val="003C12C0"/>
    <w:rsid w:val="003D15E8"/>
    <w:rsid w:val="003E1A36"/>
    <w:rsid w:val="003F54CE"/>
    <w:rsid w:val="0040623E"/>
    <w:rsid w:val="004165D0"/>
    <w:rsid w:val="004174C7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413D7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1B3A"/>
    <w:rsid w:val="00695808"/>
    <w:rsid w:val="006A5614"/>
    <w:rsid w:val="006B46FB"/>
    <w:rsid w:val="006C0AAE"/>
    <w:rsid w:val="006D56BC"/>
    <w:rsid w:val="006E21FB"/>
    <w:rsid w:val="006E74F4"/>
    <w:rsid w:val="00703F85"/>
    <w:rsid w:val="0071052A"/>
    <w:rsid w:val="00711130"/>
    <w:rsid w:val="0071135C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A7014"/>
    <w:rsid w:val="008B1F20"/>
    <w:rsid w:val="008C4751"/>
    <w:rsid w:val="008F686C"/>
    <w:rsid w:val="009017EE"/>
    <w:rsid w:val="00913222"/>
    <w:rsid w:val="00916443"/>
    <w:rsid w:val="00917C9F"/>
    <w:rsid w:val="0092471C"/>
    <w:rsid w:val="00935F54"/>
    <w:rsid w:val="00936638"/>
    <w:rsid w:val="00955FBC"/>
    <w:rsid w:val="00972525"/>
    <w:rsid w:val="009777D9"/>
    <w:rsid w:val="009824D9"/>
    <w:rsid w:val="00991B79"/>
    <w:rsid w:val="00991B88"/>
    <w:rsid w:val="00995252"/>
    <w:rsid w:val="00996397"/>
    <w:rsid w:val="009A1081"/>
    <w:rsid w:val="009A579D"/>
    <w:rsid w:val="009C5666"/>
    <w:rsid w:val="009E0762"/>
    <w:rsid w:val="009E3297"/>
    <w:rsid w:val="009F251D"/>
    <w:rsid w:val="009F734F"/>
    <w:rsid w:val="00A01D9B"/>
    <w:rsid w:val="00A04081"/>
    <w:rsid w:val="00A065D7"/>
    <w:rsid w:val="00A07158"/>
    <w:rsid w:val="00A20AB3"/>
    <w:rsid w:val="00A21256"/>
    <w:rsid w:val="00A246B6"/>
    <w:rsid w:val="00A3732B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6EA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02F18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F7C1F"/>
    <w:rsid w:val="00D03F9A"/>
    <w:rsid w:val="00D104E0"/>
    <w:rsid w:val="00D157AF"/>
    <w:rsid w:val="00D202FA"/>
    <w:rsid w:val="00D35F6F"/>
    <w:rsid w:val="00D427C2"/>
    <w:rsid w:val="00D47AF4"/>
    <w:rsid w:val="00D608C3"/>
    <w:rsid w:val="00D63018"/>
    <w:rsid w:val="00D666F4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64FBB"/>
    <w:rsid w:val="00F75006"/>
    <w:rsid w:val="00F77D84"/>
    <w:rsid w:val="00F9031B"/>
    <w:rsid w:val="00FA55A0"/>
    <w:rsid w:val="00FB6386"/>
    <w:rsid w:val="00FB7DE3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8B927DF"/>
    <w:rsid w:val="0922698B"/>
    <w:rsid w:val="096D3B08"/>
    <w:rsid w:val="0AAC5C68"/>
    <w:rsid w:val="0BCF786E"/>
    <w:rsid w:val="0C7B320A"/>
    <w:rsid w:val="0D2B64A6"/>
    <w:rsid w:val="0D822738"/>
    <w:rsid w:val="0D991370"/>
    <w:rsid w:val="0DA53638"/>
    <w:rsid w:val="0E287CC3"/>
    <w:rsid w:val="0F3A5690"/>
    <w:rsid w:val="1056151D"/>
    <w:rsid w:val="124A2691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35698F"/>
    <w:rsid w:val="1AE210B0"/>
    <w:rsid w:val="1B13341A"/>
    <w:rsid w:val="1DBD04D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66B7D98"/>
    <w:rsid w:val="2937539D"/>
    <w:rsid w:val="294C7E51"/>
    <w:rsid w:val="297A4184"/>
    <w:rsid w:val="298B15E1"/>
    <w:rsid w:val="2A1E7D37"/>
    <w:rsid w:val="2AFD2FC1"/>
    <w:rsid w:val="2D1762A2"/>
    <w:rsid w:val="2DA26188"/>
    <w:rsid w:val="2DDF5304"/>
    <w:rsid w:val="2F51777F"/>
    <w:rsid w:val="2F836F97"/>
    <w:rsid w:val="2F8647E2"/>
    <w:rsid w:val="2FAA2B11"/>
    <w:rsid w:val="302438BC"/>
    <w:rsid w:val="312F4272"/>
    <w:rsid w:val="316D5863"/>
    <w:rsid w:val="331C4E5C"/>
    <w:rsid w:val="345918BE"/>
    <w:rsid w:val="353757F8"/>
    <w:rsid w:val="35B97279"/>
    <w:rsid w:val="35C20E58"/>
    <w:rsid w:val="36A23099"/>
    <w:rsid w:val="36D348F8"/>
    <w:rsid w:val="38456C20"/>
    <w:rsid w:val="391F685C"/>
    <w:rsid w:val="3A286CCF"/>
    <w:rsid w:val="3B007A89"/>
    <w:rsid w:val="3B135B9D"/>
    <w:rsid w:val="3C014CD9"/>
    <w:rsid w:val="3CA42F80"/>
    <w:rsid w:val="3CBE73B6"/>
    <w:rsid w:val="3CF902AC"/>
    <w:rsid w:val="3D032C8A"/>
    <w:rsid w:val="3EC404BB"/>
    <w:rsid w:val="405B42F1"/>
    <w:rsid w:val="41F53C16"/>
    <w:rsid w:val="425E233F"/>
    <w:rsid w:val="42BB570A"/>
    <w:rsid w:val="42F567E9"/>
    <w:rsid w:val="44B25339"/>
    <w:rsid w:val="45C90D81"/>
    <w:rsid w:val="46590363"/>
    <w:rsid w:val="48EC5B2F"/>
    <w:rsid w:val="49AD1BDA"/>
    <w:rsid w:val="4A9E14F2"/>
    <w:rsid w:val="4BD8049E"/>
    <w:rsid w:val="4D152A86"/>
    <w:rsid w:val="4D6F3ED8"/>
    <w:rsid w:val="4E8F3376"/>
    <w:rsid w:val="4EBB2F13"/>
    <w:rsid w:val="51223020"/>
    <w:rsid w:val="51432855"/>
    <w:rsid w:val="52C54EDB"/>
    <w:rsid w:val="538F66BE"/>
    <w:rsid w:val="54AD4D7C"/>
    <w:rsid w:val="554B32AC"/>
    <w:rsid w:val="56E07812"/>
    <w:rsid w:val="56E839A1"/>
    <w:rsid w:val="57AF5BE6"/>
    <w:rsid w:val="58251EA9"/>
    <w:rsid w:val="585E7D20"/>
    <w:rsid w:val="59062030"/>
    <w:rsid w:val="5B0F6FF4"/>
    <w:rsid w:val="5B214836"/>
    <w:rsid w:val="5B6B3ADB"/>
    <w:rsid w:val="5B752EED"/>
    <w:rsid w:val="5CAF78DF"/>
    <w:rsid w:val="5CEF0259"/>
    <w:rsid w:val="5D052891"/>
    <w:rsid w:val="5D6526BA"/>
    <w:rsid w:val="5E6721EE"/>
    <w:rsid w:val="5FBC0B09"/>
    <w:rsid w:val="60CD61E0"/>
    <w:rsid w:val="61433C21"/>
    <w:rsid w:val="63DA169E"/>
    <w:rsid w:val="647F52EC"/>
    <w:rsid w:val="6493584D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1C80B3D"/>
    <w:rsid w:val="72910586"/>
    <w:rsid w:val="749638F4"/>
    <w:rsid w:val="74F01B55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B52AC14"/>
  <w15:docId w15:val="{4EED23C4-3494-40A9-A31D-7E0745AD5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8</TotalTime>
  <Pages>1</Pages>
  <Words>182</Words>
  <Characters>1009</Characters>
  <Application>Microsoft Office Word</Application>
  <DocSecurity>0</DocSecurity>
  <Lines>8</Lines>
  <Paragraphs>2</Paragraphs>
  <ScaleCrop>false</ScaleCrop>
  <Company>Huawei Technologies Co., Ltd.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MCC: CR0576</cp:lastModifiedBy>
  <cp:revision>4</cp:revision>
  <dcterms:created xsi:type="dcterms:W3CDTF">2023-11-15T17:25:00Z</dcterms:created>
  <dcterms:modified xsi:type="dcterms:W3CDTF">2024-01-17T11:56:00Z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37C55770DA2949A288D30447CA4C05D8</vt:lpwstr>
  </property>
  <property fmtid="{D5CDD505-2E9C-101B-9397-08002B2CF9AE}" pid="5" name="CWMad5dcd30834211ee800031da000030da">
    <vt:lpwstr>CWM4hMNwQQu97+l1nerDap9/+d5/qSyRJYKWXJWeyBI1CXrDgXe1wKWm+7JToxNLg0KHLoMhguz+GXGZEjVQxBClg==</vt:lpwstr>
  </property>
</Properties>
</file>