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6EB69FF4"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231043</w:t>
      </w:r>
      <w:r w:rsidR="006139D5">
        <w:rPr>
          <w:rFonts w:ascii="Arial" w:hAnsi="Arial" w:cs="Arial"/>
          <w:b/>
          <w:bCs/>
          <w:sz w:val="24"/>
        </w:rPr>
        <w:t>8</w:t>
      </w:r>
      <w:bookmarkStart w:id="0" w:name="_GoBack"/>
      <w:bookmarkEnd w:id="0"/>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B441" w:rsidR="001E41F3" w:rsidRPr="00410371" w:rsidRDefault="006A3A20" w:rsidP="00547111">
            <w:pPr>
              <w:pStyle w:val="CRCoverPage"/>
              <w:spacing w:after="0"/>
              <w:rPr>
                <w:noProof/>
              </w:rPr>
            </w:pPr>
            <w:r w:rsidRPr="006A3A20">
              <w:rPr>
                <w:b/>
                <w:noProof/>
                <w:sz w:val="28"/>
                <w:szCs w:val="28"/>
              </w:rPr>
              <w:t>015</w:t>
            </w:r>
            <w:r w:rsidR="00A61ACE">
              <w:rPr>
                <w:b/>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707F3" w:rsidR="001E41F3" w:rsidRPr="00410371" w:rsidRDefault="009B2813" w:rsidP="0018179F">
            <w:pPr>
              <w:pStyle w:val="CRCoverPage"/>
              <w:spacing w:after="0"/>
              <w:jc w:val="center"/>
              <w:rPr>
                <w:noProof/>
                <w:sz w:val="28"/>
              </w:rPr>
            </w:pPr>
            <w:r w:rsidRPr="00C56EE1">
              <w:rPr>
                <w:b/>
                <w:noProof/>
                <w:sz w:val="32"/>
                <w:lang w:eastAsia="zh-CN"/>
              </w:rPr>
              <w:t>1</w:t>
            </w:r>
            <w:r w:rsidR="00A61ACE">
              <w:rPr>
                <w:b/>
                <w:noProof/>
                <w:sz w:val="32"/>
                <w:lang w:eastAsia="zh-CN"/>
              </w:rPr>
              <w:t>7</w:t>
            </w:r>
            <w:r w:rsidR="00321AEC" w:rsidRPr="00C56EE1">
              <w:rPr>
                <w:b/>
                <w:noProof/>
                <w:sz w:val="32"/>
                <w:lang w:eastAsia="zh-CN"/>
              </w:rPr>
              <w:t>.</w:t>
            </w:r>
            <w:r w:rsidR="00A61ACE">
              <w:rPr>
                <w:b/>
                <w:noProof/>
                <w:sz w:val="32"/>
                <w:lang w:eastAsia="zh-CN"/>
              </w:rPr>
              <w:t>6</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F2C4F" w:rsidR="001E41F3" w:rsidRDefault="0018179F">
            <w:pPr>
              <w:pStyle w:val="CRCoverPage"/>
              <w:spacing w:after="0"/>
              <w:ind w:left="100"/>
              <w:rPr>
                <w:noProof/>
              </w:rPr>
            </w:pPr>
            <w:r>
              <w:rPr>
                <w:rFonts w:hint="eastAsia"/>
                <w:noProof/>
                <w:lang w:eastAsia="zh-CN"/>
              </w:rPr>
              <w:t>HiSilicon,</w:t>
            </w:r>
            <w:r>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B9E4C"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A04DA" w:rsidR="001E41F3" w:rsidRDefault="00501B59" w:rsidP="00A033BA">
            <w:pPr>
              <w:pStyle w:val="CRCoverPage"/>
              <w:spacing w:after="0"/>
              <w:ind w:left="100"/>
              <w:rPr>
                <w:noProof/>
                <w:lang w:eastAsia="zh-CN"/>
              </w:rPr>
            </w:pPr>
            <w:r w:rsidRPr="00290CB4">
              <w:rPr>
                <w:noProof/>
              </w:rPr>
              <w:t>Rel-</w:t>
            </w:r>
            <w:r w:rsidR="009B2813">
              <w:rPr>
                <w:noProof/>
              </w:rPr>
              <w:t>1</w:t>
            </w:r>
            <w:r w:rsidR="00A61AC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7B344" w14:textId="77777777" w:rsidR="00C05351" w:rsidRDefault="00C05351">
      <w:r>
        <w:separator/>
      </w:r>
    </w:p>
  </w:endnote>
  <w:endnote w:type="continuationSeparator" w:id="0">
    <w:p w14:paraId="2DD5BB6E" w14:textId="77777777" w:rsidR="00C05351" w:rsidRDefault="00C0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31E71" w14:textId="77777777" w:rsidR="00C05351" w:rsidRDefault="00C05351">
      <w:r>
        <w:separator/>
      </w:r>
    </w:p>
  </w:footnote>
  <w:footnote w:type="continuationSeparator" w:id="0">
    <w:p w14:paraId="0F6B25EB" w14:textId="77777777" w:rsidR="00C05351" w:rsidRDefault="00C0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C053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C05351"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C053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139D5"/>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6F46"/>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05351"/>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5745C-A397-49A0-95B3-FAECF765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1900-12-31T16:00:00Z</cp:lastPrinted>
  <dcterms:created xsi:type="dcterms:W3CDTF">2023-10-11T04:00:00Z</dcterms:created>
  <dcterms:modified xsi:type="dcterms:W3CDTF">2023-10-11T06:17:00Z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(3)qFnB1KyqPUlFW7yXhk4tEJNzTdL3NoXN0jraMLGWZE61Gt0m65kwCdlYRLdnRm5FvA7jn77P
AF05/urqNRBf3gHE80IhAWkZxDnKmM4SDCYGb2rNjjf3eHI3T51rUG0bIPTAoNc5XIubxDvY
k6eKxj+m6275QrzmcxwLlmsQWGpO+oFk9OA5OCkh3aBgsgniUOWf5RaSRr4La9bnlabgyAww
kMMc1IE7lK7Ev7QSCs</vt:lpwstr>
  </property>
  <property fmtid="{D5CDD505-2E9C-101B-9397-08002B2CF9AE}" pid="22" name="_2015_ms_pID_7253431">
    <vt:lpwstr>xMVGPGo9Lwq8pPlkjbK61qhnZmWV/v9DxKQe6a++NrNOseUBtUdajE
kgixwfjHqEXnEeXEe6iUvgyVSCJVrOXYnXVDdp87gDKvc9t1GzsUgccx0/pju6lR9TKb5pzH
Bk3f3RCoprXMo7AMe7xT54gBHnfteWL/r/RNR7YwH7eJ2trtqUIx/FQ7F5brP4PMGqcKMNOM
m+9Dwaq5jCXpNnURCn9V3t6K1VREMGB0Uxib</vt:lpwstr>
  </property>
  <property fmtid="{D5CDD505-2E9C-101B-9397-08002B2CF9AE}" pid="23" name="_2015_ms_pID_7253432">
    <vt:lpwstr>TRkjO14+PmDReNkId1FE10o=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