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53727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B59">
        <w:fldChar w:fldCharType="begin"/>
      </w:r>
      <w:r w:rsidR="00037B59">
        <w:instrText xml:space="preserve"> DOCPROPERTY  TSG/WGRef  \* MERGEFORMAT </w:instrText>
      </w:r>
      <w:r w:rsidR="00037B59">
        <w:fldChar w:fldCharType="separate"/>
      </w:r>
      <w:r w:rsidR="00196E1A">
        <w:rPr>
          <w:b/>
          <w:noProof/>
          <w:sz w:val="24"/>
        </w:rPr>
        <w:t>RAN WG1</w:t>
      </w:r>
      <w:r w:rsidR="00037B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7B59">
        <w:fldChar w:fldCharType="begin"/>
      </w:r>
      <w:r w:rsidR="00037B59">
        <w:instrText xml:space="preserve"> DOCPROPERTY  MtgSeq  \* MERGEFORMAT </w:instrText>
      </w:r>
      <w:r w:rsidR="00037B5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</w:t>
      </w:r>
      <w:r w:rsidR="008957DB">
        <w:rPr>
          <w:b/>
          <w:noProof/>
          <w:sz w:val="24"/>
        </w:rPr>
        <w:t>1</w:t>
      </w:r>
      <w:r w:rsidR="008952E3">
        <w:rPr>
          <w:b/>
          <w:noProof/>
          <w:sz w:val="24"/>
        </w:rPr>
        <w:t>0</w:t>
      </w:r>
      <w:r w:rsidR="00037B59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037B59">
        <w:fldChar w:fldCharType="begin"/>
      </w:r>
      <w:r w:rsidR="00037B59">
        <w:instrText xml:space="preserve"> DOCPROPERTY  Tdoc#  \* MERGEFORMAT </w:instrText>
      </w:r>
      <w:r w:rsidR="00037B59">
        <w:fldChar w:fldCharType="separate"/>
      </w:r>
      <w:r w:rsidR="00CB4D95" w:rsidRPr="00CB4D95">
        <w:rPr>
          <w:b/>
          <w:i/>
          <w:noProof/>
          <w:sz w:val="28"/>
          <w:lang w:eastAsia="ja-JP"/>
        </w:rPr>
        <w:t>R1-2208262</w:t>
      </w:r>
      <w:r w:rsidR="00037B59">
        <w:rPr>
          <w:b/>
          <w:i/>
          <w:noProof/>
          <w:sz w:val="28"/>
          <w:lang w:eastAsia="ja-JP"/>
        </w:rPr>
        <w:fldChar w:fldCharType="end"/>
      </w:r>
    </w:p>
    <w:p w14:paraId="7CB45193" w14:textId="09069EED" w:rsidR="001E41F3" w:rsidRDefault="008957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Frabce, August 22</w:t>
      </w:r>
      <w:r w:rsidRPr="008957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8957DB">
        <w:rPr>
          <w:b/>
          <w:noProof/>
          <w:sz w:val="24"/>
          <w:vertAlign w:val="superscript"/>
        </w:rPr>
        <w:t>th</w:t>
      </w:r>
      <w:r w:rsidR="00037B59">
        <w:fldChar w:fldCharType="begin"/>
      </w:r>
      <w:r w:rsidR="00037B59">
        <w:instrText xml:space="preserve"> DOCPROPERTY  EndDate  \* MERGEFORMAT </w:instrText>
      </w:r>
      <w:r w:rsidR="00037B59">
        <w:fldChar w:fldCharType="separate"/>
      </w:r>
      <w:r w:rsidR="00196E1A">
        <w:rPr>
          <w:b/>
          <w:noProof/>
          <w:sz w:val="24"/>
        </w:rPr>
        <w:t xml:space="preserve"> , 2022</w:t>
      </w:r>
      <w:r w:rsidR="00037B5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D7C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7C6B6" w:rsidR="001E41F3" w:rsidRPr="00410371" w:rsidRDefault="00037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4F6E37" w:rsidRPr="00A61F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D107C" w:rsidR="001E41F3" w:rsidRPr="00CB4D95" w:rsidRDefault="00CB4D9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B4D95">
              <w:rPr>
                <w:b/>
                <w:bCs/>
                <w:noProof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37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4FA80" w:rsidR="001E41F3" w:rsidRPr="00410371" w:rsidRDefault="00037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F70A64">
              <w:rPr>
                <w:b/>
                <w:noProof/>
                <w:sz w:val="28"/>
              </w:rPr>
              <w:t>7</w:t>
            </w:r>
            <w:r w:rsidR="00A5509A">
              <w:rPr>
                <w:b/>
                <w:noProof/>
                <w:sz w:val="28"/>
              </w:rPr>
              <w:t>.</w:t>
            </w:r>
            <w:r w:rsidR="00F70A64">
              <w:rPr>
                <w:b/>
                <w:noProof/>
                <w:sz w:val="28"/>
              </w:rPr>
              <w:t>2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3E1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AB2B9A">
              <w:t xml:space="preserve">presence of </w:t>
            </w:r>
            <w:r w:rsidR="00342019">
              <w:t xml:space="preserve">redundancy version field </w:t>
            </w:r>
            <w:r w:rsidR="00AB2B9A">
              <w:t xml:space="preserve">and HARQ process number field </w:t>
            </w:r>
            <w:r w:rsidR="00342019">
              <w:t xml:space="preserve">of DCI format 0_2 for </w:t>
            </w:r>
            <w:r w:rsidR="004F6E37">
              <w:t>semi-persistent CSI acti</w:t>
            </w:r>
            <w:r w:rsidR="008957DB">
              <w:t>v</w:t>
            </w:r>
            <w:r w:rsidR="004F6E37">
              <w:t>ation or deactivation PDCCH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C37DE">
              <w:rPr>
                <w:noProof/>
              </w:rPr>
              <w:t>harp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A61FA5">
              <w:rPr>
                <w:noProof/>
              </w:rPr>
              <w:fldChar w:fldCharType="begin"/>
            </w:r>
            <w:r w:rsidR="0051449F" w:rsidRPr="00A61FA5">
              <w:rPr>
                <w:noProof/>
              </w:rPr>
              <w:instrText xml:space="preserve"> DOCPROPERTY  RelatedWis  \* MERGEFORMAT </w:instrText>
            </w:r>
            <w:r w:rsidR="0051449F" w:rsidRPr="00A61FA5">
              <w:rPr>
                <w:noProof/>
              </w:rPr>
              <w:fldChar w:fldCharType="separate"/>
            </w:r>
            <w:r w:rsidR="0051449F" w:rsidRPr="00A61FA5">
              <w:rPr>
                <w:noProof/>
              </w:rPr>
              <w:t>NR</w:t>
            </w:r>
            <w:r w:rsidR="00342019" w:rsidRPr="00A61FA5">
              <w:rPr>
                <w:noProof/>
              </w:rPr>
              <w:t>_L1enh_URLLC</w:t>
            </w:r>
            <w:r w:rsidR="0051449F" w:rsidRPr="00A61FA5">
              <w:rPr>
                <w:noProof/>
              </w:rPr>
              <w:t>-Core</w:t>
            </w:r>
            <w:r w:rsidR="0051449F" w:rsidRPr="00A61FA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F10F6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 w:rsidRPr="00A61FA5">
              <w:rPr>
                <w:noProof/>
              </w:rPr>
              <w:t>2022-0</w:t>
            </w:r>
            <w:r w:rsidR="008957DB" w:rsidRPr="00A61FA5">
              <w:rPr>
                <w:noProof/>
              </w:rPr>
              <w:t>8</w:t>
            </w:r>
            <w:r w:rsidR="0051449F" w:rsidRPr="00A61FA5">
              <w:rPr>
                <w:noProof/>
              </w:rPr>
              <w:t>-</w:t>
            </w:r>
            <w:r w:rsidR="002C6ACD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1855A" w:rsidR="001E41F3" w:rsidRDefault="00F70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4E71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864F7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A226" w14:textId="7F909A89" w:rsidR="00FF4A36" w:rsidRPr="006224C2" w:rsidRDefault="004D1F62" w:rsidP="00360FB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AB2B9A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bit for </w:t>
            </w:r>
            <w:r w:rsidR="004769C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and </w:t>
            </w:r>
            <w:r w:rsidR="004769C8">
              <w:rPr>
                <w:noProof/>
                <w:lang w:eastAsia="ja-JP"/>
              </w:rPr>
              <w:t xml:space="preserve">the </w:t>
            </w:r>
            <w:r w:rsidR="00AB2B9A">
              <w:rPr>
                <w:noProof/>
                <w:lang w:eastAsia="ja-JP"/>
              </w:rPr>
              <w:t xml:space="preserve">HARQ process number (HPN) </w:t>
            </w:r>
            <w:r w:rsidR="004769C8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in DCI format 0_2</w:t>
            </w:r>
            <w:r w:rsidR="001E2694">
              <w:rPr>
                <w:noProof/>
                <w:lang w:eastAsia="ja-JP"/>
              </w:rPr>
              <w:t xml:space="preserve"> is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AB2B9A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 xml:space="preserve">n clause </w:t>
            </w:r>
            <w:r w:rsidR="00AB2B9A">
              <w:rPr>
                <w:noProof/>
                <w:lang w:eastAsia="ja-JP"/>
              </w:rPr>
              <w:t>5.2.1.5.2</w:t>
            </w:r>
            <w:r w:rsidR="00360FB2">
              <w:rPr>
                <w:noProof/>
                <w:lang w:eastAsia="ja-JP"/>
              </w:rPr>
              <w:t>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special </w:t>
            </w:r>
            <w:r>
              <w:rPr>
                <w:noProof/>
                <w:lang w:eastAsia="ja-JP"/>
              </w:rPr>
              <w:t xml:space="preserve">fields are set to specific values according to Tables </w:t>
            </w:r>
            <w:r w:rsidR="00AB2B9A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B2B9A">
              <w:rPr>
                <w:noProof/>
                <w:lang w:eastAsia="ja-JP"/>
              </w:rPr>
              <w:t>.1.5.2</w:t>
            </w:r>
            <w:r>
              <w:rPr>
                <w:noProof/>
                <w:lang w:eastAsia="ja-JP"/>
              </w:rPr>
              <w:t xml:space="preserve">-1 </w:t>
            </w:r>
            <w:r w:rsidR="00AB2B9A">
              <w:rPr>
                <w:noProof/>
                <w:lang w:eastAsia="ja-JP"/>
              </w:rPr>
              <w:t>–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5.2.1.5</w:t>
            </w:r>
            <w:r>
              <w:rPr>
                <w:noProof/>
                <w:lang w:eastAsia="ja-JP"/>
              </w:rPr>
              <w:t>.2-</w:t>
            </w:r>
            <w:r w:rsidR="00AB2B9A">
              <w:rPr>
                <w:noProof/>
                <w:lang w:eastAsia="ja-JP"/>
              </w:rPr>
              <w:t>2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AB2B9A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AF2D80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  <w:r w:rsidR="006224C2">
              <w:rPr>
                <w:noProof/>
                <w:lang w:eastAsia="ja-JP"/>
              </w:rPr>
              <w:t xml:space="preserve"> </w:t>
            </w:r>
          </w:p>
          <w:p w14:paraId="708AA7DE" w14:textId="2834AAE1" w:rsidR="00183047" w:rsidRPr="00360FB2" w:rsidRDefault="00183047" w:rsidP="00AB2B9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56A1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AB2B9A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</w:t>
            </w:r>
            <w:r w:rsidR="00AB2B9A">
              <w:rPr>
                <w:noProof/>
                <w:lang w:eastAsia="ja-JP"/>
              </w:rPr>
              <w:t>5.2.1.5.2</w:t>
            </w:r>
            <w:r w:rsidR="00342019">
              <w:rPr>
                <w:color w:val="000000" w:themeColor="text1"/>
                <w:lang w:val="en-US"/>
              </w:rPr>
              <w:t xml:space="preserve">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in the DCI format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 is present, the </w:t>
            </w:r>
            <w:r w:rsidR="00AB2B9A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AB2B9A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AB2B9A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AB2B9A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994F83">
              <w:rPr>
                <w:color w:val="000000" w:themeColor="text1"/>
                <w:lang w:val="en-US"/>
              </w:rPr>
              <w:t xml:space="preserve">in the tables </w:t>
            </w:r>
            <w:r w:rsidR="00AB2B9A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AF2D80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6A8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 is achieved </w:t>
            </w:r>
            <w:r w:rsidR="006224C2">
              <w:rPr>
                <w:noProof/>
                <w:lang w:eastAsia="ja-JP"/>
              </w:rPr>
              <w:t xml:space="preserve">according to Tables </w:t>
            </w:r>
            <w:r w:rsidR="00AB2B9A">
              <w:rPr>
                <w:noProof/>
                <w:lang w:eastAsia="ja-JP"/>
              </w:rPr>
              <w:t>5.2.1.5.2</w:t>
            </w:r>
            <w:r w:rsidR="006224C2">
              <w:rPr>
                <w:noProof/>
                <w:lang w:eastAsia="ja-JP"/>
              </w:rPr>
              <w:t xml:space="preserve"> -</w:t>
            </w:r>
            <w:r w:rsidR="00022A48">
              <w:rPr>
                <w:noProof/>
                <w:lang w:eastAsia="ja-JP"/>
              </w:rPr>
              <w:t xml:space="preserve"> 1 -</w:t>
            </w:r>
            <w:r w:rsidR="006224C2">
              <w:rPr>
                <w:noProof/>
                <w:lang w:eastAsia="ja-JP"/>
              </w:rPr>
              <w:t xml:space="preserve"> </w:t>
            </w:r>
            <w:r w:rsidR="00022A48">
              <w:rPr>
                <w:noProof/>
                <w:lang w:eastAsia="ja-JP"/>
              </w:rPr>
              <w:t>5</w:t>
            </w:r>
            <w:r w:rsidR="006224C2">
              <w:rPr>
                <w:noProof/>
                <w:lang w:eastAsia="ja-JP"/>
              </w:rPr>
              <w:t>.2</w:t>
            </w:r>
            <w:r w:rsidR="00022A48">
              <w:rPr>
                <w:noProof/>
                <w:lang w:eastAsia="ja-JP"/>
              </w:rPr>
              <w:t xml:space="preserve">.1.5.2 </w:t>
            </w:r>
            <w:r w:rsidR="006224C2">
              <w:rPr>
                <w:noProof/>
                <w:lang w:eastAsia="ja-JP"/>
              </w:rPr>
              <w:t>-</w:t>
            </w:r>
            <w:r w:rsidR="00022A48">
              <w:rPr>
                <w:noProof/>
                <w:lang w:eastAsia="ja-JP"/>
              </w:rPr>
              <w:t>2</w:t>
            </w:r>
            <w:r w:rsidR="006224C2">
              <w:rPr>
                <w:noProof/>
                <w:lang w:eastAsia="ja-JP"/>
              </w:rPr>
              <w:t xml:space="preserve">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022A48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022A48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022A48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33AC" w:rsidR="001E41F3" w:rsidRDefault="00AB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742F9">
              <w:rPr>
                <w:noProof/>
                <w:lang w:eastAsia="ja-JP"/>
              </w:rPr>
              <w:t>.</w:t>
            </w:r>
            <w:r w:rsidR="00342019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388E8" w14:textId="77777777" w:rsidR="00F70A64" w:rsidRPr="00F70A64" w:rsidRDefault="00F70A64" w:rsidP="00F70A6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fr-FR"/>
        </w:rPr>
      </w:pPr>
      <w:bookmarkStart w:id="3" w:name="_Toc106695627"/>
      <w:r w:rsidRPr="00F70A64">
        <w:rPr>
          <w:rFonts w:ascii="Arial" w:eastAsia="SimSun" w:hAnsi="Arial"/>
          <w:color w:val="000000"/>
          <w:sz w:val="22"/>
          <w:lang w:val="fr-FR"/>
        </w:rPr>
        <w:lastRenderedPageBreak/>
        <w:t>5.2.1.5.2</w:t>
      </w:r>
      <w:r w:rsidRPr="00F70A64">
        <w:rPr>
          <w:rFonts w:ascii="Arial" w:eastAsia="SimSun" w:hAnsi="Arial"/>
          <w:color w:val="000000"/>
          <w:sz w:val="22"/>
          <w:lang w:val="fr-FR"/>
        </w:rPr>
        <w:tab/>
        <w:t>Semi-persistent CSI/Semi-persistent CSI-RS</w:t>
      </w:r>
      <w:bookmarkEnd w:id="3"/>
    </w:p>
    <w:p w14:paraId="0BD7DB31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 xml:space="preserve">For semi-persistent reporting on PUSCH, a set of trigger states are higher layer configured by </w:t>
      </w:r>
      <w:r w:rsidRPr="00F70A64">
        <w:rPr>
          <w:rFonts w:eastAsia="SimSun"/>
          <w:i/>
          <w:color w:val="000000"/>
        </w:rPr>
        <w:t>CSI-</w:t>
      </w:r>
      <w:proofErr w:type="spellStart"/>
      <w:r w:rsidRPr="00F70A64">
        <w:rPr>
          <w:rFonts w:eastAsia="SimSun"/>
          <w:i/>
          <w:color w:val="000000"/>
        </w:rPr>
        <w:t>SemiPersistentOnPUSCH</w:t>
      </w:r>
      <w:proofErr w:type="spellEnd"/>
      <w:r w:rsidRPr="00F70A64">
        <w:rPr>
          <w:rFonts w:eastAsia="SimSun"/>
          <w:i/>
          <w:color w:val="000000"/>
        </w:rPr>
        <w:t>-</w:t>
      </w:r>
      <w:proofErr w:type="spellStart"/>
      <w:r w:rsidRPr="00F70A64">
        <w:rPr>
          <w:rFonts w:eastAsia="SimSun"/>
          <w:i/>
          <w:color w:val="000000"/>
        </w:rPr>
        <w:t>TriggerStateList</w:t>
      </w:r>
      <w:proofErr w:type="spellEnd"/>
      <w:r w:rsidRPr="00F70A64">
        <w:rPr>
          <w:rFonts w:eastAsia="SimSun"/>
          <w:i/>
          <w:color w:val="000000"/>
        </w:rPr>
        <w:t>,</w:t>
      </w:r>
      <w:r w:rsidRPr="00F70A64">
        <w:rPr>
          <w:rFonts w:eastAsia="SimSun"/>
          <w:color w:val="000000"/>
        </w:rPr>
        <w:t xml:space="preserve"> where the CSI request field in DCI scrambled with SP-CSI-RNTI activates one of the trigger states. A UE is not expected to receive a DCI scrambled with SP-CSI-RNTI activating one semi-persistent CSI report with the same </w:t>
      </w:r>
      <w:r w:rsidRPr="00F70A64">
        <w:rPr>
          <w:rFonts w:eastAsia="SimSun"/>
          <w:i/>
          <w:iCs/>
          <w:color w:val="000000"/>
        </w:rPr>
        <w:t>CSI-</w:t>
      </w:r>
      <w:proofErr w:type="spellStart"/>
      <w:r w:rsidRPr="00F70A64">
        <w:rPr>
          <w:rFonts w:eastAsia="SimSun"/>
          <w:i/>
          <w:iCs/>
          <w:color w:val="000000"/>
        </w:rPr>
        <w:t>ReportConfigId</w:t>
      </w:r>
      <w:proofErr w:type="spellEnd"/>
      <w:r w:rsidRPr="00F70A64">
        <w:rPr>
          <w:rFonts w:eastAsia="SimSun"/>
          <w:color w:val="000000"/>
        </w:rPr>
        <w:t xml:space="preserve"> as in a semi-persistent CSI report which is activated by a previously received DCI scrambled with SP-CSI-RNTI.</w:t>
      </w:r>
    </w:p>
    <w:p w14:paraId="73008F09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F70A64">
        <w:rPr>
          <w:rFonts w:eastAsia="SimSun"/>
          <w:i/>
          <w:color w:val="000000"/>
        </w:rPr>
        <w:t>reportConfigType</w:t>
      </w:r>
      <w:proofErr w:type="spellEnd"/>
      <w:r w:rsidRPr="00F70A64">
        <w:rPr>
          <w:rFonts w:eastAsia="SimSun"/>
          <w:color w:val="000000"/>
        </w:rPr>
        <w:t xml:space="preserve">. Semi-persistent reporting on PUCCH is activated by an activation command as described in clause 6.1.3.16 of </w:t>
      </w:r>
      <w:r w:rsidRPr="00F70A64">
        <w:rPr>
          <w:rFonts w:eastAsia="SimSun"/>
          <w:color w:val="000000"/>
          <w:lang w:val="en-US"/>
        </w:rPr>
        <w:t>[</w:t>
      </w:r>
      <w:r w:rsidRPr="00F70A64">
        <w:rPr>
          <w:rFonts w:eastAsia="ＭＳ 明朝"/>
          <w:color w:val="000000"/>
          <w:lang w:val="en-US" w:eastAsia="ja-JP"/>
        </w:rPr>
        <w:t>10</w:t>
      </w:r>
      <w:r w:rsidRPr="00F70A64">
        <w:rPr>
          <w:rFonts w:eastAsia="SimSun"/>
          <w:color w:val="000000"/>
          <w:lang w:val="en-US"/>
        </w:rPr>
        <w:t>, TS 38.321]</w:t>
      </w:r>
      <w:r w:rsidRPr="00F70A64">
        <w:rPr>
          <w:rFonts w:eastAsia="SimSun"/>
          <w:color w:val="000000"/>
        </w:rPr>
        <w:t xml:space="preserve">, which selects one of the semi-persistent Reporting Settings for use by the UE on the PUCCH. When the </w:t>
      </w:r>
      <w:r w:rsidRPr="00F70A64">
        <w:rPr>
          <w:rFonts w:eastAsia="SimSun" w:hint="eastAsia"/>
          <w:lang w:val="en-US" w:eastAsia="zh-CN"/>
        </w:rPr>
        <w:t>UE would transmit a PUCCH with</w:t>
      </w:r>
      <w:r w:rsidRPr="00F70A64">
        <w:rPr>
          <w:rFonts w:eastAsia="SimSun" w:hint="eastAsia"/>
          <w:color w:val="000000"/>
          <w:lang w:eastAsia="zh-CN"/>
        </w:rPr>
        <w:t xml:space="preserve"> </w:t>
      </w:r>
      <w:r w:rsidRPr="00F70A64">
        <w:rPr>
          <w:rFonts w:eastAsia="SimSun"/>
          <w:color w:val="000000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</m:oMath>
      <w:r w:rsidRPr="00F70A64">
        <w:rPr>
          <w:rFonts w:eastAsia="SimSun"/>
          <w:lang w:val="en-US"/>
        </w:rPr>
        <w:t xml:space="preserve"> </w:t>
      </w:r>
      <w:r w:rsidRPr="00F70A64">
        <w:rPr>
          <w:rFonts w:eastAsia="SimSun"/>
        </w:rPr>
        <w:t xml:space="preserve">where </w:t>
      </w:r>
      <w:r w:rsidRPr="00F70A64">
        <w:rPr>
          <w:rFonts w:ascii="Symbol" w:eastAsia="SimSun" w:hAnsi="Symbol"/>
          <w:i/>
        </w:rPr>
        <w:t></w:t>
      </w:r>
      <w:r w:rsidRPr="00F70A64">
        <w:rPr>
          <w:rFonts w:eastAsia="SimSun"/>
        </w:rPr>
        <w:t xml:space="preserve"> is the SCS configuration for the PUCCH</w:t>
      </w:r>
      <w:r w:rsidRPr="00F70A64">
        <w:rPr>
          <w:rFonts w:eastAsia="SimSun"/>
          <w:color w:val="000000"/>
        </w:rPr>
        <w:t xml:space="preserve">. </w:t>
      </w:r>
    </w:p>
    <w:p w14:paraId="777C3ADC" w14:textId="77777777" w:rsidR="00F70A64" w:rsidRPr="00F70A64" w:rsidRDefault="00F70A64" w:rsidP="00F70A64">
      <w:pPr>
        <w:rPr>
          <w:rFonts w:eastAsia="SimSun"/>
          <w:color w:val="000000"/>
          <w:lang w:val="en-US"/>
        </w:rPr>
      </w:pPr>
      <w:r w:rsidRPr="00F70A64">
        <w:rPr>
          <w:rFonts w:eastAsia="SimSun"/>
          <w:color w:val="000000"/>
          <w:lang w:val="en-US"/>
        </w:rPr>
        <w:t xml:space="preserve">For a UE configured with CSI resource setting(s) where the higher layer parameter </w:t>
      </w:r>
      <w:proofErr w:type="spellStart"/>
      <w:r w:rsidRPr="00F70A64">
        <w:rPr>
          <w:rFonts w:eastAsia="SimSun"/>
          <w:i/>
          <w:color w:val="000000"/>
          <w:lang w:val="en-US"/>
        </w:rPr>
        <w:t>resourceType</w:t>
      </w:r>
      <w:proofErr w:type="spellEnd"/>
      <w:r w:rsidRPr="00F70A64">
        <w:rPr>
          <w:rFonts w:eastAsia="SimSun"/>
          <w:color w:val="000000"/>
          <w:lang w:val="en-US"/>
        </w:rPr>
        <w:t xml:space="preserve"> set to '</w:t>
      </w:r>
      <w:proofErr w:type="spellStart"/>
      <w:r w:rsidRPr="00F70A64">
        <w:rPr>
          <w:rFonts w:eastAsia="SimSun"/>
          <w:color w:val="000000"/>
          <w:lang w:val="en-US"/>
        </w:rPr>
        <w:t>semiPersistent</w:t>
      </w:r>
      <w:proofErr w:type="spellEnd"/>
      <w:r w:rsidRPr="00F70A64">
        <w:rPr>
          <w:rFonts w:eastAsia="SimSun"/>
          <w:color w:val="000000"/>
          <w:lang w:val="en-US"/>
        </w:rPr>
        <w:t xml:space="preserve">'. </w:t>
      </w:r>
    </w:p>
    <w:p w14:paraId="73EB0E05" w14:textId="77777777" w:rsidR="00F70A64" w:rsidRPr="00F70A64" w:rsidRDefault="00F70A64" w:rsidP="00F70A64">
      <w:pPr>
        <w:ind w:left="568" w:hanging="284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>when a UE receives an activation command, as described in clause 6.1.3.12 of [</w:t>
      </w:r>
      <w:r w:rsidRPr="00F70A64">
        <w:rPr>
          <w:rFonts w:eastAsia="ＭＳ 明朝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38.321], for CSI-RS resource set(s) for channel measurement and CSI-IM/NZP CSI-RS resource set(s) for interference measurement associated with configured CSI resource setting(s), and when the </w:t>
      </w:r>
      <w:r w:rsidRPr="00F70A64">
        <w:rPr>
          <w:rFonts w:eastAsia="SimSun" w:hint="eastAsia"/>
          <w:lang w:val="en-US" w:eastAsia="zh-CN"/>
        </w:rPr>
        <w:t xml:space="preserve">UE would transmit a PUCCH with </w:t>
      </w:r>
      <w:r w:rsidRPr="00F70A64">
        <w:rPr>
          <w:rFonts w:eastAsia="SimSun"/>
          <w:lang w:val="en-US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lang w:val="en-US"/>
        </w:rPr>
        <w:t xml:space="preserve"> corresponding to the PDSCH carrying the selection command, the corresponding actions in [</w:t>
      </w:r>
      <w:r w:rsidRPr="00F70A64">
        <w:rPr>
          <w:rFonts w:eastAsia="ＭＳ 明朝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 and the UE assumptions </w:t>
      </w:r>
      <w:r w:rsidRPr="00F70A64">
        <w:rPr>
          <w:rFonts w:eastAsia="SimSun"/>
          <w:lang w:val="x-none"/>
        </w:rPr>
        <w:t xml:space="preserve">(including QCL assumptions provided by </w:t>
      </w:r>
      <w:r w:rsidRPr="00F70A64">
        <w:rPr>
          <w:rFonts w:eastAsia="SimSun"/>
        </w:rPr>
        <w:t xml:space="preserve">a list of reference to </w:t>
      </w:r>
      <w:r w:rsidRPr="00F70A64">
        <w:rPr>
          <w:rFonts w:eastAsia="SimSun"/>
          <w:i/>
        </w:rPr>
        <w:t>TCI-State's</w:t>
      </w:r>
      <w:r w:rsidRPr="00F70A64">
        <w:rPr>
          <w:rFonts w:eastAsia="SimSun"/>
          <w:i/>
          <w:lang w:val="x-none"/>
        </w:rPr>
        <w:t>,</w:t>
      </w:r>
      <w:r w:rsidRPr="00F70A64">
        <w:rPr>
          <w:rFonts w:eastAsia="SimSun"/>
          <w:lang w:val="x-none"/>
        </w:rPr>
        <w:t xml:space="preserve"> one per activated resource)</w:t>
      </w:r>
      <w:r w:rsidRPr="00F70A64">
        <w:rPr>
          <w:rFonts w:eastAsia="SimSun"/>
          <w:lang w:val="en-US"/>
        </w:rPr>
        <w:t xml:space="preserve"> on CSI-RS/CSI-IM transmission corresponding to the configured CSI-RS/CSI-IM resource configuration(s) shall be applied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  <m:r>
          <w:rPr>
            <w:rFonts w:ascii="Cambria Math" w:eastAsia="SimSun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Arial"/>
                        <w:lang w:val="en-US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SimSun" w:hAnsi="Cambria Math" w:cs="Arial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Arial"/>
                            <w:lang w:val="en-US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SimSun" w:hAnsi="Cambria Math" w:cs="Arial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ＭＳ 明朝" w:hAnsi="Cambria Math"/>
                <w:kern w:val="2"/>
                <w:lang w:val="x-none"/>
              </w:rPr>
              <m:t>∙</m:t>
            </m:r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</w:t>
      </w:r>
      <w:r w:rsidRPr="00F70A64">
        <w:rPr>
          <w:rFonts w:eastAsia="SimSun"/>
          <w:lang w:val="x-none"/>
        </w:rPr>
        <w:t xml:space="preserve">where </w:t>
      </w:r>
      <w:r w:rsidRPr="00F70A64">
        <w:rPr>
          <w:rFonts w:ascii="Symbol" w:eastAsia="SimSun" w:hAnsi="Symbol"/>
          <w:i/>
          <w:lang w:val="x-none"/>
        </w:rPr>
        <w:t></w:t>
      </w:r>
      <w:r w:rsidRPr="00F70A64">
        <w:rPr>
          <w:rFonts w:eastAsia="SimSun"/>
          <w:lang w:val="x-none"/>
        </w:rPr>
        <w:t xml:space="preserve"> is the SCS configuration for the PUCCH </w:t>
      </w:r>
      <w:r w:rsidRPr="00F70A64">
        <w:rPr>
          <w:rFonts w:eastAsia="SimSun"/>
          <w:lang w:val="en-US"/>
        </w:rPr>
        <w:t>and</w:t>
      </w:r>
      <w:r w:rsidRPr="00F70A64">
        <w:rPr>
          <w:rFonts w:eastAsia="ＭＳ 明朝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lang w:val="en-US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 w:cs="Arial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 w:cs="Arial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SimSun" w:hAnsi="Cambria Math" w:cs="Arial"/>
                    <w:lang w:val="en-US"/>
                  </w:rPr>
                  <m:t>mac</m:t>
                </m:r>
              </m:sub>
            </m:sSub>
          </m:sub>
        </m:sSub>
        <m:r>
          <w:rPr>
            <w:rFonts w:ascii="Cambria Math" w:eastAsia="SimSun" w:hAnsi="Cambria Math" w:cs="Arial"/>
            <w:lang w:val="en-US"/>
          </w:rPr>
          <m:t xml:space="preserve"> </m:t>
        </m:r>
      </m:oMath>
      <w:r w:rsidRPr="00F70A64">
        <w:rPr>
          <w:rFonts w:eastAsia="ＭＳ 明朝"/>
          <w:lang w:val="en-US"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ＭＳ 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ＭＳ 明朝" w:hAnsi="Cambria Math"/>
                <w:lang w:val="en-US" w:eastAsia="ja-JP"/>
              </w:rPr>
              <m:t>k</m:t>
            </m:r>
          </m:e>
          <m:sub>
            <m:r>
              <w:rPr>
                <w:rFonts w:ascii="Cambria Math" w:eastAsia="ＭＳ 明朝" w:hAnsi="Cambria Math"/>
                <w:lang w:val="en-US" w:eastAsia="ja-JP"/>
              </w:rPr>
              <m:t>mac</m:t>
            </m:r>
          </m:sub>
        </m:sSub>
      </m:oMath>
      <w:r w:rsidRPr="00F70A64">
        <w:rPr>
          <w:rFonts w:eastAsia="SimSun"/>
          <w:lang w:val="en-US" w:eastAsia="zh-CN"/>
        </w:rPr>
        <w:t xml:space="preserve"> with a value of 0 for frequency range 1,</w:t>
      </w:r>
      <w:r w:rsidRPr="00F70A64">
        <w:rPr>
          <w:rFonts w:eastAsia="SimSun"/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is provided by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  <m:r>
          <w:rPr>
            <w:rFonts w:ascii="Cambria Math" w:eastAsia="SimSun" w:hAnsi="Cambria Math"/>
            <w:lang w:val="en-US"/>
          </w:rPr>
          <m:t>=0</m:t>
        </m:r>
      </m:oMath>
      <w:r w:rsidRPr="00F70A64">
        <w:rPr>
          <w:rFonts w:eastAsia="SimSun"/>
          <w:lang w:val="en-US"/>
        </w:rPr>
        <w:t xml:space="preserve"> if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is not provided. If a </w:t>
      </w:r>
      <w:r w:rsidRPr="00F70A64">
        <w:rPr>
          <w:rFonts w:eastAsia="SimSun"/>
          <w:i/>
          <w:lang w:val="en-US"/>
        </w:rPr>
        <w:t>TCI-State</w:t>
      </w:r>
      <w:r w:rsidRPr="00F70A64">
        <w:rPr>
          <w:rFonts w:eastAsia="SimSun"/>
          <w:lang w:val="en-US"/>
        </w:rPr>
        <w:t xml:space="preserve"> referred to in the list is configured with a reference to an RS </w:t>
      </w:r>
      <w:r w:rsidRPr="00F70A64">
        <w:rPr>
          <w:rFonts w:eastAsia="SimSun"/>
        </w:rPr>
        <w:t>configured with</w:t>
      </w:r>
      <w:r w:rsidRPr="00F70A64">
        <w:rPr>
          <w:rFonts w:eastAsia="SimSun"/>
          <w:lang w:val="en-US"/>
        </w:rPr>
        <w:t xml:space="preserve"> </w:t>
      </w:r>
      <w:proofErr w:type="spellStart"/>
      <w:r w:rsidRPr="00F70A64">
        <w:rPr>
          <w:rFonts w:eastAsia="SimSun"/>
          <w:i/>
          <w:iCs/>
          <w:lang w:val="x-none"/>
        </w:rPr>
        <w:t>qcl</w:t>
      </w:r>
      <w:proofErr w:type="spellEnd"/>
      <w:r w:rsidRPr="00F70A64">
        <w:rPr>
          <w:rFonts w:eastAsia="SimSun"/>
          <w:i/>
          <w:iCs/>
          <w:lang w:val="x-none"/>
        </w:rPr>
        <w:t>-Type</w:t>
      </w:r>
      <w:r w:rsidRPr="00F70A64">
        <w:rPr>
          <w:rFonts w:eastAsia="SimSun"/>
          <w:lang w:val="x-none"/>
        </w:rPr>
        <w:t xml:space="preserve"> set to</w:t>
      </w:r>
      <w:r w:rsidRPr="00F70A64">
        <w:rPr>
          <w:rFonts w:eastAsia="SimSun"/>
        </w:rPr>
        <w:t xml:space="preserve"> </w:t>
      </w:r>
      <w:r w:rsidRPr="00F70A64">
        <w:rPr>
          <w:rFonts w:eastAsia="SimSun"/>
          <w:lang w:val="en-US"/>
        </w:rPr>
        <w:t>'</w:t>
      </w:r>
      <w:proofErr w:type="spellStart"/>
      <w:r w:rsidRPr="00F70A64">
        <w:rPr>
          <w:rFonts w:eastAsia="SimSun"/>
          <w:i/>
        </w:rPr>
        <w:t>typeD</w:t>
      </w:r>
      <w:proofErr w:type="spellEnd"/>
      <w:r w:rsidRPr="00F70A64">
        <w:rPr>
          <w:rFonts w:eastAsia="SimSun"/>
          <w:lang w:val="en-US"/>
        </w:rPr>
        <w:t>', that RS can be an SS/PBCH block, periodic or semi-persistent CSI-RS located in same or different CC/DL BWP.</w:t>
      </w:r>
    </w:p>
    <w:p w14:paraId="1B85B8A6" w14:textId="77777777" w:rsidR="00F70A64" w:rsidRPr="00F70A64" w:rsidRDefault="00F70A64" w:rsidP="00F70A64">
      <w:pPr>
        <w:ind w:left="568" w:hanging="284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>when a UE receives a deactivation command, as described in clause 6.1.3.12 of [</w:t>
      </w:r>
      <w:r w:rsidRPr="00F70A64">
        <w:rPr>
          <w:rFonts w:eastAsia="ＭＳ 明朝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38.321], for activated CSI-RS/CSI-IM resource set(s) associated with configured CSI resource setting(s), and when the </w:t>
      </w:r>
      <w:r w:rsidRPr="00F70A64">
        <w:rPr>
          <w:rFonts w:eastAsia="SimSun" w:hint="eastAsia"/>
          <w:lang w:val="en-US" w:eastAsia="zh-CN"/>
        </w:rPr>
        <w:t xml:space="preserve">UE would transmit a PUCCH with </w:t>
      </w:r>
      <w:r w:rsidRPr="00F70A64">
        <w:rPr>
          <w:rFonts w:eastAsia="SimSun"/>
          <w:lang w:val="en-US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lang w:val="en-US"/>
        </w:rPr>
        <w:t xml:space="preserve"> corresponding to the PDSCH carrying the deactivation command, the corresponding actions in [</w:t>
      </w:r>
      <w:r w:rsidRPr="00F70A64">
        <w:rPr>
          <w:rFonts w:eastAsia="ＭＳ 明朝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 and UE assumption on cessation of CSI-RS/CSI-IM transmission corresponding to the deactivated CSI-RS/CSI-IM resource set(s) shall apply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  <m:r>
          <w:rPr>
            <w:rFonts w:ascii="Cambria Math" w:eastAsia="SimSun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Arial"/>
                        <w:lang w:val="en-US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SimSun" w:hAnsi="Cambria Math" w:cs="Arial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Arial"/>
                            <w:lang w:val="en-US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SimSun" w:hAnsi="Cambria Math" w:cs="Arial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ＭＳ 明朝" w:hAnsi="Cambria Math"/>
                <w:kern w:val="2"/>
                <w:lang w:val="x-none"/>
              </w:rPr>
              <m:t>∙</m:t>
            </m:r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F70A64">
        <w:rPr>
          <w:rFonts w:eastAsia="SimSun" w:hint="eastAsia"/>
          <w:lang w:val="en-US" w:eastAsia="zh-CN"/>
        </w:rPr>
        <w:t xml:space="preserve"> </w:t>
      </w:r>
      <w:r w:rsidRPr="00F70A64">
        <w:rPr>
          <w:rFonts w:eastAsia="SimSun"/>
          <w:lang w:val="x-none"/>
        </w:rPr>
        <w:t xml:space="preserve">where </w:t>
      </w:r>
      <w:r w:rsidRPr="00F70A64">
        <w:rPr>
          <w:rFonts w:ascii="Symbol" w:eastAsia="SimSun" w:hAnsi="Symbol"/>
          <w:i/>
          <w:lang w:val="x-none"/>
        </w:rPr>
        <w:t></w:t>
      </w:r>
      <w:r w:rsidRPr="00F70A64">
        <w:rPr>
          <w:rFonts w:eastAsia="SimSun"/>
          <w:lang w:val="x-none"/>
        </w:rPr>
        <w:t xml:space="preserve"> is the SCS configuration for the PUCCH </w:t>
      </w:r>
      <w:r w:rsidRPr="00F70A64">
        <w:rPr>
          <w:rFonts w:eastAsia="SimSun"/>
          <w:lang w:val="en-US"/>
        </w:rPr>
        <w:t>and</w:t>
      </w:r>
      <w:r w:rsidRPr="00F70A64">
        <w:rPr>
          <w:rFonts w:eastAsia="ＭＳ 明朝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lang w:val="x-none"/>
              </w:rPr>
            </m:ctrlPr>
          </m:sSubPr>
          <m:e>
            <m:r>
              <w:rPr>
                <w:rFonts w:ascii="Cambria Math" w:eastAsia="SimSun" w:hAnsi="Cambria Math" w:cs="Arial"/>
                <w:lang w:val="en-US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Arial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SimSun" w:hAnsi="Cambria Math" w:cs="Arial"/>
                    <w:lang w:val="en-US"/>
                  </w:rPr>
                  <m:t>mac</m:t>
                </m:r>
              </m:sub>
            </m:sSub>
          </m:sub>
        </m:sSub>
        <m:r>
          <w:rPr>
            <w:rFonts w:ascii="Cambria Math" w:eastAsia="SimSun" w:hAnsi="Cambria Math" w:cs="Arial"/>
            <w:lang w:val="en-US"/>
          </w:rPr>
          <m:t xml:space="preserve"> </m:t>
        </m:r>
      </m:oMath>
      <w:r w:rsidRPr="00F70A64">
        <w:rPr>
          <w:rFonts w:eastAsia="ＭＳ 明朝"/>
          <w:lang w:val="en-US"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ＭＳ 明朝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eastAsia="ＭＳ 明朝" w:hAnsi="Cambria Math"/>
                <w:lang w:val="en-US" w:eastAsia="ja-JP"/>
              </w:rPr>
              <m:t>k</m:t>
            </m:r>
          </m:e>
          <m:sub>
            <m:r>
              <w:rPr>
                <w:rFonts w:ascii="Cambria Math" w:eastAsia="ＭＳ 明朝" w:hAnsi="Cambria Math"/>
                <w:lang w:val="en-US" w:eastAsia="ja-JP"/>
              </w:rPr>
              <m:t>mac</m:t>
            </m:r>
          </m:sub>
        </m:sSub>
      </m:oMath>
      <w:r w:rsidRPr="00F70A64">
        <w:rPr>
          <w:rFonts w:eastAsia="SimSun"/>
          <w:lang w:val="en-US" w:eastAsia="zh-CN"/>
        </w:rPr>
        <w:t xml:space="preserve"> with a value of 0 for frequency range 1,</w:t>
      </w:r>
      <w:r w:rsidRPr="00F70A64">
        <w:rPr>
          <w:rFonts w:eastAsia="SimSun"/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is provided by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  <m:r>
          <w:rPr>
            <w:rFonts w:ascii="Cambria Math" w:eastAsia="SimSun" w:hAnsi="Cambria Math"/>
            <w:lang w:val="en-US"/>
          </w:rPr>
          <m:t>=0</m:t>
        </m:r>
      </m:oMath>
      <w:r w:rsidRPr="00F70A64">
        <w:rPr>
          <w:rFonts w:eastAsia="SimSun"/>
          <w:lang w:val="en-US"/>
        </w:rPr>
        <w:t xml:space="preserve"> if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is not provided.</w:t>
      </w:r>
    </w:p>
    <w:p w14:paraId="74098242" w14:textId="77777777" w:rsidR="00F70A64" w:rsidRPr="00F70A64" w:rsidRDefault="00F70A64" w:rsidP="00F70A64">
      <w:pPr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 xml:space="preserve">A codepoint of the CSI request field in the DCI is mapped to a SP-CSI triggering state according to the order of the positions of the configured trigger states in </w:t>
      </w:r>
      <w:r w:rsidRPr="00F70A64">
        <w:rPr>
          <w:rFonts w:eastAsia="SimSun"/>
          <w:i/>
          <w:lang w:val="en-US"/>
        </w:rPr>
        <w:t>CSI-</w:t>
      </w:r>
      <w:proofErr w:type="spellStart"/>
      <w:r w:rsidRPr="00F70A64">
        <w:rPr>
          <w:rFonts w:eastAsia="SimSun"/>
          <w:i/>
          <w:lang w:val="en-US"/>
        </w:rPr>
        <w:t>SemiPersistentOnPUSCH</w:t>
      </w:r>
      <w:proofErr w:type="spellEnd"/>
      <w:r w:rsidRPr="00F70A64">
        <w:rPr>
          <w:rFonts w:eastAsia="SimSun"/>
          <w:i/>
          <w:lang w:val="en-US"/>
        </w:rPr>
        <w:t>-</w:t>
      </w:r>
      <w:proofErr w:type="spellStart"/>
      <w:r w:rsidRPr="00F70A64">
        <w:rPr>
          <w:rFonts w:eastAsia="SimSun"/>
          <w:i/>
          <w:lang w:val="en-US"/>
        </w:rPr>
        <w:t>TriggerStateList</w:t>
      </w:r>
      <w:proofErr w:type="spellEnd"/>
      <w:r w:rsidRPr="00F70A64">
        <w:rPr>
          <w:rFonts w:eastAsia="SimSun"/>
          <w:lang w:val="en-US"/>
        </w:rPr>
        <w:t xml:space="preserve">, with codepoint '0' mapped to the triggering state in the first position. A UE validates, for semi-persistent CSI activation or release, a PDCCH on a DCI only if the following conditions are met: </w:t>
      </w:r>
    </w:p>
    <w:p w14:paraId="2BD70288" w14:textId="77777777" w:rsidR="00F70A64" w:rsidRPr="00F70A64" w:rsidRDefault="00F70A64" w:rsidP="00F70A64">
      <w:pPr>
        <w:ind w:left="567" w:hanging="283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 xml:space="preserve">the CRC parity bits of the DCI format are scrambled with a SP-CSI-RNTI provided by higher layer parameter </w:t>
      </w:r>
      <w:proofErr w:type="spellStart"/>
      <w:r w:rsidRPr="00F70A64">
        <w:rPr>
          <w:rFonts w:eastAsia="SimSun"/>
          <w:i/>
          <w:lang w:val="en-US"/>
        </w:rPr>
        <w:t>sp</w:t>
      </w:r>
      <w:proofErr w:type="spellEnd"/>
      <w:r w:rsidRPr="00F70A64">
        <w:rPr>
          <w:rFonts w:eastAsia="SimSun"/>
          <w:i/>
          <w:lang w:val="en-US"/>
        </w:rPr>
        <w:t>-CSI-RNTI</w:t>
      </w:r>
      <w:r w:rsidRPr="00F70A64">
        <w:rPr>
          <w:rFonts w:eastAsia="SimSun"/>
          <w:lang w:val="en-US"/>
        </w:rPr>
        <w:t xml:space="preserve"> </w:t>
      </w:r>
    </w:p>
    <w:p w14:paraId="7288EC40" w14:textId="77777777" w:rsidR="00F70A64" w:rsidRPr="00F70A64" w:rsidRDefault="00F70A64" w:rsidP="00F70A64">
      <w:pPr>
        <w:ind w:left="568" w:hanging="284"/>
        <w:rPr>
          <w:rFonts w:eastAsia="SimSun"/>
          <w:lang w:val="x-none"/>
        </w:rPr>
      </w:pPr>
      <w:r w:rsidRPr="00F70A64">
        <w:rPr>
          <w:rFonts w:eastAsia="SimSun"/>
          <w:lang w:val="x-none"/>
        </w:rPr>
        <w:t>-</w:t>
      </w:r>
      <w:r w:rsidRPr="00F70A64">
        <w:rPr>
          <w:rFonts w:eastAsia="SimSun"/>
          <w:lang w:val="x-none"/>
        </w:rPr>
        <w:tab/>
        <w:t>Special fields for the DCI format are set according to Table 5.2.1.5.2-1 or Table 5.2.1.5.2-2.</w:t>
      </w:r>
    </w:p>
    <w:p w14:paraId="09DC5315" w14:textId="77777777" w:rsidR="00F70A64" w:rsidRPr="00F70A64" w:rsidRDefault="00F70A64" w:rsidP="00F70A64">
      <w:pPr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If validation is achieved, the UE considers the information in the DCI format as a valid activation or valid release of semi-persistent CSI transmission on PUSCH, and the UE activates or deactivates a CSI Reporting Setting indicated by CSI request field in the DCI. If validation is not achieved, the UE considers the DCI format as having been detected with a non-matching CRC.</w:t>
      </w:r>
    </w:p>
    <w:p w14:paraId="646BFB9B" w14:textId="77777777" w:rsidR="00F70A64" w:rsidRPr="00F70A64" w:rsidRDefault="00F70A64" w:rsidP="00F70A64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 xml:space="preserve">Table 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>5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>.2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>.1.5.2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 xml:space="preserve">-1: Special fields for 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 xml:space="preserve">semi-persistent CSI 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F70A64" w:rsidRPr="00F70A64" w14:paraId="40BC87F6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DA0653E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D58BFA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  <w:r w:rsidRPr="00F70A64">
              <w:rPr>
                <w:rFonts w:ascii="Arial" w:eastAsia="SimSun" w:hAnsi="Arial"/>
                <w:b/>
                <w:sz w:val="18"/>
                <w:lang w:val="x-none"/>
              </w:rPr>
              <w:t xml:space="preserve">DCI format 0_1/0_2 </w:t>
            </w:r>
          </w:p>
        </w:tc>
      </w:tr>
      <w:tr w:rsidR="00F70A64" w:rsidRPr="00F70A64" w14:paraId="739EF19D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3EBEA500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4" w:author="Sharp" w:date="2022-08-25T17:28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HARQ process number</w:t>
            </w:r>
          </w:p>
          <w:p w14:paraId="1BB8C79B" w14:textId="32CCC2BF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ins w:id="5" w:author="Sharp" w:date="2022-08-25T17:28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1ACE339E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  <w:tr w:rsidR="00F70A64" w:rsidRPr="00F70A64" w14:paraId="07CF7D57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4190E5C0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6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Redundancy version</w:t>
            </w:r>
          </w:p>
          <w:p w14:paraId="33A7FD3C" w14:textId="6ECAC772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7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4EAAC189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</w:tbl>
    <w:p w14:paraId="3E081A8B" w14:textId="77777777" w:rsidR="00F70A64" w:rsidRPr="00F70A64" w:rsidRDefault="00F70A64" w:rsidP="00F70A6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7EF1937" w14:textId="77777777" w:rsidR="00F70A64" w:rsidRPr="00F70A64" w:rsidRDefault="00F70A64" w:rsidP="00F70A64">
      <w:pPr>
        <w:keepNext/>
        <w:keepLines/>
        <w:spacing w:before="60"/>
        <w:jc w:val="center"/>
        <w:rPr>
          <w:rFonts w:ascii="Arial" w:eastAsia="SimSun" w:hAnsi="Arial"/>
          <w:b/>
          <w:lang w:val="x-none" w:eastAsia="zh-CN"/>
        </w:rPr>
      </w:pPr>
      <w:r w:rsidRPr="00F70A64">
        <w:rPr>
          <w:rFonts w:ascii="Arial" w:eastAsia="SimSun" w:hAnsi="Arial"/>
          <w:b/>
          <w:lang w:val="x-none" w:eastAsia="zh-CN"/>
        </w:rPr>
        <w:lastRenderedPageBreak/>
        <w:t>Table 5.2.1.5.2-2: Special fields for semi-persistent CSI deactivation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F70A64" w:rsidRPr="00F70A64" w14:paraId="54AC4A04" w14:textId="77777777" w:rsidTr="0099259A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0AA74134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4D7D22C9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  <w:r w:rsidRPr="00F70A64">
              <w:rPr>
                <w:rFonts w:ascii="Arial" w:eastAsia="SimSun" w:hAnsi="Arial"/>
                <w:b/>
                <w:sz w:val="18"/>
                <w:lang w:val="x-none"/>
              </w:rPr>
              <w:t xml:space="preserve">DCI format 0_1/0_2 </w:t>
            </w:r>
          </w:p>
        </w:tc>
      </w:tr>
      <w:tr w:rsidR="00F70A64" w:rsidRPr="00F70A64" w14:paraId="346DC20C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152C57C6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8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HARQ process number</w:t>
            </w:r>
          </w:p>
          <w:p w14:paraId="70A062DA" w14:textId="61300DE3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9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5602" w:type="dxa"/>
            <w:vAlign w:val="center"/>
          </w:tcPr>
          <w:p w14:paraId="53FD388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  <w:tr w:rsidR="00F70A64" w:rsidRPr="00F70A64" w14:paraId="18019DC9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71BA12A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F70A64">
              <w:rPr>
                <w:rFonts w:ascii="Arial" w:eastAsia="SimSun" w:hAnsi="Arial"/>
                <w:sz w:val="18"/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0A69CD9C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'1's</w:t>
            </w:r>
          </w:p>
        </w:tc>
      </w:tr>
      <w:tr w:rsidR="00F70A64" w:rsidRPr="00F70A64" w14:paraId="22D7CB8C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110EDFC5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Resource block assignment</w:t>
            </w:r>
          </w:p>
        </w:tc>
        <w:tc>
          <w:tcPr>
            <w:tcW w:w="5602" w:type="dxa"/>
            <w:vAlign w:val="center"/>
          </w:tcPr>
          <w:p w14:paraId="02AB4171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If higher layer configures RA type 0 only, set to all '0's;</w:t>
            </w:r>
          </w:p>
          <w:p w14:paraId="7EFA3A5A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If higher layer configures RA type 1 only, set to all '1's;</w:t>
            </w:r>
          </w:p>
          <w:p w14:paraId="609D98A4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 xml:space="preserve">If higher layer configures dynamic switch between RA type 0 and 1, then if MSB is'0', set to all '0's; else, set to all '1's </w:t>
            </w:r>
          </w:p>
          <w:p w14:paraId="18F5A56B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For DCI 0_1, </w:t>
            </w:r>
            <w:proofErr w:type="spellStart"/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>i</w:t>
            </w:r>
            <w:proofErr w:type="spellEnd"/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f higher layer configures RA type 2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, set to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all '1's 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>if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 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x-none"/>
              </w:rPr>
              <w:t>µ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=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0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; set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to all '0's if 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x-none"/>
              </w:rPr>
              <w:t>µ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=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1</w:t>
            </w:r>
          </w:p>
        </w:tc>
      </w:tr>
      <w:tr w:rsidR="00F70A64" w:rsidRPr="00F70A64" w14:paraId="414E680E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6B7A7C1A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10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Redundancy version</w:t>
            </w:r>
          </w:p>
          <w:p w14:paraId="4BA86CE3" w14:textId="54F7D45A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11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5602" w:type="dxa"/>
            <w:vAlign w:val="center"/>
          </w:tcPr>
          <w:p w14:paraId="17660EB1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</w:tbl>
    <w:p w14:paraId="77FAAD0F" w14:textId="77777777" w:rsidR="00F70A64" w:rsidRPr="00F70A64" w:rsidRDefault="00F70A64" w:rsidP="00F70A64">
      <w:pPr>
        <w:rPr>
          <w:rFonts w:eastAsia="SimSun"/>
          <w:color w:val="000000"/>
        </w:rPr>
      </w:pPr>
    </w:p>
    <w:p w14:paraId="66CE1FB1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</w:t>
      </w:r>
    </w:p>
    <w:p w14:paraId="0CA2C443" w14:textId="77777777" w:rsidR="00F70A64" w:rsidRPr="00F70A64" w:rsidRDefault="00F70A64" w:rsidP="00F70A64">
      <w:pPr>
        <w:rPr>
          <w:rFonts w:eastAsia="SimSun"/>
          <w:color w:val="000000"/>
          <w:lang w:val="en-AU"/>
        </w:rPr>
      </w:pPr>
      <w:r w:rsidRPr="00F70A64">
        <w:rPr>
          <w:rFonts w:eastAsia="SimSun"/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14:paraId="486DFD16" w14:textId="77777777" w:rsidR="00F70A64" w:rsidRPr="00F70A64" w:rsidRDefault="00F70A64" w:rsidP="004F6E37">
      <w:pPr>
        <w:rPr>
          <w:color w:val="000000"/>
          <w:lang w:val="en-AU"/>
        </w:rPr>
      </w:pPr>
    </w:p>
    <w:sectPr w:rsidR="00F70A64" w:rsidRPr="00F70A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27FBC" w14:textId="77777777" w:rsidR="00037B59" w:rsidRDefault="00037B59">
      <w:r>
        <w:separator/>
      </w:r>
    </w:p>
  </w:endnote>
  <w:endnote w:type="continuationSeparator" w:id="0">
    <w:p w14:paraId="2D13DE84" w14:textId="77777777" w:rsidR="00037B59" w:rsidRDefault="0003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2DF21" w14:textId="77777777" w:rsidR="00037B59" w:rsidRDefault="00037B59">
      <w:r>
        <w:separator/>
      </w:r>
    </w:p>
  </w:footnote>
  <w:footnote w:type="continuationSeparator" w:id="0">
    <w:p w14:paraId="2B9F87B4" w14:textId="77777777" w:rsidR="00037B59" w:rsidRDefault="0003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48"/>
    <w:rsid w:val="00022E4A"/>
    <w:rsid w:val="00037B59"/>
    <w:rsid w:val="000A6394"/>
    <w:rsid w:val="000B7FED"/>
    <w:rsid w:val="000C038A"/>
    <w:rsid w:val="000C6598"/>
    <w:rsid w:val="000D44B3"/>
    <w:rsid w:val="000F5DFE"/>
    <w:rsid w:val="0012123D"/>
    <w:rsid w:val="00145D43"/>
    <w:rsid w:val="00161FD8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2276A0"/>
    <w:rsid w:val="002542BE"/>
    <w:rsid w:val="0026004D"/>
    <w:rsid w:val="002640DD"/>
    <w:rsid w:val="00275D12"/>
    <w:rsid w:val="00284FEB"/>
    <w:rsid w:val="002860C4"/>
    <w:rsid w:val="002B5741"/>
    <w:rsid w:val="002B75A3"/>
    <w:rsid w:val="002B7A43"/>
    <w:rsid w:val="002C6ACD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D62EF"/>
    <w:rsid w:val="003E1A36"/>
    <w:rsid w:val="00404BED"/>
    <w:rsid w:val="00410371"/>
    <w:rsid w:val="004242F1"/>
    <w:rsid w:val="00472561"/>
    <w:rsid w:val="004769C8"/>
    <w:rsid w:val="00477972"/>
    <w:rsid w:val="004B75B7"/>
    <w:rsid w:val="004C3534"/>
    <w:rsid w:val="004D1F62"/>
    <w:rsid w:val="004F6E3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615717"/>
    <w:rsid w:val="00621188"/>
    <w:rsid w:val="006224C2"/>
    <w:rsid w:val="006257ED"/>
    <w:rsid w:val="00665C47"/>
    <w:rsid w:val="0069422C"/>
    <w:rsid w:val="00695808"/>
    <w:rsid w:val="006B46FB"/>
    <w:rsid w:val="006C37DE"/>
    <w:rsid w:val="006E21FB"/>
    <w:rsid w:val="00726991"/>
    <w:rsid w:val="00747E18"/>
    <w:rsid w:val="00755CB3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5348"/>
    <w:rsid w:val="007F7259"/>
    <w:rsid w:val="008040A8"/>
    <w:rsid w:val="008279FA"/>
    <w:rsid w:val="0083052C"/>
    <w:rsid w:val="008626E7"/>
    <w:rsid w:val="00864F7B"/>
    <w:rsid w:val="00870EE7"/>
    <w:rsid w:val="008742F9"/>
    <w:rsid w:val="008863B9"/>
    <w:rsid w:val="008952E3"/>
    <w:rsid w:val="008957DB"/>
    <w:rsid w:val="008A45A6"/>
    <w:rsid w:val="008F3789"/>
    <w:rsid w:val="008F686C"/>
    <w:rsid w:val="009148DE"/>
    <w:rsid w:val="009264A8"/>
    <w:rsid w:val="00941E30"/>
    <w:rsid w:val="009445CC"/>
    <w:rsid w:val="009466A2"/>
    <w:rsid w:val="009747AA"/>
    <w:rsid w:val="009777D9"/>
    <w:rsid w:val="00987FF7"/>
    <w:rsid w:val="00991B88"/>
    <w:rsid w:val="00994F83"/>
    <w:rsid w:val="009A5753"/>
    <w:rsid w:val="009A579D"/>
    <w:rsid w:val="009E3297"/>
    <w:rsid w:val="009F6F7D"/>
    <w:rsid w:val="009F734F"/>
    <w:rsid w:val="00A048AC"/>
    <w:rsid w:val="00A171C9"/>
    <w:rsid w:val="00A246B6"/>
    <w:rsid w:val="00A31121"/>
    <w:rsid w:val="00A47E70"/>
    <w:rsid w:val="00A50CF0"/>
    <w:rsid w:val="00A5509A"/>
    <w:rsid w:val="00A61FA5"/>
    <w:rsid w:val="00A7671C"/>
    <w:rsid w:val="00AA2CBC"/>
    <w:rsid w:val="00AB2B9A"/>
    <w:rsid w:val="00AC10D8"/>
    <w:rsid w:val="00AC5820"/>
    <w:rsid w:val="00AD1CD8"/>
    <w:rsid w:val="00AF2D80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27246"/>
    <w:rsid w:val="00C517D4"/>
    <w:rsid w:val="00C66BA2"/>
    <w:rsid w:val="00C72CBA"/>
    <w:rsid w:val="00C76429"/>
    <w:rsid w:val="00C83FDB"/>
    <w:rsid w:val="00C95985"/>
    <w:rsid w:val="00CB4D95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04DC"/>
    <w:rsid w:val="00D735AC"/>
    <w:rsid w:val="00D820AC"/>
    <w:rsid w:val="00D90D79"/>
    <w:rsid w:val="00DB43C2"/>
    <w:rsid w:val="00DE34CF"/>
    <w:rsid w:val="00E13F3D"/>
    <w:rsid w:val="00E34898"/>
    <w:rsid w:val="00E72EF7"/>
    <w:rsid w:val="00E828E4"/>
    <w:rsid w:val="00E909A3"/>
    <w:rsid w:val="00E91895"/>
    <w:rsid w:val="00EB09B7"/>
    <w:rsid w:val="00EC4516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2994"/>
    <w:rsid w:val="00F70A64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1387</Words>
  <Characters>7910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2022-08-26T10:25:00Z</dcterms:created>
  <dcterms:modified xsi:type="dcterms:W3CDTF">2022-08-26T10:25:00Z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