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280A" w14:textId="1F1428CB" w:rsidR="00A80C12" w:rsidRPr="0052548E" w:rsidRDefault="00A80C12" w:rsidP="00402A46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</w:t>
      </w:r>
      <w:r w:rsidR="00681F57">
        <w:rPr>
          <w:rFonts w:ascii="Arial" w:hAnsi="Arial" w:cs="Arial"/>
          <w:b/>
          <w:bCs/>
          <w:sz w:val="28"/>
        </w:rPr>
        <w:t>10</w:t>
      </w:r>
      <w:r w:rsidRPr="00AE27DA">
        <w:rPr>
          <w:rFonts w:ascii="Arial" w:hAnsi="Arial" w:cs="Arial"/>
          <w:b/>
          <w:bCs/>
          <w:sz w:val="28"/>
        </w:rPr>
        <w:tab/>
        <w:t>R1-</w:t>
      </w:r>
      <w:r w:rsidRPr="00880CDF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2</w:t>
      </w:r>
      <w:r w:rsidRPr="003B42E5">
        <w:rPr>
          <w:rFonts w:ascii="Arial" w:hAnsi="Arial" w:cs="Arial"/>
          <w:b/>
          <w:bCs/>
          <w:sz w:val="28"/>
        </w:rPr>
        <w:t>0</w:t>
      </w:r>
      <w:r w:rsidR="00E00B7D">
        <w:rPr>
          <w:rFonts w:ascii="Arial" w:hAnsi="Arial" w:cs="Arial"/>
          <w:b/>
          <w:bCs/>
          <w:sz w:val="28"/>
        </w:rPr>
        <w:t>8076</w:t>
      </w:r>
    </w:p>
    <w:p w14:paraId="129FC7B3" w14:textId="73E5B685" w:rsidR="00A80C12" w:rsidRDefault="00681F57" w:rsidP="00A80C12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August</w:t>
      </w:r>
      <w:r w:rsidR="00A80C12">
        <w:rPr>
          <w:rFonts w:ascii="Arial" w:hAnsi="Arial" w:cs="Arial"/>
          <w:b/>
          <w:bCs/>
          <w:sz w:val="28"/>
          <w:szCs w:val="28"/>
          <w:lang w:eastAsia="ja-JP"/>
        </w:rPr>
        <w:t xml:space="preserve"> 2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08665" w:rsidR="001E41F3" w:rsidRPr="00410371" w:rsidRDefault="00A80C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3</w:t>
            </w:r>
            <w:r w:rsidR="00681F57">
              <w:rPr>
                <w:b/>
                <w:noProof/>
                <w:sz w:val="28"/>
              </w:rPr>
              <w:t>8</w:t>
            </w:r>
            <w:r w:rsidRPr="00A80C12">
              <w:rPr>
                <w:b/>
                <w:noProof/>
                <w:sz w:val="28"/>
              </w:rPr>
              <w:t>.</w:t>
            </w:r>
            <w:r w:rsidR="00681F5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2965F" w:rsidR="001E41F3" w:rsidRPr="00A80C12" w:rsidRDefault="00A80C1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0906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C7679" w:rsidR="001E41F3" w:rsidRPr="00410371" w:rsidRDefault="00A80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16.</w:t>
            </w:r>
            <w:r w:rsidR="00CF12A2">
              <w:rPr>
                <w:b/>
                <w:noProof/>
                <w:sz w:val="28"/>
              </w:rPr>
              <w:t>10</w:t>
            </w:r>
            <w:r w:rsidRPr="00A80C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29D6A3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A638C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E06E1" w:rsidR="001E41F3" w:rsidRDefault="006520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681F57">
              <w:t>Correction for PUSCH TDRA Tables</w:t>
            </w:r>
            <w:r w:rsidR="00E25F08">
              <w:t xml:space="preserve">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E1AF0" w:rsidR="001E41F3" w:rsidRDefault="00FF60C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80C12">
              <w:t>Qualcomm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70D2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ECD28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06125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81F5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81F57">
              <w:rPr>
                <w:noProof/>
              </w:rPr>
              <w:t>2</w:t>
            </w:r>
            <w:r w:rsidR="0004711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FDB8E8" w:rsidR="001E41F3" w:rsidRDefault="00681F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4078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1F5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D9C05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Disparity between the TDRA configuration constraints between TS 38.331 and TS 38.214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264D0F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Applying the configuration limitation of TS 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21FE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 xml:space="preserve">UE </w:t>
            </w:r>
            <w:proofErr w:type="spellStart"/>
            <w:r w:rsidRPr="00681F57">
              <w:rPr>
                <w:rFonts w:eastAsia="MS Mincho" w:cs="Arial"/>
                <w:lang w:eastAsia="ja-JP"/>
              </w:rPr>
              <w:t>behavior</w:t>
            </w:r>
            <w:proofErr w:type="spellEnd"/>
            <w:r w:rsidRPr="00681F57">
              <w:rPr>
                <w:rFonts w:eastAsia="MS Mincho" w:cs="Arial"/>
                <w:lang w:eastAsia="ja-JP"/>
              </w:rPr>
              <w:t xml:space="preserve">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3669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C10D2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BE0773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0CBB4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5B2CF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lastRenderedPageBreak/>
        <w:t>*** Unchanged text is omitted ***</w:t>
      </w:r>
    </w:p>
    <w:p w14:paraId="45BB4158" w14:textId="77777777" w:rsidR="003D6A76" w:rsidRPr="0048482F" w:rsidRDefault="003D6A76" w:rsidP="003D6A76">
      <w:pPr>
        <w:pStyle w:val="Heading3"/>
        <w:rPr>
          <w:color w:val="000000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105769262"/>
      <w:r w:rsidRPr="0048482F">
        <w:rPr>
          <w:color w:val="000000"/>
        </w:rPr>
        <w:t>6.1.2</w:t>
      </w:r>
      <w:r w:rsidRPr="0048482F">
        <w:rPr>
          <w:color w:val="000000"/>
        </w:rPr>
        <w:tab/>
        <w:t>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 xml:space="preserve"> </w:t>
      </w:r>
    </w:p>
    <w:p w14:paraId="3BC6B6D8" w14:textId="77777777" w:rsidR="003D6A76" w:rsidRPr="0048482F" w:rsidRDefault="003D6A76" w:rsidP="003D6A76">
      <w:pPr>
        <w:pStyle w:val="Heading4"/>
        <w:rPr>
          <w:color w:val="000000"/>
        </w:rPr>
      </w:pPr>
      <w:bookmarkStart w:id="10" w:name="_Toc11352143"/>
      <w:bookmarkStart w:id="11" w:name="_Toc20318033"/>
      <w:bookmarkStart w:id="12" w:name="_Toc27299931"/>
      <w:bookmarkStart w:id="13" w:name="_Toc29673204"/>
      <w:bookmarkStart w:id="14" w:name="_Toc29673345"/>
      <w:bookmarkStart w:id="15" w:name="_Toc29674338"/>
      <w:bookmarkStart w:id="16" w:name="_Toc36645568"/>
      <w:bookmarkStart w:id="17" w:name="_Toc45810613"/>
      <w:bookmarkStart w:id="18" w:name="_Toc105769263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D8176D2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4D4A8E9D" w14:textId="77777777" w:rsidR="003D6A76" w:rsidRPr="007A0D4F" w:rsidRDefault="003D6A76" w:rsidP="003D6A76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A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0_1 in UE specific search space scrambled with C-RNTI, MCS-C-RNTI, CS-RNTI or SP-CSI-RNTI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7"/>
        <w:gridCol w:w="1588"/>
        <w:gridCol w:w="1811"/>
        <w:gridCol w:w="2397"/>
        <w:gridCol w:w="2246"/>
      </w:tblGrid>
      <w:tr w:rsidR="003D6A76" w14:paraId="55EA2856" w14:textId="77777777" w:rsidTr="001C641D">
        <w:tc>
          <w:tcPr>
            <w:tcW w:w="1001" w:type="pct"/>
          </w:tcPr>
          <w:p w14:paraId="404DF2E7" w14:textId="77777777" w:rsidR="003D6A76" w:rsidRPr="00E22E62" w:rsidRDefault="003D6A76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01" w:type="pct"/>
          </w:tcPr>
          <w:p w14:paraId="096C67E8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25" w:type="pct"/>
          </w:tcPr>
          <w:p w14:paraId="1EDAD68C" w14:textId="77777777" w:rsidR="003D6A76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</w:p>
        </w:tc>
        <w:tc>
          <w:tcPr>
            <w:tcW w:w="1025" w:type="pct"/>
          </w:tcPr>
          <w:p w14:paraId="4C65733A" w14:textId="77777777" w:rsidR="003D6A76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</w:t>
            </w:r>
            <w:proofErr w:type="spellEnd"/>
            <w:r w:rsidRPr="00567690">
              <w:rPr>
                <w:rFonts w:eastAsia="Batang"/>
                <w:i/>
                <w:color w:val="000000" w:themeColor="text1"/>
              </w:rPr>
              <w:t>-Config</w:t>
            </w:r>
            <w:r w:rsidRPr="00567690">
              <w:rPr>
                <w:rFonts w:eastAsia="Batang"/>
                <w:color w:val="000000" w:themeColor="text1"/>
              </w:rPr>
              <w:t xml:space="preserve"> includes </w:t>
            </w: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pusch-TimeDomainAllocationListForMultiPUSCH</w:t>
            </w:r>
            <w:proofErr w:type="spellEnd"/>
          </w:p>
        </w:tc>
        <w:tc>
          <w:tcPr>
            <w:tcW w:w="948" w:type="pct"/>
          </w:tcPr>
          <w:p w14:paraId="6B026504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3D6A76" w14:paraId="19349895" w14:textId="77777777" w:rsidTr="001C641D">
        <w:tc>
          <w:tcPr>
            <w:tcW w:w="1001" w:type="pct"/>
          </w:tcPr>
          <w:p w14:paraId="131A5C0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01" w:type="pct"/>
          </w:tcPr>
          <w:p w14:paraId="7548A0B9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7E4ADDE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192FDB22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5BF676B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3D6A76" w14:paraId="5BF45431" w14:textId="77777777" w:rsidTr="001C641D">
        <w:tc>
          <w:tcPr>
            <w:tcW w:w="1001" w:type="pct"/>
          </w:tcPr>
          <w:p w14:paraId="11CE40A8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1001" w:type="pct"/>
          </w:tcPr>
          <w:p w14:paraId="30932D2C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1938B70C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2FD2F478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4AF96068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3D6A76" w14:paraId="0CECC833" w14:textId="77777777" w:rsidTr="001C641D">
        <w:tc>
          <w:tcPr>
            <w:tcW w:w="1001" w:type="pct"/>
          </w:tcPr>
          <w:p w14:paraId="474EB08B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30D7AF0C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5D631E13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3E859A04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26726080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3D6A76" w14:paraId="3329667B" w14:textId="77777777" w:rsidTr="001C641D">
        <w:tc>
          <w:tcPr>
            <w:tcW w:w="1001" w:type="pct"/>
          </w:tcPr>
          <w:p w14:paraId="72C8FAC1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2348C11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r w:rsidRPr="003D6A76">
              <w:rPr>
                <w:rFonts w:eastAsia="Batang"/>
                <w:strike/>
                <w:color w:val="FF0000"/>
              </w:rPr>
              <w:t>/Yes</w:t>
            </w:r>
          </w:p>
        </w:tc>
        <w:tc>
          <w:tcPr>
            <w:tcW w:w="1025" w:type="pct"/>
          </w:tcPr>
          <w:p w14:paraId="39245650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4210156D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948" w:type="pct"/>
          </w:tcPr>
          <w:p w14:paraId="7E12D2AE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3D6A76" w14:paraId="61EA842D" w14:textId="77777777" w:rsidTr="001C641D">
        <w:tc>
          <w:tcPr>
            <w:tcW w:w="1001" w:type="pct"/>
          </w:tcPr>
          <w:p w14:paraId="564D4D88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6EA433DE" w14:textId="77777777" w:rsidR="003D6A76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25" w:type="pct"/>
          </w:tcPr>
          <w:p w14:paraId="2C66C735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1025" w:type="pct"/>
          </w:tcPr>
          <w:p w14:paraId="7DF503F5" w14:textId="77777777" w:rsidR="003D6A76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948" w:type="pct"/>
          </w:tcPr>
          <w:p w14:paraId="3BA5C7B0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 w:rsidRPr="00322ABD">
              <w:rPr>
                <w:rFonts w:eastAsia="Batang"/>
                <w:i/>
              </w:rPr>
              <w:t>pusch-TimeDomai</w:t>
            </w:r>
            <w:r>
              <w:rPr>
                <w:rFonts w:eastAsia="Batang"/>
                <w:i/>
              </w:rPr>
              <w:t>nAllocationListForMultiPUSCH</w:t>
            </w:r>
            <w:proofErr w:type="spellEnd"/>
            <w:r w:rsidRPr="00322ABD">
              <w:rPr>
                <w:rFonts w:eastAsia="Batang"/>
                <w:i/>
              </w:rPr>
              <w:t xml:space="preserve"> </w:t>
            </w:r>
            <w:r w:rsidRPr="00322ABD">
              <w:rPr>
                <w:rFonts w:eastAsia="Batang"/>
              </w:rPr>
              <w:t xml:space="preserve">provided in </w:t>
            </w:r>
            <w:proofErr w:type="spellStart"/>
            <w:r w:rsidRPr="00322ABD">
              <w:rPr>
                <w:rFonts w:eastAsia="Batang"/>
                <w:i/>
              </w:rPr>
              <w:t>pusch</w:t>
            </w:r>
            <w:proofErr w:type="spellEnd"/>
            <w:r w:rsidRPr="00322ABD">
              <w:rPr>
                <w:rFonts w:eastAsia="Batang"/>
                <w:i/>
              </w:rPr>
              <w:t>-Config</w:t>
            </w:r>
          </w:p>
        </w:tc>
      </w:tr>
    </w:tbl>
    <w:p w14:paraId="7CDD98FF" w14:textId="77777777" w:rsidR="003D6A76" w:rsidRDefault="003D6A76" w:rsidP="003D6A76"/>
    <w:p w14:paraId="5C4368FE" w14:textId="77777777" w:rsidR="003D6A76" w:rsidRPr="007A0D4F" w:rsidRDefault="003D6A76" w:rsidP="003D6A76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B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0_2 in UE specific search space scrambled with C-RNTI, MCS-C-RNTI, CS-RNTI or SP-CSI-RNTI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487"/>
        <w:gridCol w:w="2487"/>
        <w:gridCol w:w="2857"/>
        <w:gridCol w:w="2667"/>
      </w:tblGrid>
      <w:tr w:rsidR="003D6A76" w14:paraId="31C9EAB7" w14:textId="77777777" w:rsidTr="001C641D">
        <w:tc>
          <w:tcPr>
            <w:tcW w:w="2487" w:type="dxa"/>
          </w:tcPr>
          <w:p w14:paraId="211FC9F1" w14:textId="77777777" w:rsidR="003D6A76" w:rsidRPr="00E22E62" w:rsidRDefault="003D6A76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5B92EB14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2E5157E0" w14:textId="77777777" w:rsidR="003D6A76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9C6A0C">
              <w:rPr>
                <w:rFonts w:eastAsia="Batang"/>
                <w:i/>
                <w:color w:val="000000"/>
              </w:rPr>
              <w:t>pusch-TimeDomainAllocationListDCI-0-2</w:t>
            </w:r>
          </w:p>
        </w:tc>
        <w:tc>
          <w:tcPr>
            <w:tcW w:w="2614" w:type="dxa"/>
          </w:tcPr>
          <w:p w14:paraId="01A4FEA7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3D6A76" w14:paraId="23A29B2E" w14:textId="77777777" w:rsidTr="001C641D">
        <w:tc>
          <w:tcPr>
            <w:tcW w:w="2487" w:type="dxa"/>
          </w:tcPr>
          <w:p w14:paraId="2A3E421A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2487" w:type="dxa"/>
          </w:tcPr>
          <w:p w14:paraId="317AB9B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2487" w:type="dxa"/>
          </w:tcPr>
          <w:p w14:paraId="4C32C67B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2614" w:type="dxa"/>
          </w:tcPr>
          <w:p w14:paraId="52F5329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3D6A76" w14:paraId="0421F4AE" w14:textId="77777777" w:rsidTr="001C641D">
        <w:tc>
          <w:tcPr>
            <w:tcW w:w="2487" w:type="dxa"/>
          </w:tcPr>
          <w:p w14:paraId="302802C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2487" w:type="dxa"/>
          </w:tcPr>
          <w:p w14:paraId="09FEBE85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2487" w:type="dxa"/>
          </w:tcPr>
          <w:p w14:paraId="0CDFB954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2614" w:type="dxa"/>
          </w:tcPr>
          <w:p w14:paraId="7DD58A2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3D6A76" w14:paraId="78857D6E" w14:textId="77777777" w:rsidTr="001C641D">
        <w:tc>
          <w:tcPr>
            <w:tcW w:w="2487" w:type="dxa"/>
          </w:tcPr>
          <w:p w14:paraId="25B46A1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2487" w:type="dxa"/>
          </w:tcPr>
          <w:p w14:paraId="1556B4A6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2487" w:type="dxa"/>
          </w:tcPr>
          <w:p w14:paraId="3A5CF1F0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2614" w:type="dxa"/>
          </w:tcPr>
          <w:p w14:paraId="1ABA4F6B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3D6A76" w14:paraId="67D92937" w14:textId="77777777" w:rsidTr="001C641D">
        <w:tc>
          <w:tcPr>
            <w:tcW w:w="2487" w:type="dxa"/>
          </w:tcPr>
          <w:p w14:paraId="3429E2B1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2487" w:type="dxa"/>
          </w:tcPr>
          <w:p w14:paraId="45EA7259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r w:rsidRPr="003D6A76">
              <w:rPr>
                <w:rFonts w:eastAsia="Batang"/>
                <w:strike/>
                <w:color w:val="FF0000"/>
              </w:rPr>
              <w:t>/Yes</w:t>
            </w:r>
          </w:p>
        </w:tc>
        <w:tc>
          <w:tcPr>
            <w:tcW w:w="2487" w:type="dxa"/>
          </w:tcPr>
          <w:p w14:paraId="4E319633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2614" w:type="dxa"/>
          </w:tcPr>
          <w:p w14:paraId="5F5C0282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pusch-TimeDomainAllocationListDCI-0-2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</w:tbl>
    <w:p w14:paraId="68C9CD36" w14:textId="341180CF" w:rsidR="001E41F3" w:rsidRDefault="001E41F3">
      <w:pPr>
        <w:rPr>
          <w:noProof/>
        </w:rPr>
      </w:pPr>
    </w:p>
    <w:p w14:paraId="487E6984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E8752C1" w14:textId="77777777" w:rsidR="003D6A76" w:rsidRDefault="003D6A76">
      <w:pPr>
        <w:rPr>
          <w:noProof/>
        </w:rPr>
      </w:pPr>
    </w:p>
    <w:sectPr w:rsidR="003D6A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C4DB3" w14:textId="77777777" w:rsidR="00C471B8" w:rsidRDefault="00C471B8">
      <w:r>
        <w:separator/>
      </w:r>
    </w:p>
  </w:endnote>
  <w:endnote w:type="continuationSeparator" w:id="0">
    <w:p w14:paraId="3B506595" w14:textId="77777777" w:rsidR="00C471B8" w:rsidRDefault="00C47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DFDBA" w14:textId="77777777" w:rsidR="00C471B8" w:rsidRDefault="00C471B8">
      <w:r>
        <w:separator/>
      </w:r>
    </w:p>
  </w:footnote>
  <w:footnote w:type="continuationSeparator" w:id="0">
    <w:p w14:paraId="1D22003F" w14:textId="77777777" w:rsidR="00C471B8" w:rsidRDefault="00C47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1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A76"/>
    <w:rsid w:val="003E1A36"/>
    <w:rsid w:val="00405AB7"/>
    <w:rsid w:val="00410371"/>
    <w:rsid w:val="004242F1"/>
    <w:rsid w:val="004B75B7"/>
    <w:rsid w:val="004E6454"/>
    <w:rsid w:val="0051580D"/>
    <w:rsid w:val="00547111"/>
    <w:rsid w:val="00592D74"/>
    <w:rsid w:val="005E2C44"/>
    <w:rsid w:val="00621188"/>
    <w:rsid w:val="006257ED"/>
    <w:rsid w:val="006520E6"/>
    <w:rsid w:val="00665C47"/>
    <w:rsid w:val="00681F5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C12"/>
    <w:rsid w:val="00AA0F91"/>
    <w:rsid w:val="00AA2CBC"/>
    <w:rsid w:val="00AC5820"/>
    <w:rsid w:val="00AD1CD8"/>
    <w:rsid w:val="00B258BB"/>
    <w:rsid w:val="00B67B97"/>
    <w:rsid w:val="00B80417"/>
    <w:rsid w:val="00B968C8"/>
    <w:rsid w:val="00BA3EC5"/>
    <w:rsid w:val="00BA51D9"/>
    <w:rsid w:val="00BB5DFC"/>
    <w:rsid w:val="00BD279D"/>
    <w:rsid w:val="00BD6BB8"/>
    <w:rsid w:val="00C471B8"/>
    <w:rsid w:val="00C66BA2"/>
    <w:rsid w:val="00C95985"/>
    <w:rsid w:val="00CC5026"/>
    <w:rsid w:val="00CC68D0"/>
    <w:rsid w:val="00CF12A2"/>
    <w:rsid w:val="00D03F9A"/>
    <w:rsid w:val="00D06D51"/>
    <w:rsid w:val="00D24991"/>
    <w:rsid w:val="00D50255"/>
    <w:rsid w:val="00D66520"/>
    <w:rsid w:val="00DE34CF"/>
    <w:rsid w:val="00E00B7D"/>
    <w:rsid w:val="00E13F3D"/>
    <w:rsid w:val="00E25F08"/>
    <w:rsid w:val="00E34898"/>
    <w:rsid w:val="00EB09B7"/>
    <w:rsid w:val="00EE7D7C"/>
    <w:rsid w:val="00F25D98"/>
    <w:rsid w:val="00F300FB"/>
    <w:rsid w:val="00FB6386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80C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80C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3D6A7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D6A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D6A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A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Kianoush Hosseini</cp:lastModifiedBy>
  <cp:revision>7</cp:revision>
  <cp:lastPrinted>1900-01-01T08:00:00Z</cp:lastPrinted>
  <dcterms:created xsi:type="dcterms:W3CDTF">2022-08-24T11:22:00Z</dcterms:created>
  <dcterms:modified xsi:type="dcterms:W3CDTF">2022-08-26T08:02:00Z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