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FAB1B" w14:textId="7CB6643C" w:rsidR="000B539A" w:rsidRPr="000B539A" w:rsidRDefault="000B539A" w:rsidP="000B539A">
      <w:pPr>
        <w:tabs>
          <w:tab w:val="left" w:pos="3421"/>
        </w:tabs>
        <w:spacing w:after="0"/>
        <w:rPr>
          <w:rFonts w:ascii="Arial" w:eastAsia="MS Mincho" w:hAnsi="Arial" w:cs="Arial"/>
          <w:b/>
          <w:bCs/>
          <w:sz w:val="24"/>
          <w:szCs w:val="18"/>
          <w:lang w:eastAsia="ja-JP"/>
        </w:rPr>
      </w:pPr>
      <w:r w:rsidRPr="000B539A">
        <w:rPr>
          <w:rFonts w:ascii="Arial" w:eastAsia="MS Mincho" w:hAnsi="Arial" w:cs="Arial"/>
          <w:b/>
          <w:bCs/>
          <w:sz w:val="24"/>
          <w:szCs w:val="18"/>
          <w:lang w:eastAsia="ja-JP"/>
        </w:rPr>
        <w:t>3GPP TSG RAN WG1 #110</w:t>
      </w:r>
      <w:r w:rsidRPr="000B539A">
        <w:rPr>
          <w:rFonts w:ascii="Arial" w:eastAsia="MS Mincho" w:hAnsi="Arial" w:cs="Arial"/>
          <w:b/>
          <w:bCs/>
          <w:sz w:val="24"/>
          <w:szCs w:val="18"/>
          <w:lang w:eastAsia="ja-JP"/>
        </w:rPr>
        <w:tab/>
      </w:r>
      <w:r w:rsidRPr="000B539A">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Pr>
          <w:rFonts w:ascii="Arial" w:eastAsia="MS Mincho" w:hAnsi="Arial" w:cs="Arial"/>
          <w:b/>
          <w:bCs/>
          <w:sz w:val="24"/>
          <w:szCs w:val="18"/>
          <w:lang w:eastAsia="ja-JP"/>
        </w:rPr>
        <w:tab/>
      </w:r>
      <w:r w:rsidR="00694AD7" w:rsidRPr="00694AD7">
        <w:rPr>
          <w:rFonts w:ascii="Arial" w:eastAsia="MS Mincho" w:hAnsi="Arial" w:cs="Arial"/>
          <w:b/>
          <w:bCs/>
          <w:sz w:val="24"/>
          <w:szCs w:val="18"/>
          <w:lang w:eastAsia="ja-JP"/>
        </w:rPr>
        <w:t>R1-2207241</w:t>
      </w:r>
    </w:p>
    <w:p w14:paraId="01A12430" w14:textId="77777777" w:rsidR="000B539A" w:rsidRDefault="000B539A" w:rsidP="000B539A">
      <w:pPr>
        <w:tabs>
          <w:tab w:val="left" w:pos="3421"/>
        </w:tabs>
        <w:spacing w:after="0"/>
        <w:rPr>
          <w:rFonts w:ascii="Arial" w:eastAsia="MS Mincho" w:hAnsi="Arial" w:cs="Arial"/>
          <w:b/>
          <w:bCs/>
          <w:sz w:val="24"/>
          <w:szCs w:val="18"/>
          <w:lang w:eastAsia="ja-JP"/>
        </w:rPr>
      </w:pPr>
      <w:r w:rsidRPr="000B539A">
        <w:rPr>
          <w:rFonts w:ascii="Arial" w:eastAsia="MS Mincho" w:hAnsi="Arial" w:cs="Arial"/>
          <w:b/>
          <w:bCs/>
          <w:sz w:val="24"/>
          <w:szCs w:val="18"/>
          <w:lang w:eastAsia="ja-JP"/>
        </w:rPr>
        <w:t>Toulouse, Aug 22nd – 26th, 2022</w:t>
      </w:r>
    </w:p>
    <w:p w14:paraId="476BD691" w14:textId="39796840" w:rsidR="00466590" w:rsidRPr="00297340" w:rsidRDefault="00466590" w:rsidP="000B539A">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381BCDDF"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F6659E">
        <w:rPr>
          <w:rFonts w:ascii="Arial" w:eastAsia="MS Mincho" w:hAnsi="Arial"/>
          <w:sz w:val="24"/>
        </w:rPr>
        <w:t>9.5.</w:t>
      </w:r>
      <w:r w:rsidR="004B772A">
        <w:rPr>
          <w:rFonts w:ascii="Arial" w:eastAsia="MS Mincho" w:hAnsi="Arial"/>
          <w:sz w:val="24"/>
        </w:rPr>
        <w:t>2.3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69467B42"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54E34" w:rsidRPr="00B54E34">
        <w:rPr>
          <w:rFonts w:ascii="Arial" w:eastAsia="MS Mincho" w:hAnsi="Arial"/>
          <w:sz w:val="24"/>
        </w:rPr>
        <w:t>Requirements, Evaluations, Potential Enhancements for Low Power High Accuracy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7609D1A7" w14:textId="5D0CF9CC" w:rsidR="000B539A" w:rsidRDefault="000B539A" w:rsidP="00BF19D7">
      <w:pPr>
        <w:pStyle w:val="3GPPText"/>
        <w:spacing w:before="0" w:after="0"/>
        <w:rPr>
          <w:rFonts w:eastAsia="Malgun Gothic"/>
          <w:sz w:val="24"/>
          <w:szCs w:val="24"/>
          <w:lang w:val="en-GB"/>
        </w:rPr>
      </w:pPr>
      <w:r>
        <w:rPr>
          <w:rFonts w:eastAsia="Malgun Gothic"/>
          <w:sz w:val="24"/>
          <w:szCs w:val="24"/>
          <w:lang w:val="en-GB"/>
        </w:rPr>
        <w:t>In RAN1#109-</w:t>
      </w:r>
      <w:r w:rsidR="00E0283B">
        <w:rPr>
          <w:rFonts w:eastAsia="Malgun Gothic"/>
          <w:sz w:val="24"/>
          <w:szCs w:val="24"/>
          <w:lang w:val="en-GB"/>
        </w:rPr>
        <w:t>e several agreements were reached on LPHAP Positioning</w:t>
      </w:r>
      <w:r w:rsidR="009665C2">
        <w:rPr>
          <w:rFonts w:eastAsia="Malgun Gothic"/>
          <w:sz w:val="24"/>
          <w:szCs w:val="24"/>
          <w:lang w:val="en-GB"/>
        </w:rPr>
        <w:t xml:space="preserve">, especially with regards to the requirements and the evaluation assumptions of the power consumption modelling: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E0283B" w14:paraId="750187BD" w14:textId="77777777" w:rsidTr="00E0283B">
        <w:tc>
          <w:tcPr>
            <w:tcW w:w="9629" w:type="dxa"/>
          </w:tcPr>
          <w:p w14:paraId="2A98495F"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4F8BFECA" w14:textId="6C6FBDCD" w:rsidR="00E0283B" w:rsidRPr="00E0283B" w:rsidRDefault="00E0283B" w:rsidP="00E0283B">
            <w:pPr>
              <w:spacing w:after="0"/>
              <w:rPr>
                <w:sz w:val="14"/>
                <w:szCs w:val="14"/>
                <w:lang w:eastAsia="x-none"/>
              </w:rPr>
            </w:pPr>
            <w:r w:rsidRPr="00E0283B">
              <w:rPr>
                <w:sz w:val="14"/>
                <w:szCs w:val="14"/>
                <w:lang w:eastAsia="x-none"/>
              </w:rPr>
              <w:t>Confirm that use case 6 defined in TS 22.104 is the single representative use case for the study of LPHAP.</w:t>
            </w:r>
          </w:p>
          <w:p w14:paraId="48BA6BBE"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295E181E" w14:textId="7F431514" w:rsidR="00E0283B" w:rsidRPr="00E0283B" w:rsidRDefault="00E0283B" w:rsidP="00E0283B">
            <w:pPr>
              <w:spacing w:after="0"/>
              <w:rPr>
                <w:sz w:val="14"/>
                <w:szCs w:val="14"/>
                <w:lang w:eastAsia="x-none"/>
              </w:rPr>
            </w:pPr>
            <w:r w:rsidRPr="00E0283B">
              <w:rPr>
                <w:sz w:val="14"/>
                <w:szCs w:val="14"/>
                <w:lang w:eastAsia="x-none"/>
              </w:rPr>
              <w:t>At least the relative power unit is adopted as the performance metric to evaluate the power consumption of the Rel-17 RRC_INACTIVE state positioning and potential enhancements.</w:t>
            </w:r>
          </w:p>
          <w:p w14:paraId="19CFFF5B"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74C043A2" w14:textId="1CCF30EB" w:rsidR="00E0283B" w:rsidRPr="00E0283B" w:rsidRDefault="00E0283B" w:rsidP="00E0283B">
            <w:pPr>
              <w:spacing w:after="0"/>
              <w:rPr>
                <w:sz w:val="14"/>
                <w:szCs w:val="14"/>
                <w:lang w:eastAsia="x-none"/>
              </w:rPr>
            </w:pPr>
            <w:r w:rsidRPr="00E0283B">
              <w:rPr>
                <w:sz w:val="14"/>
                <w:szCs w:val="14"/>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EEF8841"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164AD665" w14:textId="77777777" w:rsidR="00E0283B" w:rsidRPr="00E0283B" w:rsidRDefault="00E0283B" w:rsidP="009665C2">
            <w:pPr>
              <w:numPr>
                <w:ilvl w:val="0"/>
                <w:numId w:val="17"/>
              </w:numPr>
              <w:spacing w:after="0"/>
              <w:jc w:val="left"/>
              <w:rPr>
                <w:sz w:val="14"/>
                <w:szCs w:val="14"/>
                <w:lang w:eastAsia="x-none"/>
              </w:rPr>
            </w:pPr>
            <w:r w:rsidRPr="00E0283B">
              <w:rPr>
                <w:sz w:val="14"/>
                <w:szCs w:val="14"/>
                <w:lang w:eastAsia="x-none"/>
              </w:rPr>
              <w:t>Adopt the following parameters as the common evaluation parameters for the LPHAP evaluation:</w:t>
            </w:r>
          </w:p>
          <w:p w14:paraId="500F9DAF" w14:textId="77777777" w:rsidR="00E0283B" w:rsidRPr="00E0283B" w:rsidRDefault="00E0283B" w:rsidP="009665C2">
            <w:pPr>
              <w:numPr>
                <w:ilvl w:val="1"/>
                <w:numId w:val="18"/>
              </w:numPr>
              <w:spacing w:after="0"/>
              <w:jc w:val="left"/>
              <w:rPr>
                <w:sz w:val="14"/>
                <w:szCs w:val="14"/>
                <w:lang w:eastAsia="x-none"/>
              </w:rPr>
            </w:pPr>
            <w:r w:rsidRPr="00E0283B">
              <w:rPr>
                <w:sz w:val="14"/>
                <w:szCs w:val="14"/>
                <w:lang w:eastAsia="x-none"/>
              </w:rPr>
              <w:t>Frequency range: FR1 (baseline); FR2 (optional)</w:t>
            </w:r>
          </w:p>
          <w:p w14:paraId="022116DF" w14:textId="77777777" w:rsidR="00E0283B" w:rsidRPr="00E0283B" w:rsidRDefault="00E0283B" w:rsidP="009665C2">
            <w:pPr>
              <w:numPr>
                <w:ilvl w:val="1"/>
                <w:numId w:val="18"/>
              </w:numPr>
              <w:spacing w:after="0"/>
              <w:jc w:val="left"/>
              <w:rPr>
                <w:sz w:val="14"/>
                <w:szCs w:val="14"/>
                <w:lang w:eastAsia="x-none"/>
              </w:rPr>
            </w:pPr>
            <w:r w:rsidRPr="00E0283B">
              <w:rPr>
                <w:rFonts w:hint="eastAsia"/>
                <w:sz w:val="14"/>
                <w:szCs w:val="14"/>
                <w:lang w:eastAsia="x-none"/>
              </w:rPr>
              <w:t>S</w:t>
            </w:r>
            <w:r w:rsidRPr="00E0283B">
              <w:rPr>
                <w:sz w:val="14"/>
                <w:szCs w:val="14"/>
                <w:lang w:eastAsia="x-none"/>
              </w:rPr>
              <w:t>CS: 30kHz for FR1 (baseline); 120kHz for FR2 (optional)</w:t>
            </w:r>
          </w:p>
          <w:p w14:paraId="4A7729C0" w14:textId="77777777" w:rsidR="00E0283B" w:rsidRPr="00E0283B" w:rsidRDefault="00E0283B" w:rsidP="009665C2">
            <w:pPr>
              <w:numPr>
                <w:ilvl w:val="1"/>
                <w:numId w:val="18"/>
              </w:numPr>
              <w:spacing w:after="0"/>
              <w:jc w:val="left"/>
              <w:rPr>
                <w:sz w:val="14"/>
                <w:szCs w:val="14"/>
                <w:lang w:eastAsia="x-none"/>
              </w:rPr>
            </w:pPr>
            <w:r w:rsidRPr="00E0283B">
              <w:rPr>
                <w:rFonts w:hint="eastAsia"/>
                <w:sz w:val="14"/>
                <w:szCs w:val="14"/>
                <w:lang w:eastAsia="x-none"/>
              </w:rPr>
              <w:t>B</w:t>
            </w:r>
            <w:r w:rsidRPr="00E0283B">
              <w:rPr>
                <w:sz w:val="14"/>
                <w:szCs w:val="14"/>
                <w:lang w:eastAsia="x-none"/>
              </w:rPr>
              <w:t xml:space="preserve">W of the DL PRS and UL SRS </w:t>
            </w:r>
            <w:proofErr w:type="spellStart"/>
            <w:r w:rsidRPr="00E0283B">
              <w:rPr>
                <w:sz w:val="14"/>
                <w:szCs w:val="14"/>
                <w:lang w:eastAsia="x-none"/>
              </w:rPr>
              <w:t>pos</w:t>
            </w:r>
            <w:proofErr w:type="spellEnd"/>
            <w:r w:rsidRPr="00E0283B">
              <w:rPr>
                <w:sz w:val="14"/>
                <w:szCs w:val="14"/>
                <w:lang w:eastAsia="x-none"/>
              </w:rPr>
              <w:t xml:space="preserve">: </w:t>
            </w:r>
            <w:proofErr w:type="gramStart"/>
            <w:r w:rsidRPr="00E0283B">
              <w:rPr>
                <w:sz w:val="14"/>
                <w:szCs w:val="14"/>
                <w:lang w:eastAsia="x-none"/>
              </w:rPr>
              <w:t>100MHz;</w:t>
            </w:r>
            <w:proofErr w:type="gramEnd"/>
          </w:p>
          <w:p w14:paraId="58898231" w14:textId="77777777" w:rsidR="00E0283B" w:rsidRPr="00E0283B" w:rsidRDefault="00E0283B" w:rsidP="009665C2">
            <w:pPr>
              <w:numPr>
                <w:ilvl w:val="1"/>
                <w:numId w:val="18"/>
              </w:numPr>
              <w:spacing w:after="0"/>
              <w:jc w:val="left"/>
              <w:rPr>
                <w:sz w:val="14"/>
                <w:szCs w:val="14"/>
                <w:lang w:eastAsia="x-none"/>
              </w:rPr>
            </w:pPr>
            <w:r w:rsidRPr="00E0283B">
              <w:rPr>
                <w:rFonts w:hint="eastAsia"/>
                <w:sz w:val="14"/>
                <w:szCs w:val="14"/>
                <w:lang w:eastAsia="x-none"/>
              </w:rPr>
              <w:t>S</w:t>
            </w:r>
            <w:r w:rsidRPr="00E0283B">
              <w:rPr>
                <w:sz w:val="14"/>
                <w:szCs w:val="14"/>
                <w:lang w:eastAsia="x-none"/>
              </w:rPr>
              <w:t>ingle-sample measurement per position fix (baseline); 4-sample measurement per position fix (optional)</w:t>
            </w:r>
          </w:p>
          <w:p w14:paraId="2E5481AC" w14:textId="77777777" w:rsidR="00E0283B" w:rsidRPr="00E0283B" w:rsidRDefault="00E0283B" w:rsidP="009665C2">
            <w:pPr>
              <w:numPr>
                <w:ilvl w:val="1"/>
                <w:numId w:val="18"/>
              </w:numPr>
              <w:spacing w:after="0"/>
              <w:jc w:val="left"/>
              <w:rPr>
                <w:sz w:val="14"/>
                <w:szCs w:val="14"/>
                <w:lang w:eastAsia="x-none"/>
              </w:rPr>
            </w:pPr>
            <w:r w:rsidRPr="00E0283B">
              <w:rPr>
                <w:rFonts w:hint="eastAsia"/>
                <w:sz w:val="14"/>
                <w:szCs w:val="14"/>
                <w:lang w:eastAsia="x-none"/>
              </w:rPr>
              <w:t>U</w:t>
            </w:r>
            <w:r w:rsidRPr="00E0283B">
              <w:rPr>
                <w:sz w:val="14"/>
                <w:szCs w:val="14"/>
                <w:lang w:eastAsia="x-none"/>
              </w:rPr>
              <w:t>E mobility: up to 3km/h</w:t>
            </w:r>
          </w:p>
          <w:p w14:paraId="31CEC07F" w14:textId="15D766C3" w:rsidR="00E0283B" w:rsidRPr="00E0283B" w:rsidRDefault="00E0283B" w:rsidP="009665C2">
            <w:pPr>
              <w:numPr>
                <w:ilvl w:val="0"/>
                <w:numId w:val="17"/>
              </w:numPr>
              <w:spacing w:after="0"/>
              <w:jc w:val="left"/>
              <w:rPr>
                <w:sz w:val="14"/>
                <w:szCs w:val="14"/>
                <w:lang w:eastAsia="x-none"/>
              </w:rPr>
            </w:pPr>
            <w:r w:rsidRPr="00E0283B">
              <w:rPr>
                <w:rFonts w:hint="eastAsia"/>
                <w:sz w:val="14"/>
                <w:szCs w:val="14"/>
                <w:lang w:eastAsia="x-none"/>
              </w:rPr>
              <w:t>N</w:t>
            </w:r>
            <w:r w:rsidRPr="00E0283B">
              <w:rPr>
                <w:sz w:val="14"/>
                <w:szCs w:val="14"/>
                <w:lang w:eastAsia="x-none"/>
              </w:rPr>
              <w:t>ote: It is up to each company to provide detailed power model and evaluation results on power consumption in FR2.</w:t>
            </w:r>
          </w:p>
          <w:p w14:paraId="63BB917D"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2DC961F2" w14:textId="77777777" w:rsidR="00E0283B" w:rsidRPr="00E0283B" w:rsidRDefault="00E0283B" w:rsidP="00E0283B">
            <w:pPr>
              <w:spacing w:after="0"/>
              <w:rPr>
                <w:sz w:val="14"/>
                <w:szCs w:val="14"/>
                <w:lang w:eastAsia="x-none"/>
              </w:rPr>
            </w:pPr>
            <w:r w:rsidRPr="00E0283B">
              <w:rPr>
                <w:sz w:val="14"/>
                <w:szCs w:val="14"/>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42DBC8E0" w14:textId="565EFE47" w:rsidR="00E0283B" w:rsidRPr="00E0283B" w:rsidRDefault="00E0283B" w:rsidP="009665C2">
            <w:pPr>
              <w:numPr>
                <w:ilvl w:val="0"/>
                <w:numId w:val="17"/>
              </w:numPr>
              <w:spacing w:after="0"/>
              <w:jc w:val="left"/>
              <w:rPr>
                <w:sz w:val="14"/>
                <w:szCs w:val="14"/>
                <w:lang w:eastAsia="x-none"/>
              </w:rPr>
            </w:pPr>
            <w:r w:rsidRPr="00E0283B">
              <w:rPr>
                <w:sz w:val="14"/>
                <w:szCs w:val="14"/>
                <w:lang w:eastAsia="x-none"/>
              </w:rPr>
              <w:t>Note: This does not preclude the power consumption of paging monitoring in the baseline evaluation, but rather assumes that no power consumption of 5GC data traffic is considered during a power cycle.</w:t>
            </w:r>
          </w:p>
          <w:p w14:paraId="04B60CA0"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570F0208" w14:textId="77777777" w:rsidR="00E0283B" w:rsidRPr="00E0283B" w:rsidRDefault="00E0283B" w:rsidP="00E0283B">
            <w:pPr>
              <w:spacing w:after="0"/>
              <w:rPr>
                <w:sz w:val="14"/>
                <w:szCs w:val="14"/>
                <w:lang w:eastAsia="x-none"/>
              </w:rPr>
            </w:pPr>
            <w:r w:rsidRPr="00E0283B">
              <w:rPr>
                <w:sz w:val="14"/>
                <w:szCs w:val="14"/>
                <w:lang w:eastAsia="x-none"/>
              </w:rPr>
              <w:t>Adopt the following power consumption model common for the baseline evaluation of Rel-17 RRC_INACTIVE state positioning.</w:t>
            </w:r>
          </w:p>
          <w:p w14:paraId="75CDD7AD" w14:textId="77777777" w:rsidR="00E0283B" w:rsidRPr="00E0283B" w:rsidRDefault="00E0283B" w:rsidP="00E0283B">
            <w:pPr>
              <w:spacing w:after="0"/>
              <w:rPr>
                <w:sz w:val="14"/>
                <w:szCs w:val="1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E0283B" w:rsidRPr="00E0283B" w14:paraId="1343233C" w14:textId="77777777" w:rsidTr="00233A64">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801D4" w14:textId="77777777" w:rsidR="00E0283B" w:rsidRPr="00E0283B" w:rsidRDefault="00E0283B" w:rsidP="00E0283B">
                  <w:pPr>
                    <w:spacing w:before="100" w:beforeAutospacing="1" w:after="0" w:line="231" w:lineRule="atLeast"/>
                    <w:rPr>
                      <w:b/>
                      <w:bCs/>
                      <w:sz w:val="14"/>
                      <w:szCs w:val="14"/>
                    </w:rPr>
                  </w:pPr>
                  <w:r w:rsidRPr="00E0283B">
                    <w:rPr>
                      <w:b/>
                      <w:sz w:val="14"/>
                      <w:szCs w:val="14"/>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CB1722" w14:textId="77777777" w:rsidR="00E0283B" w:rsidRPr="00E0283B" w:rsidRDefault="00E0283B" w:rsidP="00E0283B">
                  <w:pPr>
                    <w:spacing w:after="0" w:line="231" w:lineRule="atLeast"/>
                    <w:jc w:val="center"/>
                    <w:rPr>
                      <w:b/>
                      <w:sz w:val="14"/>
                      <w:szCs w:val="14"/>
                    </w:rPr>
                  </w:pPr>
                  <w:r w:rsidRPr="00E0283B">
                    <w:rPr>
                      <w:b/>
                      <w:sz w:val="14"/>
                      <w:szCs w:val="14"/>
                    </w:rPr>
                    <w:t>Relative power</w:t>
                  </w:r>
                </w:p>
              </w:tc>
            </w:tr>
            <w:tr w:rsidR="00E0283B" w:rsidRPr="00E0283B" w14:paraId="7F3F9401" w14:textId="77777777" w:rsidTr="00233A6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B6AE6" w14:textId="77777777" w:rsidR="00E0283B" w:rsidRPr="00E0283B" w:rsidRDefault="00E0283B" w:rsidP="00E0283B">
                  <w:pPr>
                    <w:spacing w:after="0" w:line="231" w:lineRule="atLeast"/>
                    <w:rPr>
                      <w:sz w:val="14"/>
                      <w:szCs w:val="14"/>
                    </w:rPr>
                  </w:pPr>
                  <w:r w:rsidRPr="00E0283B">
                    <w:rPr>
                      <w:sz w:val="14"/>
                      <w:szCs w:val="14"/>
                    </w:rPr>
                    <w:t>PDCCH-only (P</w:t>
                  </w:r>
                  <w:r w:rsidRPr="00E0283B">
                    <w:rPr>
                      <w:sz w:val="14"/>
                      <w:szCs w:val="14"/>
                      <w:vertAlign w:val="subscript"/>
                    </w:rPr>
                    <w:t>PDCCH</w:t>
                  </w:r>
                  <w:r w:rsidRPr="00E0283B">
                    <w:rPr>
                      <w:sz w:val="14"/>
                      <w:szCs w:val="14"/>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830B292" w14:textId="77777777" w:rsidR="00E0283B" w:rsidRPr="00E0283B" w:rsidRDefault="00E0283B" w:rsidP="00E0283B">
                  <w:pPr>
                    <w:spacing w:after="0" w:line="231" w:lineRule="atLeast"/>
                    <w:jc w:val="center"/>
                    <w:rPr>
                      <w:sz w:val="14"/>
                      <w:szCs w:val="14"/>
                    </w:rPr>
                  </w:pPr>
                  <w:r w:rsidRPr="00E0283B">
                    <w:rPr>
                      <w:sz w:val="14"/>
                      <w:szCs w:val="14"/>
                    </w:rPr>
                    <w:t>50</w:t>
                  </w:r>
                  <w:r w:rsidRPr="00E0283B">
                    <w:rPr>
                      <w:sz w:val="14"/>
                      <w:szCs w:val="14"/>
                      <w:vertAlign w:val="superscript"/>
                    </w:rPr>
                    <w:t>Note</w:t>
                  </w:r>
                </w:p>
              </w:tc>
            </w:tr>
            <w:tr w:rsidR="00E0283B" w:rsidRPr="00E0283B" w14:paraId="2530EB68" w14:textId="77777777" w:rsidTr="00233A6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1DEC10" w14:textId="77777777" w:rsidR="00E0283B" w:rsidRPr="00E0283B" w:rsidRDefault="00E0283B" w:rsidP="00E0283B">
                  <w:pPr>
                    <w:spacing w:after="0" w:line="231" w:lineRule="atLeast"/>
                    <w:rPr>
                      <w:sz w:val="14"/>
                      <w:szCs w:val="14"/>
                    </w:rPr>
                  </w:pPr>
                  <w:r w:rsidRPr="00E0283B">
                    <w:rPr>
                      <w:sz w:val="14"/>
                      <w:szCs w:val="14"/>
                    </w:rPr>
                    <w:t>PDCCH + PDSCH (P</w:t>
                  </w:r>
                  <w:r w:rsidRPr="00E0283B">
                    <w:rPr>
                      <w:sz w:val="14"/>
                      <w:szCs w:val="14"/>
                      <w:vertAlign w:val="subscript"/>
                    </w:rPr>
                    <w:t>PDCCH+PDSCH</w:t>
                  </w:r>
                  <w:r w:rsidRPr="00E0283B">
                    <w:rPr>
                      <w:sz w:val="14"/>
                      <w:szCs w:val="14"/>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F60BD6" w14:textId="77777777" w:rsidR="00E0283B" w:rsidRPr="00E0283B" w:rsidRDefault="00E0283B" w:rsidP="00E0283B">
                  <w:pPr>
                    <w:spacing w:after="0" w:line="231" w:lineRule="atLeast"/>
                    <w:jc w:val="center"/>
                    <w:rPr>
                      <w:sz w:val="14"/>
                      <w:szCs w:val="14"/>
                    </w:rPr>
                  </w:pPr>
                  <w:r w:rsidRPr="00E0283B">
                    <w:rPr>
                      <w:sz w:val="14"/>
                      <w:szCs w:val="14"/>
                    </w:rPr>
                    <w:t>120</w:t>
                  </w:r>
                </w:p>
              </w:tc>
            </w:tr>
            <w:tr w:rsidR="00E0283B" w:rsidRPr="00E0283B" w14:paraId="407CAABE" w14:textId="77777777" w:rsidTr="00233A6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3C660" w14:textId="77777777" w:rsidR="00E0283B" w:rsidRPr="00E0283B" w:rsidRDefault="00E0283B" w:rsidP="00E0283B">
                  <w:pPr>
                    <w:spacing w:after="0" w:line="231" w:lineRule="atLeast"/>
                    <w:rPr>
                      <w:sz w:val="14"/>
                      <w:szCs w:val="14"/>
                    </w:rPr>
                  </w:pPr>
                  <w:r w:rsidRPr="00E0283B">
                    <w:rPr>
                      <w:sz w:val="14"/>
                      <w:szCs w:val="14"/>
                    </w:rPr>
                    <w:t>SSB proc. (P</w:t>
                  </w:r>
                  <w:r w:rsidRPr="00E0283B">
                    <w:rPr>
                      <w:sz w:val="14"/>
                      <w:szCs w:val="14"/>
                      <w:vertAlign w:val="subscript"/>
                    </w:rPr>
                    <w:t>SSB</w:t>
                  </w:r>
                  <w:r w:rsidRPr="00E0283B">
                    <w:rPr>
                      <w:sz w:val="14"/>
                      <w:szCs w:val="14"/>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9E49A9" w14:textId="77777777" w:rsidR="00E0283B" w:rsidRPr="00E0283B" w:rsidRDefault="00E0283B" w:rsidP="00E0283B">
                  <w:pPr>
                    <w:spacing w:after="0" w:line="231" w:lineRule="atLeast"/>
                    <w:jc w:val="center"/>
                    <w:rPr>
                      <w:sz w:val="14"/>
                      <w:szCs w:val="14"/>
                    </w:rPr>
                  </w:pPr>
                  <w:r w:rsidRPr="00E0283B">
                    <w:rPr>
                      <w:sz w:val="14"/>
                      <w:szCs w:val="14"/>
                    </w:rPr>
                    <w:t>50</w:t>
                  </w:r>
                </w:p>
              </w:tc>
            </w:tr>
            <w:tr w:rsidR="00E0283B" w:rsidRPr="00E0283B" w14:paraId="6083D4C8" w14:textId="77777777" w:rsidTr="00233A6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F0668" w14:textId="77777777" w:rsidR="00E0283B" w:rsidRPr="00E0283B" w:rsidRDefault="00E0283B" w:rsidP="00E0283B">
                  <w:pPr>
                    <w:spacing w:after="0" w:line="231" w:lineRule="atLeast"/>
                    <w:rPr>
                      <w:sz w:val="14"/>
                      <w:szCs w:val="14"/>
                    </w:rPr>
                  </w:pPr>
                  <w:r w:rsidRPr="00E0283B">
                    <w:rPr>
                      <w:sz w:val="14"/>
                      <w:szCs w:val="14"/>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A956CEB" w14:textId="77777777" w:rsidR="00E0283B" w:rsidRPr="00E0283B" w:rsidRDefault="00E0283B" w:rsidP="00E0283B">
                  <w:pPr>
                    <w:spacing w:after="0" w:line="231" w:lineRule="atLeast"/>
                    <w:jc w:val="center"/>
                    <w:rPr>
                      <w:sz w:val="14"/>
                      <w:szCs w:val="14"/>
                    </w:rPr>
                  </w:pPr>
                  <w:r w:rsidRPr="00E0283B">
                    <w:rPr>
                      <w:sz w:val="14"/>
                      <w:szCs w:val="14"/>
                    </w:rPr>
                    <w:t>250 (0 dBm)</w:t>
                  </w:r>
                </w:p>
                <w:p w14:paraId="7180427E" w14:textId="77777777" w:rsidR="00E0283B" w:rsidRPr="00E0283B" w:rsidRDefault="00E0283B" w:rsidP="00E0283B">
                  <w:pPr>
                    <w:spacing w:after="0" w:line="231" w:lineRule="atLeast"/>
                    <w:jc w:val="center"/>
                    <w:rPr>
                      <w:sz w:val="14"/>
                      <w:szCs w:val="14"/>
                    </w:rPr>
                  </w:pPr>
                  <w:r w:rsidRPr="00E0283B">
                    <w:rPr>
                      <w:sz w:val="14"/>
                      <w:szCs w:val="14"/>
                    </w:rPr>
                    <w:t>700 (23 dBm)</w:t>
                  </w:r>
                </w:p>
              </w:tc>
            </w:tr>
            <w:tr w:rsidR="00E0283B" w:rsidRPr="00E0283B" w14:paraId="75522DE8" w14:textId="77777777" w:rsidTr="00233A6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6E3FC" w14:textId="77777777" w:rsidR="00E0283B" w:rsidRPr="00E0283B" w:rsidRDefault="00E0283B" w:rsidP="00E0283B">
                  <w:pPr>
                    <w:spacing w:after="0" w:line="231" w:lineRule="atLeast"/>
                    <w:rPr>
                      <w:sz w:val="14"/>
                      <w:szCs w:val="14"/>
                    </w:rPr>
                  </w:pPr>
                  <w:r w:rsidRPr="00E0283B">
                    <w:rPr>
                      <w:sz w:val="14"/>
                      <w:szCs w:val="14"/>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DE50088" w14:textId="77777777" w:rsidR="00E0283B" w:rsidRPr="00E0283B" w:rsidRDefault="00E0283B" w:rsidP="00E0283B">
                  <w:pPr>
                    <w:spacing w:after="0" w:line="231" w:lineRule="atLeast"/>
                    <w:jc w:val="center"/>
                    <w:rPr>
                      <w:sz w:val="14"/>
                      <w:szCs w:val="14"/>
                    </w:rPr>
                  </w:pPr>
                  <w:r w:rsidRPr="00E0283B">
                    <w:rPr>
                      <w:sz w:val="14"/>
                      <w:szCs w:val="14"/>
                    </w:rPr>
                    <w:t>[210]</w:t>
                  </w:r>
                </w:p>
              </w:tc>
            </w:tr>
            <w:tr w:rsidR="00E0283B" w:rsidRPr="00E0283B" w14:paraId="5CEED7D0" w14:textId="77777777" w:rsidTr="00233A6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B80893" w14:textId="77777777" w:rsidR="00E0283B" w:rsidRPr="00E0283B" w:rsidRDefault="00E0283B" w:rsidP="00E0283B">
                  <w:pPr>
                    <w:spacing w:after="0" w:line="231" w:lineRule="atLeast"/>
                    <w:rPr>
                      <w:sz w:val="14"/>
                      <w:szCs w:val="14"/>
                    </w:rPr>
                  </w:pPr>
                  <w:r w:rsidRPr="00E0283B">
                    <w:rPr>
                      <w:sz w:val="14"/>
                      <w:szCs w:val="14"/>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B2DF3CC" w14:textId="77777777" w:rsidR="00E0283B" w:rsidRPr="00E0283B" w:rsidRDefault="00E0283B" w:rsidP="00E0283B">
                  <w:pPr>
                    <w:spacing w:after="0" w:line="231" w:lineRule="atLeast"/>
                    <w:jc w:val="center"/>
                    <w:rPr>
                      <w:sz w:val="14"/>
                      <w:szCs w:val="14"/>
                    </w:rPr>
                  </w:pPr>
                  <w:r w:rsidRPr="00E0283B">
                    <w:rPr>
                      <w:sz w:val="14"/>
                      <w:szCs w:val="14"/>
                    </w:rPr>
                    <w:t>[50]</w:t>
                  </w:r>
                </w:p>
              </w:tc>
            </w:tr>
            <w:tr w:rsidR="00E0283B" w:rsidRPr="00E0283B" w14:paraId="697E65D5" w14:textId="77777777" w:rsidTr="00233A64">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A2665" w14:textId="77777777" w:rsidR="00E0283B" w:rsidRPr="00E0283B" w:rsidRDefault="00E0283B" w:rsidP="00E0283B">
                  <w:pPr>
                    <w:spacing w:after="0" w:line="231" w:lineRule="atLeast"/>
                    <w:rPr>
                      <w:sz w:val="14"/>
                      <w:szCs w:val="14"/>
                    </w:rPr>
                  </w:pPr>
                  <w:r w:rsidRPr="00E0283B">
                    <w:rPr>
                      <w:sz w:val="14"/>
                      <w:szCs w:val="14"/>
                    </w:rPr>
                    <w:t>(Optional) Intra-frequency RRM measurement (</w:t>
                  </w:r>
                  <w:proofErr w:type="spellStart"/>
                  <w:r w:rsidRPr="00E0283B">
                    <w:rPr>
                      <w:sz w:val="14"/>
                      <w:szCs w:val="14"/>
                    </w:rPr>
                    <w:t>P</w:t>
                  </w:r>
                  <w:r w:rsidRPr="00E0283B">
                    <w:rPr>
                      <w:sz w:val="14"/>
                      <w:szCs w:val="14"/>
                      <w:vertAlign w:val="subscript"/>
                    </w:rPr>
                    <w:t>intra</w:t>
                  </w:r>
                  <w:proofErr w:type="spellEnd"/>
                  <w:r w:rsidRPr="00E0283B">
                    <w:rPr>
                      <w:sz w:val="14"/>
                      <w:szCs w:val="14"/>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FFD6BF" w14:textId="77777777" w:rsidR="00E0283B" w:rsidRPr="00E0283B" w:rsidRDefault="00E0283B" w:rsidP="00E0283B">
                  <w:pPr>
                    <w:spacing w:after="0" w:line="231" w:lineRule="atLeast"/>
                    <w:rPr>
                      <w:sz w:val="14"/>
                      <w:szCs w:val="14"/>
                    </w:rPr>
                  </w:pPr>
                  <w:r w:rsidRPr="00E0283B">
                    <w:rPr>
                      <w:sz w:val="14"/>
                      <w:szCs w:val="14"/>
                    </w:rPr>
                    <w:t xml:space="preserve">[60] (synchronous case, N=8, measurement only; </w:t>
                  </w:r>
                  <w:proofErr w:type="spellStart"/>
                  <w:r w:rsidRPr="00E0283B">
                    <w:rPr>
                      <w:sz w:val="14"/>
                      <w:szCs w:val="14"/>
                    </w:rPr>
                    <w:t>P</w:t>
                  </w:r>
                  <w:r w:rsidRPr="00E0283B">
                    <w:rPr>
                      <w:sz w:val="14"/>
                      <w:szCs w:val="14"/>
                      <w:vertAlign w:val="subscript"/>
                    </w:rPr>
                    <w:t>intra</w:t>
                  </w:r>
                  <w:proofErr w:type="spellEnd"/>
                  <w:r w:rsidRPr="00E0283B">
                    <w:rPr>
                      <w:sz w:val="14"/>
                      <w:szCs w:val="14"/>
                      <w:vertAlign w:val="subscript"/>
                    </w:rPr>
                    <w:t xml:space="preserve">, </w:t>
                  </w:r>
                  <w:proofErr w:type="spellStart"/>
                  <w:r w:rsidRPr="00E0283B">
                    <w:rPr>
                      <w:sz w:val="14"/>
                      <w:szCs w:val="14"/>
                      <w:vertAlign w:val="subscript"/>
                    </w:rPr>
                    <w:t>meas</w:t>
                  </w:r>
                  <w:proofErr w:type="spellEnd"/>
                  <w:r w:rsidRPr="00E0283B">
                    <w:rPr>
                      <w:sz w:val="14"/>
                      <w:szCs w:val="14"/>
                      <w:vertAlign w:val="subscript"/>
                    </w:rPr>
                    <w:t>-only</w:t>
                  </w:r>
                  <w:r w:rsidRPr="00E0283B">
                    <w:rPr>
                      <w:sz w:val="14"/>
                      <w:szCs w:val="14"/>
                    </w:rPr>
                    <w:t>)</w:t>
                  </w:r>
                </w:p>
                <w:p w14:paraId="49DE1FFF" w14:textId="77777777" w:rsidR="00E0283B" w:rsidRPr="00E0283B" w:rsidRDefault="00E0283B" w:rsidP="00E0283B">
                  <w:pPr>
                    <w:spacing w:after="0" w:line="231" w:lineRule="atLeast"/>
                    <w:rPr>
                      <w:sz w:val="14"/>
                      <w:szCs w:val="14"/>
                    </w:rPr>
                  </w:pPr>
                  <w:r w:rsidRPr="00E0283B">
                    <w:rPr>
                      <w:sz w:val="14"/>
                      <w:szCs w:val="14"/>
                    </w:rPr>
                    <w:t xml:space="preserve">[80] (combined search and measurement; </w:t>
                  </w:r>
                  <w:proofErr w:type="spellStart"/>
                  <w:r w:rsidRPr="00E0283B">
                    <w:rPr>
                      <w:sz w:val="14"/>
                      <w:szCs w:val="14"/>
                    </w:rPr>
                    <w:t>P</w:t>
                  </w:r>
                  <w:r w:rsidRPr="00E0283B">
                    <w:rPr>
                      <w:sz w:val="14"/>
                      <w:szCs w:val="14"/>
                      <w:vertAlign w:val="subscript"/>
                    </w:rPr>
                    <w:t>intra</w:t>
                  </w:r>
                  <w:proofErr w:type="spellEnd"/>
                  <w:r w:rsidRPr="00E0283B">
                    <w:rPr>
                      <w:sz w:val="14"/>
                      <w:szCs w:val="14"/>
                      <w:vertAlign w:val="subscript"/>
                    </w:rPr>
                    <w:t xml:space="preserve">, </w:t>
                  </w:r>
                  <w:proofErr w:type="spellStart"/>
                  <w:r w:rsidRPr="00E0283B">
                    <w:rPr>
                      <w:sz w:val="14"/>
                      <w:szCs w:val="14"/>
                      <w:vertAlign w:val="subscript"/>
                    </w:rPr>
                    <w:t>search+meas</w:t>
                  </w:r>
                  <w:proofErr w:type="spellEnd"/>
                  <w:r w:rsidRPr="00E0283B">
                    <w:rPr>
                      <w:sz w:val="14"/>
                      <w:szCs w:val="14"/>
                    </w:rPr>
                    <w:t>)</w:t>
                  </w:r>
                </w:p>
              </w:tc>
            </w:tr>
            <w:tr w:rsidR="00E0283B" w:rsidRPr="00E0283B" w14:paraId="4D66DD07" w14:textId="77777777" w:rsidTr="00233A64">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5814F" w14:textId="77777777" w:rsidR="00E0283B" w:rsidRPr="00E0283B" w:rsidRDefault="00E0283B" w:rsidP="00E0283B">
                  <w:pPr>
                    <w:spacing w:after="0" w:line="231" w:lineRule="atLeast"/>
                    <w:rPr>
                      <w:sz w:val="14"/>
                      <w:szCs w:val="14"/>
                    </w:rPr>
                  </w:pPr>
                  <w:r w:rsidRPr="00E0283B">
                    <w:rPr>
                      <w:sz w:val="14"/>
                      <w:szCs w:val="14"/>
                    </w:rPr>
                    <w:t>(Optional) Inter-frequency RRM measurement (P</w:t>
                  </w:r>
                  <w:r w:rsidRPr="00E0283B">
                    <w:rPr>
                      <w:sz w:val="14"/>
                      <w:szCs w:val="14"/>
                      <w:vertAlign w:val="subscript"/>
                    </w:rPr>
                    <w:t>inter</w:t>
                  </w:r>
                  <w:r w:rsidRPr="00E0283B">
                    <w:rPr>
                      <w:sz w:val="14"/>
                      <w:szCs w:val="14"/>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0E80E1" w14:textId="77777777" w:rsidR="00E0283B" w:rsidRPr="00E0283B" w:rsidRDefault="00E0283B" w:rsidP="00E0283B">
                  <w:pPr>
                    <w:spacing w:after="0" w:line="231" w:lineRule="atLeast"/>
                    <w:rPr>
                      <w:sz w:val="14"/>
                      <w:szCs w:val="14"/>
                    </w:rPr>
                  </w:pPr>
                  <w:r w:rsidRPr="00E0283B">
                    <w:rPr>
                      <w:sz w:val="14"/>
                      <w:szCs w:val="14"/>
                    </w:rPr>
                    <w:t>[60] (measurement only per freq. layer; P</w:t>
                  </w:r>
                  <w:r w:rsidRPr="00E0283B">
                    <w:rPr>
                      <w:sz w:val="14"/>
                      <w:szCs w:val="14"/>
                      <w:vertAlign w:val="subscript"/>
                    </w:rPr>
                    <w:t xml:space="preserve">inter, </w:t>
                  </w:r>
                  <w:proofErr w:type="spellStart"/>
                  <w:r w:rsidRPr="00E0283B">
                    <w:rPr>
                      <w:sz w:val="14"/>
                      <w:szCs w:val="14"/>
                      <w:vertAlign w:val="subscript"/>
                    </w:rPr>
                    <w:t>meas</w:t>
                  </w:r>
                  <w:proofErr w:type="spellEnd"/>
                  <w:r w:rsidRPr="00E0283B">
                    <w:rPr>
                      <w:sz w:val="14"/>
                      <w:szCs w:val="14"/>
                      <w:vertAlign w:val="subscript"/>
                    </w:rPr>
                    <w:t>-only</w:t>
                  </w:r>
                  <w:r w:rsidRPr="00E0283B">
                    <w:rPr>
                      <w:sz w:val="14"/>
                      <w:szCs w:val="14"/>
                    </w:rPr>
                    <w:t>)</w:t>
                  </w:r>
                </w:p>
                <w:p w14:paraId="4472EEA9" w14:textId="77777777" w:rsidR="00E0283B" w:rsidRPr="00E0283B" w:rsidRDefault="00E0283B" w:rsidP="00E0283B">
                  <w:pPr>
                    <w:spacing w:after="0" w:line="231" w:lineRule="atLeast"/>
                    <w:ind w:hanging="5"/>
                    <w:rPr>
                      <w:sz w:val="14"/>
                      <w:szCs w:val="14"/>
                    </w:rPr>
                  </w:pPr>
                  <w:r w:rsidRPr="00E0283B">
                    <w:rPr>
                      <w:sz w:val="14"/>
                      <w:szCs w:val="14"/>
                    </w:rPr>
                    <w:t>[150] (</w:t>
                  </w:r>
                  <w:proofErr w:type="spellStart"/>
                  <w:r w:rsidRPr="00E0283B">
                    <w:rPr>
                      <w:sz w:val="14"/>
                      <w:szCs w:val="14"/>
                    </w:rPr>
                    <w:t>neighbor</w:t>
                  </w:r>
                  <w:proofErr w:type="spellEnd"/>
                  <w:r w:rsidRPr="00E0283B">
                    <w:rPr>
                      <w:sz w:val="14"/>
                      <w:szCs w:val="14"/>
                    </w:rPr>
                    <w:t xml:space="preserve"> cell search power per freq. layer; P</w:t>
                  </w:r>
                  <w:r w:rsidRPr="00E0283B">
                    <w:rPr>
                      <w:sz w:val="14"/>
                      <w:szCs w:val="14"/>
                      <w:vertAlign w:val="subscript"/>
                    </w:rPr>
                    <w:t>inter, search-only</w:t>
                  </w:r>
                  <w:r w:rsidRPr="00E0283B">
                    <w:rPr>
                      <w:sz w:val="14"/>
                      <w:szCs w:val="14"/>
                    </w:rPr>
                    <w:t>)</w:t>
                  </w:r>
                </w:p>
                <w:p w14:paraId="083AA8B5" w14:textId="77777777" w:rsidR="00E0283B" w:rsidRPr="00E0283B" w:rsidRDefault="00E0283B" w:rsidP="00E0283B">
                  <w:pPr>
                    <w:spacing w:after="0" w:line="231" w:lineRule="atLeast"/>
                    <w:rPr>
                      <w:sz w:val="14"/>
                      <w:szCs w:val="14"/>
                    </w:rPr>
                  </w:pPr>
                  <w:r w:rsidRPr="00E0283B">
                    <w:rPr>
                      <w:sz w:val="14"/>
                      <w:szCs w:val="14"/>
                    </w:rPr>
                    <w:t>Micro sleep power assumed for switch in/out a freq. layer</w:t>
                  </w:r>
                </w:p>
              </w:tc>
            </w:tr>
            <w:tr w:rsidR="00E0283B" w:rsidRPr="00E0283B" w14:paraId="1A102A94" w14:textId="77777777" w:rsidTr="00233A64">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A3500" w14:textId="77777777" w:rsidR="00E0283B" w:rsidRPr="00E0283B" w:rsidRDefault="00E0283B" w:rsidP="00E0283B">
                  <w:pPr>
                    <w:spacing w:after="0" w:line="231" w:lineRule="atLeast"/>
                    <w:rPr>
                      <w:sz w:val="14"/>
                      <w:szCs w:val="14"/>
                    </w:rPr>
                  </w:pPr>
                  <w:r w:rsidRPr="00E0283B">
                    <w:rPr>
                      <w:sz w:val="14"/>
                      <w:szCs w:val="14"/>
                    </w:rPr>
                    <w:t xml:space="preserve">Note: Power scaling to 20MHz reception bandwidth follows the rule in Section 8.1.3 of TR 38.840, i.e., </w:t>
                  </w:r>
                  <w:proofErr w:type="gramStart"/>
                  <w:r w:rsidRPr="00E0283B">
                    <w:rPr>
                      <w:sz w:val="14"/>
                      <w:szCs w:val="14"/>
                    </w:rPr>
                    <w:t>max{</w:t>
                  </w:r>
                  <w:proofErr w:type="gramEnd"/>
                  <w:r w:rsidRPr="00E0283B">
                    <w:rPr>
                      <w:sz w:val="14"/>
                      <w:szCs w:val="14"/>
                    </w:rPr>
                    <w:t>reference power * 0.4, 50}.</w:t>
                  </w:r>
                </w:p>
              </w:tc>
            </w:tr>
          </w:tbl>
          <w:p w14:paraId="793E20B1" w14:textId="77777777" w:rsidR="00E0283B" w:rsidRPr="00E0283B" w:rsidRDefault="00E0283B" w:rsidP="00E0283B">
            <w:pPr>
              <w:spacing w:after="0"/>
              <w:rPr>
                <w:sz w:val="14"/>
                <w:szCs w:val="14"/>
                <w:lang w:eastAsia="x-none"/>
              </w:rPr>
            </w:pPr>
          </w:p>
          <w:p w14:paraId="5F791797"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438AEE45" w14:textId="77777777" w:rsidR="00E0283B" w:rsidRPr="00E0283B" w:rsidRDefault="00E0283B" w:rsidP="00E0283B">
            <w:pPr>
              <w:spacing w:after="0"/>
              <w:rPr>
                <w:sz w:val="14"/>
                <w:szCs w:val="14"/>
                <w:lang w:eastAsia="x-none"/>
              </w:rPr>
            </w:pPr>
            <w:r w:rsidRPr="00E0283B">
              <w:rPr>
                <w:sz w:val="14"/>
                <w:szCs w:val="14"/>
                <w:lang w:eastAsia="x-none"/>
              </w:rPr>
              <w:t>Adopt the following power consumption model for UL SRS for positioning transmission.</w:t>
            </w:r>
          </w:p>
          <w:p w14:paraId="43E3B4EB" w14:textId="77777777" w:rsidR="00E0283B" w:rsidRPr="00E0283B" w:rsidRDefault="00E0283B" w:rsidP="00E0283B">
            <w:pPr>
              <w:spacing w:after="0"/>
              <w:rPr>
                <w:sz w:val="14"/>
                <w:szCs w:val="1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E0283B" w:rsidRPr="00E0283B" w14:paraId="5DFB540C" w14:textId="77777777" w:rsidTr="00233A64">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06BC6" w14:textId="77777777" w:rsidR="00E0283B" w:rsidRPr="00E0283B" w:rsidRDefault="00E0283B" w:rsidP="00E0283B">
                  <w:pPr>
                    <w:spacing w:before="100" w:beforeAutospacing="1" w:after="0" w:line="231" w:lineRule="atLeast"/>
                    <w:rPr>
                      <w:b/>
                      <w:bCs/>
                      <w:sz w:val="14"/>
                      <w:szCs w:val="14"/>
                    </w:rPr>
                  </w:pPr>
                  <w:r w:rsidRPr="00E0283B">
                    <w:rPr>
                      <w:b/>
                      <w:sz w:val="14"/>
                      <w:szCs w:val="14"/>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533A95" w14:textId="77777777" w:rsidR="00E0283B" w:rsidRPr="00E0283B" w:rsidRDefault="00E0283B" w:rsidP="00E0283B">
                  <w:pPr>
                    <w:spacing w:after="0" w:line="231" w:lineRule="atLeast"/>
                    <w:jc w:val="center"/>
                    <w:rPr>
                      <w:b/>
                      <w:sz w:val="14"/>
                      <w:szCs w:val="14"/>
                    </w:rPr>
                  </w:pPr>
                  <w:r w:rsidRPr="00E0283B">
                    <w:rPr>
                      <w:b/>
                      <w:sz w:val="14"/>
                      <w:szCs w:val="14"/>
                    </w:rPr>
                    <w:t>Relative power</w:t>
                  </w:r>
                </w:p>
              </w:tc>
            </w:tr>
            <w:tr w:rsidR="00E0283B" w:rsidRPr="00E0283B" w14:paraId="1C91C70F" w14:textId="77777777" w:rsidTr="00233A64">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D43C1C" w14:textId="77777777" w:rsidR="00E0283B" w:rsidRPr="00E0283B" w:rsidRDefault="00E0283B" w:rsidP="00E0283B">
                  <w:pPr>
                    <w:spacing w:after="0" w:line="231" w:lineRule="atLeast"/>
                    <w:rPr>
                      <w:sz w:val="14"/>
                      <w:szCs w:val="14"/>
                    </w:rPr>
                  </w:pPr>
                  <w:r w:rsidRPr="00E0283B">
                    <w:rPr>
                      <w:sz w:val="14"/>
                      <w:szCs w:val="14"/>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212B94B" w14:textId="77777777" w:rsidR="00E0283B" w:rsidRPr="00E0283B" w:rsidRDefault="00E0283B" w:rsidP="00E0283B">
                  <w:pPr>
                    <w:spacing w:after="0" w:line="231" w:lineRule="atLeast"/>
                    <w:jc w:val="center"/>
                    <w:rPr>
                      <w:sz w:val="14"/>
                      <w:szCs w:val="14"/>
                    </w:rPr>
                  </w:pPr>
                  <w:r w:rsidRPr="00E0283B">
                    <w:rPr>
                      <w:sz w:val="14"/>
                      <w:szCs w:val="14"/>
                    </w:rPr>
                    <w:t>210 (baseline</w:t>
                  </w:r>
                  <w:proofErr w:type="gramStart"/>
                  <w:r w:rsidRPr="00E0283B">
                    <w:rPr>
                      <w:sz w:val="14"/>
                      <w:szCs w:val="14"/>
                    </w:rPr>
                    <w:t>);</w:t>
                  </w:r>
                  <w:proofErr w:type="gramEnd"/>
                </w:p>
                <w:p w14:paraId="435B31C9" w14:textId="77777777" w:rsidR="00E0283B" w:rsidRPr="00E0283B" w:rsidRDefault="00E0283B" w:rsidP="00E0283B">
                  <w:pPr>
                    <w:spacing w:after="0" w:line="231" w:lineRule="atLeast"/>
                    <w:jc w:val="center"/>
                    <w:rPr>
                      <w:sz w:val="14"/>
                      <w:szCs w:val="14"/>
                    </w:rPr>
                  </w:pPr>
                  <w:r w:rsidRPr="00E0283B">
                    <w:rPr>
                      <w:sz w:val="14"/>
                      <w:szCs w:val="14"/>
                    </w:rPr>
                    <w:t>700 (optional)</w:t>
                  </w:r>
                </w:p>
              </w:tc>
            </w:tr>
          </w:tbl>
          <w:p w14:paraId="32E6F0DC" w14:textId="77777777" w:rsidR="00E0283B" w:rsidRPr="00E0283B" w:rsidRDefault="00E0283B" w:rsidP="00E0283B">
            <w:pPr>
              <w:spacing w:after="0"/>
              <w:rPr>
                <w:sz w:val="14"/>
                <w:szCs w:val="14"/>
                <w:lang w:eastAsia="x-none"/>
              </w:rPr>
            </w:pPr>
          </w:p>
          <w:p w14:paraId="60B2FC24"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4D7FD136"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 xml:space="preserve">In Rel-18 low power and high accuracy positioning, adopt the following requirement: </w:t>
            </w:r>
          </w:p>
          <w:p w14:paraId="3B89E02E"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Horizontal positioning accuracy &lt; 1 m for 90% of UEs</w:t>
            </w:r>
          </w:p>
          <w:p w14:paraId="336A1D34"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Positioning interval / duty cycle of 15-30 s</w:t>
            </w:r>
          </w:p>
          <w:p w14:paraId="08EF1B3A"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UE battery life of 6 months – 1 year</w:t>
            </w:r>
          </w:p>
          <w:p w14:paraId="4DF758B4" w14:textId="1F5CCCD0"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Note: Setting an exact value each from the set of positioning interval / duty cycle and UE battery life in the evaluation and identification of performance gap will be discussed separately when necessary.</w:t>
            </w:r>
          </w:p>
          <w:p w14:paraId="2512D62C" w14:textId="77777777" w:rsidR="00E0283B" w:rsidRPr="00E0283B" w:rsidRDefault="00E0283B" w:rsidP="00E0283B">
            <w:pPr>
              <w:spacing w:after="0"/>
              <w:rPr>
                <w:b/>
                <w:sz w:val="14"/>
                <w:szCs w:val="14"/>
                <w:lang w:eastAsia="x-none"/>
              </w:rPr>
            </w:pPr>
            <w:r w:rsidRPr="00E0283B">
              <w:rPr>
                <w:b/>
                <w:sz w:val="14"/>
                <w:szCs w:val="14"/>
                <w:lang w:eastAsia="x-none"/>
              </w:rPr>
              <w:t>Conclusion</w:t>
            </w:r>
          </w:p>
          <w:p w14:paraId="5EAF1539"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7DCE113B"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lastRenderedPageBreak/>
              <w:t>The main aspect of RAN1 evaluation is on power consumption.</w:t>
            </w:r>
          </w:p>
          <w:p w14:paraId="490BCAE4" w14:textId="04F63DB9"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Note: This does not preclude the case that the positioning accuracy can be revisited, if found necessary at later stage.</w:t>
            </w:r>
          </w:p>
          <w:p w14:paraId="647356B5"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37D23B57"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Study further at least the following models and parameter values of conversion between the relative power unit and the battery life to identify the performance gap:</w:t>
            </w:r>
          </w:p>
          <w:p w14:paraId="173B4D6D"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Alt. 1: battery life is used as the metric to identify the gap</w:t>
            </w:r>
          </w:p>
          <w:p w14:paraId="591619C0" w14:textId="77777777" w:rsidR="00E0283B" w:rsidRPr="00E0283B" w:rsidRDefault="00E0283B" w:rsidP="009665C2">
            <w:pPr>
              <w:numPr>
                <w:ilvl w:val="2"/>
                <w:numId w:val="21"/>
              </w:numPr>
              <w:spacing w:after="0"/>
              <w:jc w:val="left"/>
              <w:rPr>
                <w:sz w:val="14"/>
                <w:szCs w:val="14"/>
                <w:lang w:eastAsia="x-none"/>
              </w:rPr>
            </w:pPr>
            <w:r w:rsidRPr="00E0283B">
              <w:rPr>
                <w:sz w:val="14"/>
                <w:szCs w:val="14"/>
                <w:lang w:eastAsia="x-none"/>
              </w:rPr>
              <w:t>Example:</w:t>
            </w:r>
          </w:p>
          <w:p w14:paraId="3FE6BBB5" w14:textId="7F399043" w:rsidR="00E0283B" w:rsidRPr="00E0283B" w:rsidRDefault="00E0283B" w:rsidP="00E0283B">
            <w:pPr>
              <w:spacing w:beforeLines="50" w:before="120" w:after="0" w:line="288" w:lineRule="auto"/>
              <w:jc w:val="center"/>
              <w:rPr>
                <w:rFonts w:ascii="Arial" w:hAnsi="Arial" w:cs="Arial"/>
                <w:bCs/>
                <w:sz w:val="14"/>
                <w:szCs w:val="14"/>
              </w:rPr>
            </w:pPr>
            <m:oMathPara>
              <m:oMath>
                <m:r>
                  <w:rPr>
                    <w:rFonts w:ascii="Cambria Math" w:hAnsi="Cambria Math" w:cs="Arial"/>
                    <w:sz w:val="14"/>
                    <w:szCs w:val="14"/>
                  </w:rPr>
                  <m:t xml:space="preserve">T2= </m:t>
                </m:r>
                <m:f>
                  <m:fPr>
                    <m:ctrlPr>
                      <w:rPr>
                        <w:rFonts w:ascii="Cambria Math" w:hAnsi="Cambria Math" w:cs="Arial"/>
                        <w:i/>
                        <w:sz w:val="14"/>
                        <w:szCs w:val="14"/>
                      </w:rPr>
                    </m:ctrlPr>
                  </m:fPr>
                  <m:num>
                    <m:r>
                      <w:rPr>
                        <w:rFonts w:ascii="Cambria Math" w:hAnsi="Cambria Math" w:cs="Arial"/>
                        <w:sz w:val="14"/>
                        <w:szCs w:val="14"/>
                      </w:rPr>
                      <m:t>P1*T1</m:t>
                    </m:r>
                  </m:num>
                  <m:den>
                    <m:r>
                      <w:rPr>
                        <w:rFonts w:ascii="Cambria Math" w:hAnsi="Cambria Math" w:cs="Arial"/>
                        <w:sz w:val="14"/>
                        <w:szCs w:val="14"/>
                      </w:rPr>
                      <m:t>X</m:t>
                    </m:r>
                  </m:den>
                </m:f>
                <m:r>
                  <w:rPr>
                    <w:rFonts w:ascii="Cambria Math" w:hAnsi="Cambria Math" w:cs="Arial"/>
                    <w:sz w:val="14"/>
                    <w:szCs w:val="14"/>
                  </w:rPr>
                  <m:t xml:space="preserve">* </m:t>
                </m:r>
                <m:f>
                  <m:fPr>
                    <m:ctrlPr>
                      <w:rPr>
                        <w:rFonts w:ascii="Cambria Math" w:hAnsi="Cambria Math" w:cs="Arial"/>
                        <w:i/>
                        <w:sz w:val="14"/>
                        <w:szCs w:val="14"/>
                      </w:rPr>
                    </m:ctrlPr>
                  </m:fPr>
                  <m:num>
                    <m:r>
                      <w:rPr>
                        <w:rFonts w:ascii="Cambria Math" w:hAnsi="Cambria Math" w:cs="Arial"/>
                        <w:sz w:val="14"/>
                        <w:szCs w:val="14"/>
                      </w:rPr>
                      <m:t>C2</m:t>
                    </m:r>
                  </m:num>
                  <m:den>
                    <m:r>
                      <w:rPr>
                        <w:rFonts w:ascii="Cambria Math" w:hAnsi="Cambria Math" w:cs="Arial"/>
                        <w:sz w:val="14"/>
                        <w:szCs w:val="14"/>
                      </w:rPr>
                      <m:t>C1</m:t>
                    </m:r>
                  </m:den>
                </m:f>
                <m:r>
                  <w:rPr>
                    <w:rFonts w:ascii="Cambria Math" w:hAnsi="Cambria Math" w:cs="Arial"/>
                    <w:sz w:val="14"/>
                    <w:szCs w:val="14"/>
                  </w:rPr>
                  <m:t xml:space="preserve">* </m:t>
                </m:r>
                <m:f>
                  <m:fPr>
                    <m:ctrlPr>
                      <w:rPr>
                        <w:rFonts w:ascii="Cambria Math" w:hAnsi="Cambria Math" w:cs="Arial"/>
                        <w:i/>
                        <w:sz w:val="14"/>
                        <w:szCs w:val="14"/>
                      </w:rPr>
                    </m:ctrlPr>
                  </m:fPr>
                  <m:num>
                    <m:r>
                      <w:rPr>
                        <w:rFonts w:ascii="Cambria Math" w:hAnsi="Cambria Math" w:cs="Arial"/>
                        <w:sz w:val="14"/>
                        <w:szCs w:val="14"/>
                      </w:rPr>
                      <m:t>1</m:t>
                    </m:r>
                  </m:num>
                  <m:den>
                    <m:r>
                      <w:rPr>
                        <w:rFonts w:ascii="Cambria Math" w:hAnsi="Cambria Math" w:cs="Arial"/>
                        <w:sz w:val="14"/>
                        <w:szCs w:val="14"/>
                      </w:rPr>
                      <m:t>P2</m:t>
                    </m:r>
                  </m:den>
                </m:f>
              </m:oMath>
            </m:oMathPara>
          </w:p>
          <w:p w14:paraId="11BBEA3F" w14:textId="69E70EDE" w:rsidR="00E0283B" w:rsidRPr="00E0283B" w:rsidRDefault="00003463" w:rsidP="00E0283B">
            <w:pPr>
              <w:spacing w:beforeLines="50" w:before="120" w:after="0" w:line="288" w:lineRule="auto"/>
              <w:jc w:val="center"/>
              <w:rPr>
                <w:rFonts w:ascii="Arial" w:hAnsi="Arial" w:cs="Arial"/>
                <w:bCs/>
                <w:iCs/>
                <w:sz w:val="14"/>
                <w:szCs w:val="14"/>
              </w:rPr>
            </w:pPr>
            <m:oMathPara>
              <m:oMath>
                <m:sSub>
                  <m:sSubPr>
                    <m:ctrlPr>
                      <w:rPr>
                        <w:rFonts w:ascii="Cambria Math" w:hAnsi="Cambria Math" w:cs="Arial"/>
                        <w:iCs/>
                        <w:sz w:val="14"/>
                        <w:szCs w:val="14"/>
                      </w:rPr>
                    </m:ctrlPr>
                  </m:sSubPr>
                  <m:e>
                    <m:r>
                      <m:rPr>
                        <m:sty m:val="p"/>
                      </m:rPr>
                      <w:rPr>
                        <w:rFonts w:ascii="Cambria Math" w:hAnsi="Cambria Math" w:cs="Arial"/>
                        <w:sz w:val="14"/>
                        <w:szCs w:val="14"/>
                      </w:rPr>
                      <m:t>Gap</m:t>
                    </m:r>
                  </m:e>
                  <m:sub>
                    <m:r>
                      <m:rPr>
                        <m:sty m:val="p"/>
                      </m:rPr>
                      <w:rPr>
                        <w:rFonts w:ascii="Cambria Math" w:hAnsi="Cambria Math" w:cs="Arial"/>
                        <w:sz w:val="14"/>
                        <w:szCs w:val="14"/>
                      </w:rPr>
                      <m:t>BatLife</m:t>
                    </m:r>
                  </m:sub>
                </m:sSub>
                <m:r>
                  <w:rPr>
                    <w:rFonts w:ascii="Cambria Math" w:hAnsi="Cambria Math" w:cs="Arial"/>
                    <w:sz w:val="14"/>
                    <w:szCs w:val="14"/>
                  </w:rPr>
                  <m:t xml:space="preserve">= </m:t>
                </m:r>
                <m:sSub>
                  <m:sSubPr>
                    <m:ctrlPr>
                      <w:rPr>
                        <w:rFonts w:ascii="Cambria Math" w:hAnsi="Cambria Math" w:cs="Arial"/>
                        <w:i/>
                        <w:sz w:val="14"/>
                        <w:szCs w:val="14"/>
                      </w:rPr>
                    </m:ctrlPr>
                  </m:sSubPr>
                  <m:e>
                    <m:r>
                      <w:rPr>
                        <w:rFonts w:ascii="Cambria Math" w:hAnsi="Cambria Math" w:cs="Arial"/>
                        <w:sz w:val="14"/>
                        <w:szCs w:val="14"/>
                      </w:rPr>
                      <m:t>T2</m:t>
                    </m:r>
                  </m:e>
                  <m:sub>
                    <m:r>
                      <m:rPr>
                        <m:sty m:val="p"/>
                      </m:rPr>
                      <w:rPr>
                        <w:rFonts w:ascii="Cambria Math" w:hAnsi="Cambria Math" w:cs="Arial"/>
                        <w:sz w:val="14"/>
                        <w:szCs w:val="14"/>
                      </w:rPr>
                      <m:t>req</m:t>
                    </m:r>
                  </m:sub>
                </m:sSub>
                <m:r>
                  <w:rPr>
                    <w:rFonts w:ascii="Cambria Math" w:hAnsi="Cambria Math" w:cs="Arial"/>
                    <w:sz w:val="14"/>
                    <w:szCs w:val="14"/>
                  </w:rPr>
                  <m:t>-T2</m:t>
                </m:r>
              </m:oMath>
            </m:oMathPara>
          </w:p>
          <w:p w14:paraId="71161E0B"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Alt. 2: relative power unit is adopted as the metric to identify the gap</w:t>
            </w:r>
          </w:p>
          <w:p w14:paraId="788B7DCF" w14:textId="77777777" w:rsidR="00E0283B" w:rsidRPr="00E0283B" w:rsidRDefault="00E0283B" w:rsidP="009665C2">
            <w:pPr>
              <w:numPr>
                <w:ilvl w:val="2"/>
                <w:numId w:val="21"/>
              </w:numPr>
              <w:spacing w:after="0"/>
              <w:jc w:val="left"/>
              <w:rPr>
                <w:sz w:val="14"/>
                <w:szCs w:val="14"/>
                <w:lang w:eastAsia="x-none"/>
              </w:rPr>
            </w:pPr>
            <w:r w:rsidRPr="00E0283B">
              <w:rPr>
                <w:rFonts w:hint="eastAsia"/>
                <w:sz w:val="14"/>
                <w:szCs w:val="14"/>
                <w:lang w:eastAsia="x-none"/>
              </w:rPr>
              <w:t>E</w:t>
            </w:r>
            <w:r w:rsidRPr="00E0283B">
              <w:rPr>
                <w:sz w:val="14"/>
                <w:szCs w:val="14"/>
                <w:lang w:eastAsia="x-none"/>
              </w:rPr>
              <w:t>xample:</w:t>
            </w:r>
          </w:p>
          <w:p w14:paraId="1A666B1B" w14:textId="3FC1B00B" w:rsidR="00E0283B" w:rsidRPr="00E0283B" w:rsidRDefault="00003463" w:rsidP="00E0283B">
            <w:pPr>
              <w:spacing w:beforeLines="50" w:before="120" w:after="0" w:line="288" w:lineRule="auto"/>
              <w:jc w:val="center"/>
              <w:rPr>
                <w:rFonts w:ascii="Arial" w:hAnsi="Arial" w:cs="Arial"/>
                <w:sz w:val="14"/>
                <w:szCs w:val="14"/>
              </w:rPr>
            </w:pPr>
            <m:oMathPara>
              <m:oMath>
                <m:sSub>
                  <m:sSubPr>
                    <m:ctrlPr>
                      <w:rPr>
                        <w:rFonts w:ascii="Cambria Math" w:hAnsi="Cambria Math" w:cs="Arial"/>
                        <w:i/>
                        <w:sz w:val="14"/>
                        <w:szCs w:val="14"/>
                      </w:rPr>
                    </m:ctrlPr>
                  </m:sSubPr>
                  <m:e>
                    <m:r>
                      <w:rPr>
                        <w:rFonts w:ascii="Cambria Math" w:hAnsi="Cambria Math" w:cs="Arial"/>
                        <w:sz w:val="14"/>
                        <w:szCs w:val="14"/>
                      </w:rPr>
                      <m:t>P2</m:t>
                    </m:r>
                  </m:e>
                  <m:sub>
                    <m:r>
                      <m:rPr>
                        <m:sty m:val="p"/>
                      </m:rPr>
                      <w:rPr>
                        <w:rFonts w:ascii="Cambria Math" w:hAnsi="Cambria Math" w:cs="Arial"/>
                        <w:sz w:val="14"/>
                        <w:szCs w:val="14"/>
                      </w:rPr>
                      <m:t>req</m:t>
                    </m:r>
                  </m:sub>
                </m:sSub>
                <m:r>
                  <w:rPr>
                    <w:rFonts w:ascii="Cambria Math" w:hAnsi="Cambria Math" w:cs="Arial"/>
                    <w:sz w:val="14"/>
                    <w:szCs w:val="14"/>
                  </w:rPr>
                  <m:t xml:space="preserve">= </m:t>
                </m:r>
                <m:f>
                  <m:fPr>
                    <m:ctrlPr>
                      <w:rPr>
                        <w:rFonts w:ascii="Cambria Math" w:hAnsi="Cambria Math" w:cs="Arial"/>
                        <w:i/>
                        <w:sz w:val="14"/>
                        <w:szCs w:val="14"/>
                      </w:rPr>
                    </m:ctrlPr>
                  </m:fPr>
                  <m:num>
                    <m:r>
                      <w:rPr>
                        <w:rFonts w:ascii="Cambria Math" w:hAnsi="Cambria Math" w:cs="Arial"/>
                        <w:sz w:val="14"/>
                        <w:szCs w:val="14"/>
                      </w:rPr>
                      <m:t>P1*T1</m:t>
                    </m:r>
                  </m:num>
                  <m:den>
                    <m:r>
                      <w:rPr>
                        <w:rFonts w:ascii="Cambria Math" w:hAnsi="Cambria Math" w:cs="Arial"/>
                        <w:sz w:val="14"/>
                        <w:szCs w:val="14"/>
                      </w:rPr>
                      <m:t>X</m:t>
                    </m:r>
                  </m:den>
                </m:f>
                <m:r>
                  <w:rPr>
                    <w:rFonts w:ascii="Cambria Math" w:hAnsi="Cambria Math" w:cs="Arial"/>
                    <w:sz w:val="14"/>
                    <w:szCs w:val="14"/>
                  </w:rPr>
                  <m:t xml:space="preserve">* </m:t>
                </m:r>
                <m:f>
                  <m:fPr>
                    <m:ctrlPr>
                      <w:rPr>
                        <w:rFonts w:ascii="Cambria Math" w:hAnsi="Cambria Math" w:cs="Arial"/>
                        <w:i/>
                        <w:sz w:val="14"/>
                        <w:szCs w:val="14"/>
                      </w:rPr>
                    </m:ctrlPr>
                  </m:fPr>
                  <m:num>
                    <m:r>
                      <w:rPr>
                        <w:rFonts w:ascii="Cambria Math" w:hAnsi="Cambria Math" w:cs="Arial"/>
                        <w:sz w:val="14"/>
                        <w:szCs w:val="14"/>
                      </w:rPr>
                      <m:t>C2</m:t>
                    </m:r>
                  </m:num>
                  <m:den>
                    <m:r>
                      <w:rPr>
                        <w:rFonts w:ascii="Cambria Math" w:hAnsi="Cambria Math" w:cs="Arial"/>
                        <w:sz w:val="14"/>
                        <w:szCs w:val="14"/>
                      </w:rPr>
                      <m:t>C1</m:t>
                    </m:r>
                  </m:den>
                </m:f>
                <m:r>
                  <w:rPr>
                    <w:rFonts w:ascii="Cambria Math" w:hAnsi="Cambria Math" w:cs="Arial"/>
                    <w:sz w:val="14"/>
                    <w:szCs w:val="14"/>
                  </w:rPr>
                  <m:t xml:space="preserve">* </m:t>
                </m:r>
                <m:f>
                  <m:fPr>
                    <m:ctrlPr>
                      <w:rPr>
                        <w:rFonts w:ascii="Cambria Math" w:hAnsi="Cambria Math" w:cs="Arial"/>
                        <w:i/>
                        <w:sz w:val="14"/>
                        <w:szCs w:val="14"/>
                      </w:rPr>
                    </m:ctrlPr>
                  </m:fPr>
                  <m:num>
                    <m:r>
                      <w:rPr>
                        <w:rFonts w:ascii="Cambria Math" w:hAnsi="Cambria Math" w:cs="Arial"/>
                        <w:sz w:val="14"/>
                        <w:szCs w:val="14"/>
                      </w:rPr>
                      <m:t>1</m:t>
                    </m:r>
                  </m:num>
                  <m:den>
                    <m:sSub>
                      <m:sSubPr>
                        <m:ctrlPr>
                          <w:rPr>
                            <w:rFonts w:ascii="Cambria Math" w:hAnsi="Cambria Math" w:cs="Arial"/>
                            <w:i/>
                            <w:sz w:val="14"/>
                            <w:szCs w:val="14"/>
                          </w:rPr>
                        </m:ctrlPr>
                      </m:sSubPr>
                      <m:e>
                        <m:r>
                          <w:rPr>
                            <w:rFonts w:ascii="Cambria Math" w:hAnsi="Cambria Math" w:cs="Arial"/>
                            <w:sz w:val="14"/>
                            <w:szCs w:val="14"/>
                          </w:rPr>
                          <m:t>T2</m:t>
                        </m:r>
                      </m:e>
                      <m:sub>
                        <m:r>
                          <m:rPr>
                            <m:sty m:val="p"/>
                          </m:rPr>
                          <w:rPr>
                            <w:rFonts w:ascii="Cambria Math" w:hAnsi="Cambria Math" w:cs="Arial"/>
                            <w:sz w:val="14"/>
                            <w:szCs w:val="14"/>
                          </w:rPr>
                          <m:t>req</m:t>
                        </m:r>
                      </m:sub>
                    </m:sSub>
                  </m:den>
                </m:f>
              </m:oMath>
            </m:oMathPara>
          </w:p>
          <w:p w14:paraId="6627BCDA" w14:textId="6F79025F" w:rsidR="00E0283B" w:rsidRPr="00E0283B" w:rsidRDefault="00003463" w:rsidP="00E0283B">
            <w:pPr>
              <w:spacing w:beforeLines="50" w:before="120" w:after="0" w:line="288" w:lineRule="auto"/>
              <w:jc w:val="center"/>
              <w:rPr>
                <w:rFonts w:ascii="Arial" w:hAnsi="Arial" w:cs="Arial"/>
                <w:bCs/>
                <w:iCs/>
                <w:sz w:val="14"/>
                <w:szCs w:val="14"/>
              </w:rPr>
            </w:pPr>
            <m:oMathPara>
              <m:oMath>
                <m:sSub>
                  <m:sSubPr>
                    <m:ctrlPr>
                      <w:rPr>
                        <w:rFonts w:ascii="Cambria Math" w:hAnsi="Cambria Math" w:cs="Arial"/>
                        <w:iCs/>
                        <w:sz w:val="14"/>
                        <w:szCs w:val="14"/>
                      </w:rPr>
                    </m:ctrlPr>
                  </m:sSubPr>
                  <m:e>
                    <m:r>
                      <m:rPr>
                        <m:sty m:val="p"/>
                      </m:rPr>
                      <w:rPr>
                        <w:rFonts w:ascii="Cambria Math" w:hAnsi="Cambria Math" w:cs="Arial"/>
                        <w:sz w:val="14"/>
                        <w:szCs w:val="14"/>
                      </w:rPr>
                      <m:t>Gap</m:t>
                    </m:r>
                  </m:e>
                  <m:sub>
                    <m:r>
                      <m:rPr>
                        <m:sty m:val="p"/>
                      </m:rPr>
                      <w:rPr>
                        <w:rFonts w:ascii="Cambria Math" w:hAnsi="Cambria Math" w:cs="Arial"/>
                        <w:sz w:val="14"/>
                        <w:szCs w:val="14"/>
                      </w:rPr>
                      <m:t>PowUnit</m:t>
                    </m:r>
                  </m:sub>
                </m:sSub>
                <m:r>
                  <w:rPr>
                    <w:rFonts w:ascii="Cambria Math" w:hAnsi="Cambria Math" w:cs="Arial"/>
                    <w:sz w:val="14"/>
                    <w:szCs w:val="14"/>
                  </w:rPr>
                  <m:t xml:space="preserve">= </m:t>
                </m:r>
                <m:sSub>
                  <m:sSubPr>
                    <m:ctrlPr>
                      <w:rPr>
                        <w:rFonts w:ascii="Cambria Math" w:hAnsi="Cambria Math" w:cs="Arial"/>
                        <w:i/>
                        <w:sz w:val="14"/>
                        <w:szCs w:val="14"/>
                      </w:rPr>
                    </m:ctrlPr>
                  </m:sSubPr>
                  <m:e>
                    <m:r>
                      <w:rPr>
                        <w:rFonts w:ascii="Cambria Math" w:hAnsi="Cambria Math" w:cs="Arial"/>
                        <w:sz w:val="14"/>
                        <w:szCs w:val="14"/>
                      </w:rPr>
                      <m:t>P2</m:t>
                    </m:r>
                  </m:e>
                  <m:sub>
                    <m:r>
                      <m:rPr>
                        <m:sty m:val="p"/>
                      </m:rPr>
                      <w:rPr>
                        <w:rFonts w:ascii="Cambria Math" w:hAnsi="Cambria Math" w:cs="Arial"/>
                        <w:sz w:val="14"/>
                        <w:szCs w:val="14"/>
                      </w:rPr>
                      <m:t>req</m:t>
                    </m:r>
                  </m:sub>
                </m:sSub>
                <m:r>
                  <w:rPr>
                    <w:rFonts w:ascii="Cambria Math" w:hAnsi="Cambria Math" w:cs="Arial"/>
                    <w:sz w:val="14"/>
                    <w:szCs w:val="14"/>
                  </w:rPr>
                  <m:t>-P2</m:t>
                </m:r>
              </m:oMath>
            </m:oMathPara>
          </w:p>
          <w:p w14:paraId="1D84F36E" w14:textId="77777777" w:rsidR="00E0283B" w:rsidRPr="00E0283B" w:rsidRDefault="00E0283B" w:rsidP="00E0283B">
            <w:pPr>
              <w:spacing w:beforeLines="50" w:before="120" w:after="0" w:line="288" w:lineRule="auto"/>
              <w:ind w:leftChars="425" w:left="850"/>
              <w:rPr>
                <w:rFonts w:ascii="Arial" w:hAnsi="Arial" w:cs="Arial"/>
                <w:bCs/>
                <w:sz w:val="14"/>
                <w:szCs w:val="14"/>
              </w:rPr>
            </w:pPr>
            <w:r w:rsidRPr="00E0283B">
              <w:rPr>
                <w:rFonts w:ascii="Arial" w:hAnsi="Arial" w:cs="Arial"/>
                <w:sz w:val="14"/>
                <w:szCs w:val="14"/>
              </w:rPr>
              <w:t>in which</w:t>
            </w:r>
          </w:p>
          <w:p w14:paraId="107B7C96" w14:textId="77777777" w:rsidR="00E0283B" w:rsidRPr="00E0283B" w:rsidRDefault="00E0283B" w:rsidP="009665C2">
            <w:pPr>
              <w:pStyle w:val="ListParagraph"/>
              <w:numPr>
                <w:ilvl w:val="0"/>
                <w:numId w:val="20"/>
              </w:numPr>
              <w:spacing w:after="0"/>
              <w:ind w:left="1276"/>
              <w:contextualSpacing w:val="0"/>
              <w:rPr>
                <w:rFonts w:cs="Times"/>
                <w:bCs/>
                <w:sz w:val="14"/>
                <w:szCs w:val="14"/>
              </w:rPr>
            </w:pPr>
            <w:r w:rsidRPr="00E0283B">
              <w:rPr>
                <w:rFonts w:cs="Times"/>
                <w:sz w:val="14"/>
                <w:szCs w:val="14"/>
              </w:rPr>
              <w:t xml:space="preserve">C1 is the battery capacity of the reference </w:t>
            </w:r>
            <w:proofErr w:type="gramStart"/>
            <w:r w:rsidRPr="00E0283B">
              <w:rPr>
                <w:rFonts w:cs="Times"/>
                <w:sz w:val="14"/>
                <w:szCs w:val="14"/>
              </w:rPr>
              <w:t>device;</w:t>
            </w:r>
            <w:proofErr w:type="gramEnd"/>
          </w:p>
          <w:p w14:paraId="6C672DC1" w14:textId="77777777" w:rsidR="00E0283B" w:rsidRPr="00E0283B" w:rsidRDefault="00E0283B" w:rsidP="009665C2">
            <w:pPr>
              <w:pStyle w:val="ListParagraph"/>
              <w:numPr>
                <w:ilvl w:val="0"/>
                <w:numId w:val="20"/>
              </w:numPr>
              <w:spacing w:after="0"/>
              <w:ind w:left="1276"/>
              <w:contextualSpacing w:val="0"/>
              <w:rPr>
                <w:rFonts w:cs="Times"/>
                <w:bCs/>
                <w:sz w:val="14"/>
                <w:szCs w:val="14"/>
              </w:rPr>
            </w:pPr>
            <w:r w:rsidRPr="00E0283B">
              <w:rPr>
                <w:rFonts w:cs="Times"/>
                <w:sz w:val="14"/>
                <w:szCs w:val="14"/>
              </w:rPr>
              <w:t xml:space="preserve">T1 is the battery life of the reference </w:t>
            </w:r>
            <w:proofErr w:type="gramStart"/>
            <w:r w:rsidRPr="00E0283B">
              <w:rPr>
                <w:rFonts w:cs="Times"/>
                <w:sz w:val="14"/>
                <w:szCs w:val="14"/>
              </w:rPr>
              <w:t>device;</w:t>
            </w:r>
            <w:proofErr w:type="gramEnd"/>
          </w:p>
          <w:p w14:paraId="4D5325D8" w14:textId="77777777" w:rsidR="00E0283B" w:rsidRPr="00E0283B" w:rsidRDefault="00E0283B" w:rsidP="009665C2">
            <w:pPr>
              <w:pStyle w:val="ListParagraph"/>
              <w:numPr>
                <w:ilvl w:val="0"/>
                <w:numId w:val="20"/>
              </w:numPr>
              <w:spacing w:after="0"/>
              <w:ind w:left="1276"/>
              <w:contextualSpacing w:val="0"/>
              <w:rPr>
                <w:rFonts w:cs="Times"/>
                <w:bCs/>
                <w:sz w:val="14"/>
                <w:szCs w:val="14"/>
              </w:rPr>
            </w:pPr>
            <w:r w:rsidRPr="00E0283B">
              <w:rPr>
                <w:rFonts w:cs="Times"/>
                <w:sz w:val="14"/>
                <w:szCs w:val="14"/>
              </w:rPr>
              <w:t xml:space="preserve">P1 is the relative power unit obtained based on the reference traffic </w:t>
            </w:r>
            <w:proofErr w:type="gramStart"/>
            <w:r w:rsidRPr="00E0283B">
              <w:rPr>
                <w:rFonts w:cs="Times"/>
                <w:sz w:val="14"/>
                <w:szCs w:val="14"/>
              </w:rPr>
              <w:t>type;</w:t>
            </w:r>
            <w:proofErr w:type="gramEnd"/>
          </w:p>
          <w:p w14:paraId="09DFBC7E" w14:textId="77777777" w:rsidR="00E0283B" w:rsidRPr="00E0283B" w:rsidRDefault="00E0283B" w:rsidP="009665C2">
            <w:pPr>
              <w:pStyle w:val="ListParagraph"/>
              <w:numPr>
                <w:ilvl w:val="0"/>
                <w:numId w:val="20"/>
              </w:numPr>
              <w:spacing w:after="0"/>
              <w:ind w:left="1276"/>
              <w:contextualSpacing w:val="0"/>
              <w:rPr>
                <w:rFonts w:cs="Times"/>
                <w:bCs/>
                <w:sz w:val="14"/>
                <w:szCs w:val="14"/>
              </w:rPr>
            </w:pPr>
            <w:r w:rsidRPr="00E0283B">
              <w:rPr>
                <w:rFonts w:cs="Times"/>
                <w:sz w:val="14"/>
                <w:szCs w:val="14"/>
              </w:rPr>
              <w:t xml:space="preserve">X is the percentage of the power consumed by the reference traffic </w:t>
            </w:r>
            <w:proofErr w:type="gramStart"/>
            <w:r w:rsidRPr="00E0283B">
              <w:rPr>
                <w:rFonts w:cs="Times"/>
                <w:sz w:val="14"/>
                <w:szCs w:val="14"/>
              </w:rPr>
              <w:t>type;</w:t>
            </w:r>
            <w:proofErr w:type="gramEnd"/>
          </w:p>
          <w:p w14:paraId="674EEC43" w14:textId="77777777" w:rsidR="00E0283B" w:rsidRPr="00E0283B" w:rsidRDefault="00E0283B" w:rsidP="009665C2">
            <w:pPr>
              <w:pStyle w:val="ListParagraph"/>
              <w:numPr>
                <w:ilvl w:val="0"/>
                <w:numId w:val="20"/>
              </w:numPr>
              <w:spacing w:after="0"/>
              <w:ind w:left="1276"/>
              <w:contextualSpacing w:val="0"/>
              <w:rPr>
                <w:rFonts w:cs="Times"/>
                <w:bCs/>
                <w:sz w:val="14"/>
                <w:szCs w:val="14"/>
              </w:rPr>
            </w:pPr>
            <w:r w:rsidRPr="00E0283B">
              <w:rPr>
                <w:rFonts w:cs="Times"/>
                <w:sz w:val="14"/>
                <w:szCs w:val="14"/>
              </w:rPr>
              <w:t xml:space="preserve">C2 is the battery capacity of the LPHAP </w:t>
            </w:r>
            <w:proofErr w:type="gramStart"/>
            <w:r w:rsidRPr="00E0283B">
              <w:rPr>
                <w:rFonts w:cs="Times"/>
                <w:sz w:val="14"/>
                <w:szCs w:val="14"/>
              </w:rPr>
              <w:t>device;</w:t>
            </w:r>
            <w:proofErr w:type="gramEnd"/>
          </w:p>
          <w:p w14:paraId="59CAB2E9" w14:textId="77777777" w:rsidR="00E0283B" w:rsidRPr="00E0283B" w:rsidRDefault="00E0283B" w:rsidP="009665C2">
            <w:pPr>
              <w:pStyle w:val="ListParagraph"/>
              <w:numPr>
                <w:ilvl w:val="0"/>
                <w:numId w:val="20"/>
              </w:numPr>
              <w:spacing w:after="0"/>
              <w:ind w:left="1276"/>
              <w:contextualSpacing w:val="0"/>
              <w:rPr>
                <w:rFonts w:cs="Times"/>
                <w:bCs/>
                <w:sz w:val="14"/>
                <w:szCs w:val="14"/>
              </w:rPr>
            </w:pPr>
            <w:r w:rsidRPr="00E0283B">
              <w:rPr>
                <w:rFonts w:cs="Times"/>
                <w:sz w:val="14"/>
                <w:szCs w:val="14"/>
              </w:rPr>
              <w:t xml:space="preserve">P2 is the evaluated relative power unit of the LPHAP </w:t>
            </w:r>
            <w:proofErr w:type="gramStart"/>
            <w:r w:rsidRPr="00E0283B">
              <w:rPr>
                <w:rFonts w:cs="Times"/>
                <w:sz w:val="14"/>
                <w:szCs w:val="14"/>
              </w:rPr>
              <w:t>device;</w:t>
            </w:r>
            <w:proofErr w:type="gramEnd"/>
          </w:p>
          <w:p w14:paraId="503E760D" w14:textId="77777777" w:rsidR="00E0283B" w:rsidRPr="00E0283B" w:rsidRDefault="00E0283B" w:rsidP="009665C2">
            <w:pPr>
              <w:pStyle w:val="ListParagraph"/>
              <w:numPr>
                <w:ilvl w:val="0"/>
                <w:numId w:val="20"/>
              </w:numPr>
              <w:spacing w:after="0"/>
              <w:ind w:left="1276"/>
              <w:contextualSpacing w:val="0"/>
              <w:rPr>
                <w:rFonts w:cs="Times"/>
                <w:bCs/>
                <w:sz w:val="14"/>
                <w:szCs w:val="14"/>
              </w:rPr>
            </w:pPr>
            <w:r w:rsidRPr="00E0283B">
              <w:rPr>
                <w:rFonts w:cs="Times"/>
                <w:sz w:val="14"/>
                <w:szCs w:val="14"/>
              </w:rPr>
              <w:t xml:space="preserve">P2_req is the target relative power unit of the LPHAP </w:t>
            </w:r>
            <w:proofErr w:type="gramStart"/>
            <w:r w:rsidRPr="00E0283B">
              <w:rPr>
                <w:rFonts w:cs="Times"/>
                <w:sz w:val="14"/>
                <w:szCs w:val="14"/>
              </w:rPr>
              <w:t>device;</w:t>
            </w:r>
            <w:proofErr w:type="gramEnd"/>
          </w:p>
          <w:p w14:paraId="0743AFA9" w14:textId="77777777" w:rsidR="00E0283B" w:rsidRPr="00E0283B" w:rsidRDefault="00E0283B" w:rsidP="009665C2">
            <w:pPr>
              <w:pStyle w:val="ListParagraph"/>
              <w:numPr>
                <w:ilvl w:val="0"/>
                <w:numId w:val="20"/>
              </w:numPr>
              <w:spacing w:after="0"/>
              <w:ind w:left="1276"/>
              <w:contextualSpacing w:val="0"/>
              <w:rPr>
                <w:rFonts w:cs="Times"/>
                <w:sz w:val="14"/>
                <w:szCs w:val="14"/>
              </w:rPr>
            </w:pPr>
            <w:r w:rsidRPr="00E0283B">
              <w:rPr>
                <w:rFonts w:cs="Times"/>
                <w:sz w:val="14"/>
                <w:szCs w:val="14"/>
              </w:rPr>
              <w:t>T2_req is the target battery life of the LPHAP device</w:t>
            </w:r>
          </w:p>
          <w:p w14:paraId="4AB69F31" w14:textId="77777777" w:rsidR="00E0283B" w:rsidRPr="00E0283B" w:rsidRDefault="00E0283B" w:rsidP="009665C2">
            <w:pPr>
              <w:pStyle w:val="ListParagraph"/>
              <w:numPr>
                <w:ilvl w:val="0"/>
                <w:numId w:val="19"/>
              </w:numPr>
              <w:spacing w:beforeLines="50" w:before="120" w:afterLines="50" w:after="120" w:line="288" w:lineRule="auto"/>
              <w:contextualSpacing w:val="0"/>
              <w:rPr>
                <w:rFonts w:cs="Times"/>
                <w:sz w:val="14"/>
                <w:szCs w:val="14"/>
              </w:rPr>
            </w:pPr>
            <w:r w:rsidRPr="00E0283B">
              <w:rPr>
                <w:rFonts w:cs="Times"/>
                <w:sz w:val="14"/>
                <w:szCs w:val="14"/>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E0283B" w:rsidRPr="00E0283B" w14:paraId="4C3F9EB4" w14:textId="77777777" w:rsidTr="00233A64">
              <w:tc>
                <w:tcPr>
                  <w:tcW w:w="1555" w:type="dxa"/>
                  <w:shd w:val="clear" w:color="auto" w:fill="auto"/>
                </w:tcPr>
                <w:p w14:paraId="5B05E880" w14:textId="77777777" w:rsidR="00E0283B" w:rsidRPr="00E0283B" w:rsidRDefault="00E0283B" w:rsidP="00E0283B">
                  <w:pPr>
                    <w:spacing w:after="0"/>
                    <w:jc w:val="center"/>
                    <w:rPr>
                      <w:rFonts w:cs="Times"/>
                      <w:b/>
                      <w:bCs/>
                      <w:sz w:val="14"/>
                      <w:szCs w:val="14"/>
                      <w:lang w:eastAsia="zh-CN"/>
                    </w:rPr>
                  </w:pPr>
                  <w:r w:rsidRPr="00E0283B">
                    <w:rPr>
                      <w:rFonts w:cs="Times"/>
                      <w:b/>
                      <w:bCs/>
                      <w:sz w:val="14"/>
                      <w:szCs w:val="14"/>
                      <w:lang w:eastAsia="zh-CN"/>
                    </w:rPr>
                    <w:t>C1</w:t>
                  </w:r>
                </w:p>
              </w:tc>
              <w:tc>
                <w:tcPr>
                  <w:tcW w:w="1275" w:type="dxa"/>
                  <w:shd w:val="clear" w:color="auto" w:fill="auto"/>
                </w:tcPr>
                <w:p w14:paraId="0CB55E34" w14:textId="77777777" w:rsidR="00E0283B" w:rsidRPr="00E0283B" w:rsidRDefault="00E0283B" w:rsidP="00E0283B">
                  <w:pPr>
                    <w:spacing w:after="0"/>
                    <w:jc w:val="center"/>
                    <w:rPr>
                      <w:rFonts w:cs="Times"/>
                      <w:b/>
                      <w:bCs/>
                      <w:sz w:val="14"/>
                      <w:szCs w:val="14"/>
                      <w:lang w:eastAsia="zh-CN"/>
                    </w:rPr>
                  </w:pPr>
                  <w:r w:rsidRPr="00E0283B">
                    <w:rPr>
                      <w:rFonts w:cs="Times"/>
                      <w:b/>
                      <w:bCs/>
                      <w:sz w:val="14"/>
                      <w:szCs w:val="14"/>
                      <w:lang w:eastAsia="zh-CN"/>
                    </w:rPr>
                    <w:t>T1</w:t>
                  </w:r>
                </w:p>
              </w:tc>
              <w:tc>
                <w:tcPr>
                  <w:tcW w:w="993" w:type="dxa"/>
                  <w:shd w:val="clear" w:color="auto" w:fill="auto"/>
                </w:tcPr>
                <w:p w14:paraId="24EBB35B" w14:textId="77777777" w:rsidR="00E0283B" w:rsidRPr="00E0283B" w:rsidRDefault="00E0283B" w:rsidP="00E0283B">
                  <w:pPr>
                    <w:spacing w:after="0"/>
                    <w:jc w:val="center"/>
                    <w:rPr>
                      <w:rFonts w:cs="Times"/>
                      <w:b/>
                      <w:bCs/>
                      <w:sz w:val="14"/>
                      <w:szCs w:val="14"/>
                      <w:lang w:eastAsia="zh-CN"/>
                    </w:rPr>
                  </w:pPr>
                  <w:r w:rsidRPr="00E0283B">
                    <w:rPr>
                      <w:rFonts w:cs="Times"/>
                      <w:b/>
                      <w:bCs/>
                      <w:sz w:val="14"/>
                      <w:szCs w:val="14"/>
                      <w:lang w:eastAsia="zh-CN"/>
                    </w:rPr>
                    <w:t>X</w:t>
                  </w:r>
                </w:p>
              </w:tc>
              <w:tc>
                <w:tcPr>
                  <w:tcW w:w="2268" w:type="dxa"/>
                  <w:shd w:val="clear" w:color="auto" w:fill="auto"/>
                </w:tcPr>
                <w:p w14:paraId="014C61F6" w14:textId="77777777" w:rsidR="00E0283B" w:rsidRPr="00E0283B" w:rsidRDefault="00E0283B" w:rsidP="00E0283B">
                  <w:pPr>
                    <w:spacing w:after="0"/>
                    <w:jc w:val="center"/>
                    <w:rPr>
                      <w:rFonts w:cs="Times"/>
                      <w:b/>
                      <w:bCs/>
                      <w:sz w:val="14"/>
                      <w:szCs w:val="14"/>
                      <w:lang w:eastAsia="zh-CN"/>
                    </w:rPr>
                  </w:pPr>
                  <w:r w:rsidRPr="00E0283B">
                    <w:rPr>
                      <w:rFonts w:cs="Times"/>
                      <w:b/>
                      <w:bCs/>
                      <w:sz w:val="14"/>
                      <w:szCs w:val="14"/>
                      <w:lang w:eastAsia="zh-CN"/>
                    </w:rPr>
                    <w:t>reference traffic type</w:t>
                  </w:r>
                </w:p>
              </w:tc>
              <w:tc>
                <w:tcPr>
                  <w:tcW w:w="1417" w:type="dxa"/>
                  <w:shd w:val="clear" w:color="auto" w:fill="auto"/>
                </w:tcPr>
                <w:p w14:paraId="6A56BACF" w14:textId="77777777" w:rsidR="00E0283B" w:rsidRPr="00E0283B" w:rsidRDefault="00E0283B" w:rsidP="00E0283B">
                  <w:pPr>
                    <w:spacing w:after="0"/>
                    <w:jc w:val="center"/>
                    <w:rPr>
                      <w:rFonts w:cs="Times"/>
                      <w:b/>
                      <w:bCs/>
                      <w:sz w:val="14"/>
                      <w:szCs w:val="14"/>
                      <w:lang w:eastAsia="zh-CN"/>
                    </w:rPr>
                  </w:pPr>
                  <w:r w:rsidRPr="00E0283B">
                    <w:rPr>
                      <w:rFonts w:cs="Times"/>
                      <w:b/>
                      <w:bCs/>
                      <w:sz w:val="14"/>
                      <w:szCs w:val="14"/>
                      <w:lang w:eastAsia="zh-CN"/>
                    </w:rPr>
                    <w:t>C2</w:t>
                  </w:r>
                </w:p>
              </w:tc>
              <w:tc>
                <w:tcPr>
                  <w:tcW w:w="1559" w:type="dxa"/>
                  <w:shd w:val="clear" w:color="auto" w:fill="auto"/>
                </w:tcPr>
                <w:p w14:paraId="1C4989FE" w14:textId="77777777" w:rsidR="00E0283B" w:rsidRPr="00E0283B" w:rsidRDefault="00E0283B" w:rsidP="00E0283B">
                  <w:pPr>
                    <w:spacing w:after="0"/>
                    <w:jc w:val="center"/>
                    <w:rPr>
                      <w:rFonts w:cs="Times"/>
                      <w:b/>
                      <w:bCs/>
                      <w:sz w:val="14"/>
                      <w:szCs w:val="14"/>
                      <w:lang w:eastAsia="zh-CN"/>
                    </w:rPr>
                  </w:pPr>
                  <w:r w:rsidRPr="00E0283B">
                    <w:rPr>
                      <w:rFonts w:cs="Times"/>
                      <w:b/>
                      <w:bCs/>
                      <w:sz w:val="14"/>
                      <w:szCs w:val="14"/>
                      <w:lang w:eastAsia="zh-CN"/>
                    </w:rPr>
                    <w:t>T2</w:t>
                  </w:r>
                  <w:r w:rsidRPr="00E0283B">
                    <w:rPr>
                      <w:rFonts w:cs="Times"/>
                      <w:b/>
                      <w:bCs/>
                      <w:sz w:val="14"/>
                      <w:szCs w:val="14"/>
                      <w:vertAlign w:val="subscript"/>
                      <w:lang w:eastAsia="zh-CN"/>
                    </w:rPr>
                    <w:t>req</w:t>
                  </w:r>
                </w:p>
              </w:tc>
            </w:tr>
            <w:tr w:rsidR="00E0283B" w:rsidRPr="00E0283B" w14:paraId="3F4D6F7F" w14:textId="77777777" w:rsidTr="00233A64">
              <w:tc>
                <w:tcPr>
                  <w:tcW w:w="1555" w:type="dxa"/>
                  <w:shd w:val="clear" w:color="auto" w:fill="auto"/>
                </w:tcPr>
                <w:p w14:paraId="3FB83988" w14:textId="77777777" w:rsidR="00E0283B" w:rsidRPr="00E0283B" w:rsidRDefault="00E0283B" w:rsidP="00E0283B">
                  <w:pPr>
                    <w:spacing w:after="0"/>
                    <w:jc w:val="center"/>
                    <w:rPr>
                      <w:rFonts w:cs="Times"/>
                      <w:sz w:val="14"/>
                      <w:szCs w:val="14"/>
                      <w:lang w:eastAsia="zh-CN"/>
                    </w:rPr>
                  </w:pPr>
                  <w:r w:rsidRPr="00E0283B">
                    <w:rPr>
                      <w:rFonts w:cs="Times"/>
                      <w:sz w:val="14"/>
                      <w:szCs w:val="14"/>
                      <w:lang w:eastAsia="zh-CN"/>
                    </w:rPr>
                    <w:t xml:space="preserve">[4500] </w:t>
                  </w:r>
                  <w:proofErr w:type="spellStart"/>
                  <w:r w:rsidRPr="00E0283B">
                    <w:rPr>
                      <w:rFonts w:cs="Times"/>
                      <w:sz w:val="14"/>
                      <w:szCs w:val="14"/>
                      <w:lang w:eastAsia="zh-CN"/>
                    </w:rPr>
                    <w:t>mAh</w:t>
                  </w:r>
                  <w:proofErr w:type="spellEnd"/>
                </w:p>
              </w:tc>
              <w:tc>
                <w:tcPr>
                  <w:tcW w:w="1275" w:type="dxa"/>
                  <w:shd w:val="clear" w:color="auto" w:fill="auto"/>
                </w:tcPr>
                <w:p w14:paraId="1983DD97" w14:textId="77777777" w:rsidR="00E0283B" w:rsidRPr="00E0283B" w:rsidRDefault="00E0283B" w:rsidP="00E0283B">
                  <w:pPr>
                    <w:spacing w:after="0"/>
                    <w:jc w:val="center"/>
                    <w:rPr>
                      <w:rFonts w:cs="Times"/>
                      <w:sz w:val="14"/>
                      <w:szCs w:val="14"/>
                      <w:lang w:eastAsia="zh-CN"/>
                    </w:rPr>
                  </w:pPr>
                  <w:r w:rsidRPr="00E0283B">
                    <w:rPr>
                      <w:rFonts w:cs="Times"/>
                      <w:sz w:val="14"/>
                      <w:szCs w:val="14"/>
                      <w:lang w:eastAsia="zh-CN"/>
                    </w:rPr>
                    <w:t>[10] hours</w:t>
                  </w:r>
                </w:p>
              </w:tc>
              <w:tc>
                <w:tcPr>
                  <w:tcW w:w="993" w:type="dxa"/>
                  <w:shd w:val="clear" w:color="auto" w:fill="auto"/>
                </w:tcPr>
                <w:p w14:paraId="72D8B2C2" w14:textId="77777777" w:rsidR="00E0283B" w:rsidRPr="00E0283B" w:rsidRDefault="00E0283B" w:rsidP="00E0283B">
                  <w:pPr>
                    <w:spacing w:after="0"/>
                    <w:jc w:val="center"/>
                    <w:rPr>
                      <w:rFonts w:cs="Times"/>
                      <w:sz w:val="14"/>
                      <w:szCs w:val="14"/>
                      <w:lang w:eastAsia="zh-CN"/>
                    </w:rPr>
                  </w:pPr>
                  <w:r w:rsidRPr="00E0283B">
                    <w:rPr>
                      <w:rFonts w:cs="Times"/>
                      <w:sz w:val="14"/>
                      <w:szCs w:val="14"/>
                      <w:lang w:eastAsia="zh-CN"/>
                    </w:rPr>
                    <w:t>[20] %</w:t>
                  </w:r>
                </w:p>
              </w:tc>
              <w:tc>
                <w:tcPr>
                  <w:tcW w:w="2268" w:type="dxa"/>
                  <w:shd w:val="clear" w:color="auto" w:fill="auto"/>
                </w:tcPr>
                <w:p w14:paraId="7E4EB28F" w14:textId="77777777" w:rsidR="00E0283B" w:rsidRPr="00E0283B" w:rsidRDefault="00E0283B" w:rsidP="00E0283B">
                  <w:pPr>
                    <w:spacing w:after="0"/>
                    <w:jc w:val="center"/>
                    <w:rPr>
                      <w:rFonts w:cs="Times"/>
                      <w:sz w:val="14"/>
                      <w:szCs w:val="14"/>
                      <w:lang w:eastAsia="zh-CN"/>
                    </w:rPr>
                  </w:pPr>
                  <w:r w:rsidRPr="00E0283B">
                    <w:rPr>
                      <w:rFonts w:cs="Times"/>
                      <w:sz w:val="14"/>
                      <w:szCs w:val="14"/>
                    </w:rPr>
                    <w:t>[FTP (model 3)]</w:t>
                  </w:r>
                </w:p>
              </w:tc>
              <w:tc>
                <w:tcPr>
                  <w:tcW w:w="1417" w:type="dxa"/>
                  <w:shd w:val="clear" w:color="auto" w:fill="auto"/>
                </w:tcPr>
                <w:p w14:paraId="2C252258" w14:textId="77777777" w:rsidR="00E0283B" w:rsidRPr="00E0283B" w:rsidRDefault="00E0283B" w:rsidP="00E0283B">
                  <w:pPr>
                    <w:spacing w:after="0"/>
                    <w:jc w:val="center"/>
                    <w:rPr>
                      <w:rFonts w:cs="Times"/>
                      <w:sz w:val="14"/>
                      <w:szCs w:val="14"/>
                      <w:lang w:eastAsia="zh-CN"/>
                    </w:rPr>
                  </w:pPr>
                  <w:r w:rsidRPr="00E0283B">
                    <w:rPr>
                      <w:rFonts w:cs="Times"/>
                      <w:sz w:val="14"/>
                      <w:szCs w:val="14"/>
                      <w:lang w:eastAsia="zh-CN"/>
                    </w:rPr>
                    <w:t xml:space="preserve">[800] </w:t>
                  </w:r>
                  <w:proofErr w:type="spellStart"/>
                  <w:r w:rsidRPr="00E0283B">
                    <w:rPr>
                      <w:rFonts w:cs="Times"/>
                      <w:sz w:val="14"/>
                      <w:szCs w:val="14"/>
                      <w:lang w:eastAsia="zh-CN"/>
                    </w:rPr>
                    <w:t>mAh</w:t>
                  </w:r>
                  <w:proofErr w:type="spellEnd"/>
                </w:p>
              </w:tc>
              <w:tc>
                <w:tcPr>
                  <w:tcW w:w="1559" w:type="dxa"/>
                  <w:shd w:val="clear" w:color="auto" w:fill="auto"/>
                </w:tcPr>
                <w:p w14:paraId="27A35054" w14:textId="77777777" w:rsidR="00E0283B" w:rsidRPr="00E0283B" w:rsidRDefault="00E0283B" w:rsidP="00E0283B">
                  <w:pPr>
                    <w:spacing w:after="0"/>
                    <w:jc w:val="center"/>
                    <w:rPr>
                      <w:rFonts w:cs="Times"/>
                      <w:sz w:val="14"/>
                      <w:szCs w:val="14"/>
                      <w:lang w:eastAsia="zh-CN"/>
                    </w:rPr>
                  </w:pPr>
                  <w:r w:rsidRPr="00E0283B">
                    <w:rPr>
                      <w:rFonts w:cs="Times"/>
                      <w:sz w:val="14"/>
                      <w:szCs w:val="14"/>
                      <w:lang w:eastAsia="zh-CN"/>
                    </w:rPr>
                    <w:t>[12] months</w:t>
                  </w:r>
                </w:p>
              </w:tc>
            </w:tr>
          </w:tbl>
          <w:p w14:paraId="607371EC"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47E657C1" w14:textId="77777777" w:rsidR="00E0283B" w:rsidRPr="00E0283B" w:rsidRDefault="00E0283B" w:rsidP="00E0283B">
            <w:pPr>
              <w:spacing w:after="0"/>
              <w:rPr>
                <w:sz w:val="14"/>
                <w:szCs w:val="14"/>
                <w:lang w:eastAsia="x-none"/>
              </w:rPr>
            </w:pPr>
            <w:r w:rsidRPr="00E0283B">
              <w:rPr>
                <w:sz w:val="14"/>
                <w:szCs w:val="14"/>
                <w:lang w:eastAsia="x-none"/>
              </w:rPr>
              <w:t>Adopt the following periodicity of DL PRS / UL SRS for positioning in the baseline evaluation of Rel-17 RRC_INACTIVE positioning:</w:t>
            </w:r>
          </w:p>
          <w:p w14:paraId="6AC16BF7"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1 DL PRS / UL SRS for positioning occasion per N I-DRX cycle(s</w:t>
            </w:r>
            <w:proofErr w:type="gramStart"/>
            <w:r w:rsidRPr="00E0283B">
              <w:rPr>
                <w:sz w:val="14"/>
                <w:szCs w:val="14"/>
                <w:lang w:eastAsia="x-none"/>
              </w:rPr>
              <w:t>);</w:t>
            </w:r>
            <w:proofErr w:type="gramEnd"/>
            <w:r w:rsidRPr="00E0283B">
              <w:rPr>
                <w:sz w:val="14"/>
                <w:szCs w:val="14"/>
                <w:lang w:eastAsia="x-none"/>
              </w:rPr>
              <w:t xml:space="preserve"> </w:t>
            </w:r>
          </w:p>
          <w:p w14:paraId="1957CF4E"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Candidate values of N to evaluate is 1 and 8 for I-DRX cycle of 1.</w:t>
            </w:r>
            <w:proofErr w:type="gramStart"/>
            <w:r w:rsidRPr="00E0283B">
              <w:rPr>
                <w:sz w:val="14"/>
                <w:szCs w:val="14"/>
                <w:lang w:eastAsia="x-none"/>
              </w:rPr>
              <w:t>28s;</w:t>
            </w:r>
            <w:proofErr w:type="gramEnd"/>
          </w:p>
          <w:p w14:paraId="58B89E61" w14:textId="77777777" w:rsidR="00E0283B" w:rsidRPr="00E0283B" w:rsidRDefault="00E0283B" w:rsidP="009665C2">
            <w:pPr>
              <w:numPr>
                <w:ilvl w:val="2"/>
                <w:numId w:val="17"/>
              </w:numPr>
              <w:spacing w:after="0"/>
              <w:jc w:val="left"/>
              <w:rPr>
                <w:sz w:val="14"/>
                <w:szCs w:val="14"/>
                <w:lang w:eastAsia="x-none"/>
              </w:rPr>
            </w:pPr>
            <w:r w:rsidRPr="00E0283B">
              <w:rPr>
                <w:sz w:val="14"/>
                <w:szCs w:val="14"/>
                <w:lang w:eastAsia="x-none"/>
              </w:rPr>
              <w:t>Note: Individual company may consider either one or both in the evaluation.</w:t>
            </w:r>
          </w:p>
          <w:p w14:paraId="5D124D24" w14:textId="0D525F63"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Candidate value of N to evaluate is 1 for I-DRX cycle of 10.24s.</w:t>
            </w:r>
          </w:p>
          <w:p w14:paraId="22265225"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332A16C8"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The I-DRX configuration is included in the baseline evaluation of Rel-17 RRC_INACTVIE positioning.</w:t>
            </w:r>
          </w:p>
          <w:p w14:paraId="70B8B91D"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Note: This does not preclude the case where no I-DRX cycle nor paging is considered in the evaluation of potential solutions to maximize the battery life.</w:t>
            </w:r>
          </w:p>
          <w:p w14:paraId="79A29228"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Adopt the following I-DRX cycle to evaluate:</w:t>
            </w:r>
          </w:p>
          <w:p w14:paraId="345D86A3" w14:textId="46F9F66B"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1.28s (baseline); 10.24s (optional).</w:t>
            </w:r>
          </w:p>
          <w:p w14:paraId="0302D7FC"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1F249DF0"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Adopt the power consumption model, additional transition energy and total transition time of the three sleep types (deep sleep, light sleep, and micro sleep) in TR38.840 as the evaluation baseline:</w:t>
            </w:r>
          </w:p>
          <w:p w14:paraId="578F7D34" w14:textId="765D6422"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36C30E41"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7406AFB3"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Adopt the following reference configuration and assumption for DL PRS to define the power consumption model for DL PRS measurement:</w:t>
            </w:r>
          </w:p>
          <w:p w14:paraId="3F8F48EF"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 xml:space="preserve">1 Number of </w:t>
            </w:r>
            <w:proofErr w:type="gramStart"/>
            <w:r w:rsidRPr="00E0283B">
              <w:rPr>
                <w:sz w:val="14"/>
                <w:szCs w:val="14"/>
                <w:lang w:eastAsia="x-none"/>
              </w:rPr>
              <w:t>PFL;</w:t>
            </w:r>
            <w:proofErr w:type="gramEnd"/>
          </w:p>
          <w:p w14:paraId="76EDC9AB"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 xml:space="preserve">8 DL PRS resources per slot are </w:t>
            </w:r>
            <w:proofErr w:type="gramStart"/>
            <w:r w:rsidRPr="00E0283B">
              <w:rPr>
                <w:sz w:val="14"/>
                <w:szCs w:val="14"/>
                <w:lang w:eastAsia="x-none"/>
              </w:rPr>
              <w:t>measured;</w:t>
            </w:r>
            <w:proofErr w:type="gramEnd"/>
          </w:p>
          <w:p w14:paraId="1B5EA4F4"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 xml:space="preserve">DL PRS instance of smaller than or equal to 1 slot </w:t>
            </w:r>
            <w:proofErr w:type="gramStart"/>
            <w:r w:rsidRPr="00E0283B">
              <w:rPr>
                <w:sz w:val="14"/>
                <w:szCs w:val="14"/>
                <w:lang w:eastAsia="x-none"/>
              </w:rPr>
              <w:t>duration;</w:t>
            </w:r>
            <w:proofErr w:type="gramEnd"/>
          </w:p>
          <w:p w14:paraId="03C55055" w14:textId="62FD6CE4"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Adopt the following table as the power consumption model for DL PRS measurement (derived from Table 22 in TR38.840):</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E0283B" w:rsidRPr="00E0283B" w14:paraId="6FE86264" w14:textId="77777777" w:rsidTr="00233A64">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A790FD" w14:textId="77777777" w:rsidR="00E0283B" w:rsidRPr="00E0283B" w:rsidRDefault="00E0283B" w:rsidP="00E0283B">
                  <w:pPr>
                    <w:pStyle w:val="TAH"/>
                    <w:rPr>
                      <w:rFonts w:ascii="Times New Roman" w:hAnsi="Times New Roman"/>
                      <w:sz w:val="14"/>
                      <w:szCs w:val="14"/>
                      <w:lang w:eastAsia="zh-CN"/>
                    </w:rPr>
                  </w:pPr>
                  <w:r w:rsidRPr="00E0283B">
                    <w:rPr>
                      <w:rFonts w:ascii="Times New Roman" w:hAnsi="Times New Roman"/>
                      <w:sz w:val="14"/>
                      <w:szCs w:val="14"/>
                      <w:lang w:eastAsia="zh-CN"/>
                    </w:rPr>
                    <w:t>N: Number of</w:t>
                  </w:r>
                  <w:r w:rsidRPr="00E0283B">
                    <w:rPr>
                      <w:rFonts w:ascii="Times New Roman" w:hAnsi="Times New Roman"/>
                      <w:b w:val="0"/>
                      <w:bCs/>
                      <w:sz w:val="14"/>
                      <w:szCs w:val="14"/>
                      <w:lang w:eastAsia="zh-CN"/>
                    </w:rPr>
                    <w:t xml:space="preserve"> </w:t>
                  </w:r>
                  <w:r w:rsidRPr="00E0283B">
                    <w:rPr>
                      <w:rFonts w:ascii="Times New Roman" w:hAnsi="Times New Roman"/>
                      <w:sz w:val="14"/>
                      <w:szCs w:val="14"/>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21806" w14:textId="77777777" w:rsidR="00E0283B" w:rsidRPr="00E0283B" w:rsidRDefault="00E0283B" w:rsidP="00E0283B">
                  <w:pPr>
                    <w:pStyle w:val="TAH"/>
                    <w:rPr>
                      <w:rFonts w:ascii="Times New Roman" w:hAnsi="Times New Roman"/>
                      <w:sz w:val="14"/>
                      <w:szCs w:val="14"/>
                      <w:lang w:eastAsia="zh-CN"/>
                    </w:rPr>
                  </w:pPr>
                  <w:r w:rsidRPr="00E0283B">
                    <w:rPr>
                      <w:rFonts w:ascii="Times New Roman" w:hAnsi="Times New Roman"/>
                      <w:sz w:val="14"/>
                      <w:szCs w:val="14"/>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0570D" w14:textId="77777777" w:rsidR="00E0283B" w:rsidRPr="00E0283B" w:rsidRDefault="00E0283B" w:rsidP="00E0283B">
                  <w:pPr>
                    <w:pStyle w:val="TAH"/>
                    <w:rPr>
                      <w:rFonts w:ascii="Times New Roman" w:hAnsi="Times New Roman"/>
                      <w:sz w:val="14"/>
                      <w:szCs w:val="14"/>
                      <w:lang w:eastAsia="zh-CN"/>
                    </w:rPr>
                  </w:pPr>
                  <w:r w:rsidRPr="00E0283B">
                    <w:rPr>
                      <w:rFonts w:ascii="Times New Roman" w:hAnsi="Times New Roman"/>
                      <w:sz w:val="14"/>
                      <w:szCs w:val="14"/>
                      <w:lang w:eastAsia="zh-CN"/>
                    </w:rPr>
                    <w:t>Asynchronous case (optional)</w:t>
                  </w:r>
                </w:p>
              </w:tc>
            </w:tr>
            <w:tr w:rsidR="00E0283B" w:rsidRPr="00E0283B" w14:paraId="2522C36F" w14:textId="77777777" w:rsidTr="00233A6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1379E8" w14:textId="77777777" w:rsidR="00E0283B" w:rsidRPr="00E0283B" w:rsidRDefault="00E0283B" w:rsidP="00E0283B">
                  <w:pPr>
                    <w:spacing w:after="0"/>
                    <w:rPr>
                      <w:rFonts w:eastAsia="Times New Roman"/>
                      <w:b/>
                      <w:bCs/>
                      <w:sz w:val="14"/>
                      <w:szCs w:val="14"/>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338A28F" w14:textId="77777777" w:rsidR="00E0283B" w:rsidRPr="00E0283B" w:rsidRDefault="00E0283B" w:rsidP="00E0283B">
                  <w:pPr>
                    <w:pStyle w:val="TAH"/>
                    <w:rPr>
                      <w:rFonts w:ascii="Times New Roman" w:hAnsi="Times New Roman"/>
                      <w:sz w:val="14"/>
                      <w:szCs w:val="14"/>
                      <w:lang w:eastAsia="zh-CN"/>
                    </w:rPr>
                  </w:pPr>
                  <w:r w:rsidRPr="00E0283B">
                    <w:rPr>
                      <w:rFonts w:ascii="Times New Roman" w:hAnsi="Times New Roman"/>
                      <w:sz w:val="14"/>
                      <w:szCs w:val="14"/>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4EC1034B" w14:textId="77777777" w:rsidR="00E0283B" w:rsidRPr="00E0283B" w:rsidRDefault="00E0283B" w:rsidP="00E0283B">
                  <w:pPr>
                    <w:pStyle w:val="TAH"/>
                    <w:rPr>
                      <w:rFonts w:ascii="Times New Roman" w:hAnsi="Times New Roman"/>
                      <w:sz w:val="14"/>
                      <w:szCs w:val="14"/>
                      <w:lang w:eastAsia="zh-CN"/>
                    </w:rPr>
                  </w:pPr>
                  <w:r w:rsidRPr="00E0283B">
                    <w:rPr>
                      <w:rFonts w:ascii="Times New Roman" w:hAnsi="Times New Roman"/>
                      <w:sz w:val="14"/>
                      <w:szCs w:val="14"/>
                      <w:lang w:eastAsia="zh-CN"/>
                    </w:rPr>
                    <w:t xml:space="preserve">FR2 </w:t>
                  </w:r>
                </w:p>
                <w:p w14:paraId="5DA828B0" w14:textId="77777777" w:rsidR="00E0283B" w:rsidRPr="00E0283B" w:rsidRDefault="00E0283B" w:rsidP="00E0283B">
                  <w:pPr>
                    <w:pStyle w:val="TAH"/>
                    <w:rPr>
                      <w:rFonts w:ascii="Times New Roman" w:hAnsi="Times New Roman"/>
                      <w:sz w:val="14"/>
                      <w:szCs w:val="14"/>
                      <w:lang w:eastAsia="zh-CN"/>
                    </w:rPr>
                  </w:pPr>
                  <w:r w:rsidRPr="00E0283B">
                    <w:rPr>
                      <w:rFonts w:ascii="Times New Roman" w:hAnsi="Times New Roman"/>
                      <w:sz w:val="14"/>
                      <w:szCs w:val="14"/>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172DDCFA" w14:textId="77777777" w:rsidR="00E0283B" w:rsidRPr="00E0283B" w:rsidRDefault="00E0283B" w:rsidP="00E0283B">
                  <w:pPr>
                    <w:pStyle w:val="TAH"/>
                    <w:rPr>
                      <w:rFonts w:ascii="Times New Roman" w:hAnsi="Times New Roman"/>
                      <w:sz w:val="14"/>
                      <w:szCs w:val="14"/>
                      <w:lang w:eastAsia="zh-CN"/>
                    </w:rPr>
                  </w:pPr>
                  <w:r w:rsidRPr="00E0283B">
                    <w:rPr>
                      <w:rFonts w:ascii="Times New Roman" w:hAnsi="Times New Roman"/>
                      <w:sz w:val="14"/>
                      <w:szCs w:val="14"/>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5833205" w14:textId="77777777" w:rsidR="00E0283B" w:rsidRPr="00E0283B" w:rsidRDefault="00E0283B" w:rsidP="00E0283B">
                  <w:pPr>
                    <w:pStyle w:val="TAH"/>
                    <w:rPr>
                      <w:rFonts w:ascii="Times New Roman" w:hAnsi="Times New Roman"/>
                      <w:sz w:val="14"/>
                      <w:szCs w:val="14"/>
                      <w:lang w:eastAsia="zh-CN"/>
                    </w:rPr>
                  </w:pPr>
                  <w:r w:rsidRPr="00E0283B">
                    <w:rPr>
                      <w:rFonts w:ascii="Times New Roman" w:hAnsi="Times New Roman"/>
                      <w:sz w:val="14"/>
                      <w:szCs w:val="14"/>
                      <w:lang w:eastAsia="zh-CN"/>
                    </w:rPr>
                    <w:t>FR2</w:t>
                  </w:r>
                </w:p>
              </w:tc>
            </w:tr>
            <w:tr w:rsidR="00E0283B" w:rsidRPr="00E0283B" w14:paraId="203A6331" w14:textId="77777777" w:rsidTr="00233A64">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03617" w14:textId="77777777" w:rsidR="00E0283B" w:rsidRPr="00E0283B" w:rsidRDefault="00E0283B" w:rsidP="00E0283B">
                  <w:pPr>
                    <w:pStyle w:val="TAC"/>
                    <w:rPr>
                      <w:sz w:val="14"/>
                      <w:szCs w:val="14"/>
                      <w:lang w:eastAsia="zh-CN"/>
                    </w:rPr>
                  </w:pPr>
                  <w:r w:rsidRPr="00E0283B">
                    <w:rPr>
                      <w:sz w:val="14"/>
                      <w:szCs w:val="14"/>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2017F61C" w14:textId="77777777" w:rsidR="00E0283B" w:rsidRPr="00E0283B" w:rsidRDefault="00E0283B" w:rsidP="00E0283B">
                  <w:pPr>
                    <w:pStyle w:val="TAC"/>
                    <w:rPr>
                      <w:sz w:val="14"/>
                      <w:szCs w:val="14"/>
                      <w:lang w:eastAsia="zh-CN"/>
                    </w:rPr>
                  </w:pPr>
                  <w:r w:rsidRPr="00E0283B">
                    <w:rPr>
                      <w:sz w:val="14"/>
                      <w:szCs w:val="14"/>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52495D46" w14:textId="77777777" w:rsidR="00E0283B" w:rsidRPr="00E0283B" w:rsidRDefault="00E0283B" w:rsidP="00E0283B">
                  <w:pPr>
                    <w:pStyle w:val="TAC"/>
                    <w:rPr>
                      <w:sz w:val="14"/>
                      <w:szCs w:val="14"/>
                      <w:lang w:eastAsia="zh-CN"/>
                    </w:rPr>
                  </w:pPr>
                  <w:r w:rsidRPr="00E0283B">
                    <w:rPr>
                      <w:sz w:val="14"/>
                      <w:szCs w:val="14"/>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38C1CBF" w14:textId="77777777" w:rsidR="00E0283B" w:rsidRPr="00E0283B" w:rsidRDefault="00E0283B" w:rsidP="00E0283B">
                  <w:pPr>
                    <w:pStyle w:val="TAC"/>
                    <w:rPr>
                      <w:sz w:val="14"/>
                      <w:szCs w:val="14"/>
                      <w:lang w:eastAsia="zh-CN"/>
                    </w:rPr>
                  </w:pPr>
                  <w:r w:rsidRPr="00E0283B">
                    <w:rPr>
                      <w:sz w:val="14"/>
                      <w:szCs w:val="14"/>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137AED2" w14:textId="77777777" w:rsidR="00E0283B" w:rsidRPr="00E0283B" w:rsidRDefault="00E0283B" w:rsidP="00E0283B">
                  <w:pPr>
                    <w:pStyle w:val="TAC"/>
                    <w:rPr>
                      <w:sz w:val="14"/>
                      <w:szCs w:val="14"/>
                      <w:lang w:eastAsia="zh-CN"/>
                    </w:rPr>
                  </w:pPr>
                  <w:r w:rsidRPr="00E0283B">
                    <w:rPr>
                      <w:sz w:val="14"/>
                      <w:szCs w:val="14"/>
                      <w:lang w:eastAsia="zh-CN"/>
                    </w:rPr>
                    <w:t>255</w:t>
                  </w:r>
                </w:p>
              </w:tc>
            </w:tr>
            <w:tr w:rsidR="00E0283B" w:rsidRPr="00E0283B" w14:paraId="5E541752" w14:textId="77777777" w:rsidTr="00233A64">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C0B6A" w14:textId="77777777" w:rsidR="00E0283B" w:rsidRPr="00E0283B" w:rsidRDefault="00E0283B" w:rsidP="00E0283B">
                  <w:pPr>
                    <w:pStyle w:val="TAC"/>
                    <w:rPr>
                      <w:sz w:val="14"/>
                      <w:szCs w:val="14"/>
                      <w:lang w:eastAsia="zh-CN"/>
                    </w:rPr>
                  </w:pPr>
                  <w:r w:rsidRPr="00E0283B">
                    <w:rPr>
                      <w:sz w:val="14"/>
                      <w:szCs w:val="14"/>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24EDFB0" w14:textId="77777777" w:rsidR="00E0283B" w:rsidRPr="00E0283B" w:rsidRDefault="00E0283B" w:rsidP="00E0283B">
                  <w:pPr>
                    <w:pStyle w:val="TAC"/>
                    <w:rPr>
                      <w:sz w:val="14"/>
                      <w:szCs w:val="14"/>
                      <w:lang w:eastAsia="zh-CN"/>
                    </w:rPr>
                  </w:pPr>
                  <w:r w:rsidRPr="00E0283B">
                    <w:rPr>
                      <w:sz w:val="14"/>
                      <w:szCs w:val="14"/>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16E83849" w14:textId="77777777" w:rsidR="00E0283B" w:rsidRPr="00E0283B" w:rsidRDefault="00E0283B" w:rsidP="00E0283B">
                  <w:pPr>
                    <w:pStyle w:val="TAC"/>
                    <w:rPr>
                      <w:sz w:val="14"/>
                      <w:szCs w:val="14"/>
                      <w:lang w:eastAsia="zh-CN"/>
                    </w:rPr>
                  </w:pPr>
                  <w:r w:rsidRPr="00E0283B">
                    <w:rPr>
                      <w:sz w:val="14"/>
                      <w:szCs w:val="14"/>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5C3F7B9" w14:textId="77777777" w:rsidR="00E0283B" w:rsidRPr="00E0283B" w:rsidRDefault="00E0283B" w:rsidP="00E0283B">
                  <w:pPr>
                    <w:pStyle w:val="TAC"/>
                    <w:rPr>
                      <w:sz w:val="14"/>
                      <w:szCs w:val="14"/>
                      <w:lang w:eastAsia="zh-CN"/>
                    </w:rPr>
                  </w:pPr>
                  <w:r w:rsidRPr="00E0283B">
                    <w:rPr>
                      <w:sz w:val="14"/>
                      <w:szCs w:val="14"/>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A035EAF" w14:textId="77777777" w:rsidR="00E0283B" w:rsidRPr="00E0283B" w:rsidRDefault="00E0283B" w:rsidP="00E0283B">
                  <w:pPr>
                    <w:pStyle w:val="TAC"/>
                    <w:rPr>
                      <w:sz w:val="14"/>
                      <w:szCs w:val="14"/>
                      <w:lang w:eastAsia="zh-CN"/>
                    </w:rPr>
                  </w:pPr>
                  <w:r w:rsidRPr="00E0283B">
                    <w:rPr>
                      <w:sz w:val="14"/>
                      <w:szCs w:val="14"/>
                      <w:lang w:eastAsia="zh-CN"/>
                    </w:rPr>
                    <w:t>285</w:t>
                  </w:r>
                </w:p>
              </w:tc>
            </w:tr>
          </w:tbl>
          <w:p w14:paraId="7D48AED8"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68689E69"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For DL positioning, at least the following power components and parameter values are considered for the baseline evaluation of Rel-17 RRC_INACTIVE positioning:</w:t>
            </w:r>
          </w:p>
          <w:p w14:paraId="10920B6C"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For the UE-assisted DL positioning,</w:t>
            </w:r>
          </w:p>
          <w:p w14:paraId="4DCCE994" w14:textId="77777777" w:rsidR="00E0283B" w:rsidRPr="00E0283B" w:rsidRDefault="00E0283B" w:rsidP="009665C2">
            <w:pPr>
              <w:pStyle w:val="ListParagraph"/>
              <w:numPr>
                <w:ilvl w:val="0"/>
                <w:numId w:val="22"/>
              </w:numPr>
              <w:spacing w:after="0"/>
              <w:ind w:left="1980"/>
              <w:contextualSpacing w:val="0"/>
              <w:rPr>
                <w:color w:val="000000"/>
                <w:sz w:val="14"/>
                <w:szCs w:val="14"/>
              </w:rPr>
            </w:pPr>
            <w:r w:rsidRPr="00E0283B">
              <w:rPr>
                <w:color w:val="000000"/>
                <w:sz w:val="14"/>
                <w:szCs w:val="14"/>
              </w:rPr>
              <w:t xml:space="preserve">SSB proc. with 2 </w:t>
            </w:r>
            <w:proofErr w:type="spellStart"/>
            <w:r w:rsidRPr="00E0283B">
              <w:rPr>
                <w:color w:val="000000"/>
                <w:sz w:val="14"/>
                <w:szCs w:val="14"/>
              </w:rPr>
              <w:t>ms</w:t>
            </w:r>
            <w:proofErr w:type="spellEnd"/>
            <w:r w:rsidRPr="00E0283B">
              <w:rPr>
                <w:color w:val="000000"/>
                <w:sz w:val="14"/>
                <w:szCs w:val="14"/>
              </w:rPr>
              <w:t xml:space="preserve"> duration and the periodicity of I-DRX </w:t>
            </w:r>
            <w:proofErr w:type="gramStart"/>
            <w:r w:rsidRPr="00E0283B">
              <w:rPr>
                <w:color w:val="000000"/>
                <w:sz w:val="14"/>
                <w:szCs w:val="14"/>
              </w:rPr>
              <w:t>cycle;</w:t>
            </w:r>
            <w:proofErr w:type="gramEnd"/>
          </w:p>
          <w:p w14:paraId="4929A736" w14:textId="77777777" w:rsidR="00E0283B" w:rsidRPr="00E0283B" w:rsidRDefault="00E0283B" w:rsidP="009665C2">
            <w:pPr>
              <w:pStyle w:val="ListParagraph"/>
              <w:numPr>
                <w:ilvl w:val="0"/>
                <w:numId w:val="22"/>
              </w:numPr>
              <w:spacing w:after="0"/>
              <w:ind w:left="1980"/>
              <w:contextualSpacing w:val="0"/>
              <w:rPr>
                <w:sz w:val="14"/>
                <w:szCs w:val="14"/>
              </w:rPr>
            </w:pPr>
            <w:r w:rsidRPr="00E0283B">
              <w:rPr>
                <w:color w:val="000000"/>
                <w:sz w:val="14"/>
                <w:szCs w:val="14"/>
              </w:rPr>
              <w:t xml:space="preserve">Paging with 2 </w:t>
            </w:r>
            <w:proofErr w:type="spellStart"/>
            <w:r w:rsidRPr="00E0283B">
              <w:rPr>
                <w:color w:val="000000"/>
                <w:sz w:val="14"/>
                <w:szCs w:val="14"/>
              </w:rPr>
              <w:t>ms</w:t>
            </w:r>
            <w:proofErr w:type="spellEnd"/>
            <w:r w:rsidRPr="00E0283B">
              <w:rPr>
                <w:color w:val="000000"/>
                <w:sz w:val="14"/>
                <w:szCs w:val="14"/>
              </w:rPr>
              <w:t xml:space="preserve"> duration, the periodicity of I-DRX cycle,</w:t>
            </w:r>
            <w:r w:rsidRPr="00E0283B">
              <w:rPr>
                <w:sz w:val="14"/>
                <w:szCs w:val="14"/>
              </w:rPr>
              <w:t xml:space="preserve"> and group paging rate of </w:t>
            </w:r>
            <w:proofErr w:type="gramStart"/>
            <w:r w:rsidRPr="00E0283B">
              <w:rPr>
                <w:sz w:val="14"/>
                <w:szCs w:val="14"/>
              </w:rPr>
              <w:t>10%;</w:t>
            </w:r>
            <w:proofErr w:type="gramEnd"/>
          </w:p>
          <w:p w14:paraId="5E00914A" w14:textId="77777777" w:rsidR="00E0283B" w:rsidRPr="00E0283B" w:rsidRDefault="00E0283B" w:rsidP="009665C2">
            <w:pPr>
              <w:pStyle w:val="ListParagraph"/>
              <w:numPr>
                <w:ilvl w:val="0"/>
                <w:numId w:val="22"/>
              </w:numPr>
              <w:spacing w:after="0"/>
              <w:ind w:left="1980"/>
              <w:contextualSpacing w:val="0"/>
              <w:rPr>
                <w:sz w:val="14"/>
                <w:szCs w:val="14"/>
              </w:rPr>
            </w:pPr>
            <w:r w:rsidRPr="00E0283B">
              <w:rPr>
                <w:sz w:val="14"/>
                <w:szCs w:val="14"/>
              </w:rPr>
              <w:t xml:space="preserve">DL PRS measurement with 0.5 </w:t>
            </w:r>
            <w:proofErr w:type="spellStart"/>
            <w:r w:rsidRPr="00E0283B">
              <w:rPr>
                <w:sz w:val="14"/>
                <w:szCs w:val="14"/>
              </w:rPr>
              <w:t>ms</w:t>
            </w:r>
            <w:proofErr w:type="spellEnd"/>
            <w:r w:rsidRPr="00E0283B">
              <w:rPr>
                <w:sz w:val="14"/>
                <w:szCs w:val="14"/>
              </w:rPr>
              <w:t xml:space="preserve"> </w:t>
            </w:r>
            <w:proofErr w:type="gramStart"/>
            <w:r w:rsidRPr="00E0283B">
              <w:rPr>
                <w:sz w:val="14"/>
                <w:szCs w:val="14"/>
              </w:rPr>
              <w:t>duration;</w:t>
            </w:r>
            <w:proofErr w:type="gramEnd"/>
          </w:p>
          <w:p w14:paraId="56D2B972" w14:textId="77777777" w:rsidR="00E0283B" w:rsidRPr="00E0283B" w:rsidRDefault="00E0283B" w:rsidP="009665C2">
            <w:pPr>
              <w:pStyle w:val="ListParagraph"/>
              <w:numPr>
                <w:ilvl w:val="0"/>
                <w:numId w:val="22"/>
              </w:numPr>
              <w:spacing w:after="0"/>
              <w:ind w:left="1980"/>
              <w:contextualSpacing w:val="0"/>
              <w:rPr>
                <w:sz w:val="14"/>
                <w:szCs w:val="14"/>
              </w:rPr>
            </w:pPr>
            <w:r w:rsidRPr="00E0283B">
              <w:rPr>
                <w:sz w:val="14"/>
                <w:szCs w:val="14"/>
              </w:rPr>
              <w:t xml:space="preserve">CG-SDT with 1ms duration and the periodicity of positioning </w:t>
            </w:r>
            <w:proofErr w:type="gramStart"/>
            <w:r w:rsidRPr="00E0283B">
              <w:rPr>
                <w:sz w:val="14"/>
                <w:szCs w:val="14"/>
              </w:rPr>
              <w:t>interval;</w:t>
            </w:r>
            <w:proofErr w:type="gramEnd"/>
          </w:p>
          <w:p w14:paraId="6D212407" w14:textId="77777777" w:rsidR="00E0283B" w:rsidRPr="00E0283B" w:rsidRDefault="00E0283B" w:rsidP="009665C2">
            <w:pPr>
              <w:pStyle w:val="ListParagraph"/>
              <w:numPr>
                <w:ilvl w:val="3"/>
                <w:numId w:val="24"/>
              </w:numPr>
              <w:spacing w:after="0"/>
              <w:contextualSpacing w:val="0"/>
              <w:rPr>
                <w:sz w:val="14"/>
                <w:szCs w:val="14"/>
              </w:rPr>
            </w:pPr>
            <w:proofErr w:type="spellStart"/>
            <w:r w:rsidRPr="00E0283B">
              <w:rPr>
                <w:sz w:val="14"/>
                <w:szCs w:val="14"/>
              </w:rPr>
              <w:t>RRCRelsease</w:t>
            </w:r>
            <w:proofErr w:type="spellEnd"/>
            <w:r w:rsidRPr="00E0283B">
              <w:rPr>
                <w:sz w:val="14"/>
                <w:szCs w:val="14"/>
              </w:rPr>
              <w:t xml:space="preserve"> after the CG-SDT can be optionally included with [1] </w:t>
            </w:r>
            <w:proofErr w:type="spellStart"/>
            <w:r w:rsidRPr="00E0283B">
              <w:rPr>
                <w:sz w:val="14"/>
                <w:szCs w:val="14"/>
              </w:rPr>
              <w:t>ms</w:t>
            </w:r>
            <w:proofErr w:type="spellEnd"/>
            <w:r w:rsidRPr="00E0283B">
              <w:rPr>
                <w:sz w:val="14"/>
                <w:szCs w:val="14"/>
              </w:rPr>
              <w:t xml:space="preserve"> </w:t>
            </w:r>
            <w:proofErr w:type="gramStart"/>
            <w:r w:rsidRPr="00E0283B">
              <w:rPr>
                <w:sz w:val="14"/>
                <w:szCs w:val="14"/>
              </w:rPr>
              <w:t>duration;</w:t>
            </w:r>
            <w:proofErr w:type="gramEnd"/>
          </w:p>
          <w:p w14:paraId="2B7003AD" w14:textId="77777777" w:rsidR="00E0283B" w:rsidRPr="00E0283B" w:rsidRDefault="00E0283B" w:rsidP="009665C2">
            <w:pPr>
              <w:pStyle w:val="ListParagraph"/>
              <w:numPr>
                <w:ilvl w:val="0"/>
                <w:numId w:val="22"/>
              </w:numPr>
              <w:spacing w:after="0"/>
              <w:ind w:left="1980"/>
              <w:contextualSpacing w:val="0"/>
              <w:rPr>
                <w:sz w:val="14"/>
                <w:szCs w:val="14"/>
              </w:rPr>
            </w:pPr>
            <w:r w:rsidRPr="00E0283B">
              <w:rPr>
                <w:sz w:val="14"/>
                <w:szCs w:val="14"/>
              </w:rPr>
              <w:t xml:space="preserve">(Optional) BWP switching with [1] </w:t>
            </w:r>
            <w:proofErr w:type="spellStart"/>
            <w:r w:rsidRPr="00E0283B">
              <w:rPr>
                <w:sz w:val="14"/>
                <w:szCs w:val="14"/>
              </w:rPr>
              <w:t>ms</w:t>
            </w:r>
            <w:proofErr w:type="spellEnd"/>
            <w:r w:rsidRPr="00E0283B">
              <w:rPr>
                <w:sz w:val="14"/>
                <w:szCs w:val="14"/>
              </w:rPr>
              <w:t xml:space="preserve"> </w:t>
            </w:r>
            <w:proofErr w:type="gramStart"/>
            <w:r w:rsidRPr="00E0283B">
              <w:rPr>
                <w:sz w:val="14"/>
                <w:szCs w:val="14"/>
              </w:rPr>
              <w:t>duration;</w:t>
            </w:r>
            <w:proofErr w:type="gramEnd"/>
          </w:p>
          <w:p w14:paraId="0349C351" w14:textId="77777777" w:rsidR="00E0283B" w:rsidRPr="00E0283B" w:rsidRDefault="00E0283B" w:rsidP="009665C2">
            <w:pPr>
              <w:pStyle w:val="ListParagraph"/>
              <w:numPr>
                <w:ilvl w:val="0"/>
                <w:numId w:val="22"/>
              </w:numPr>
              <w:spacing w:after="0"/>
              <w:ind w:left="1980"/>
              <w:contextualSpacing w:val="0"/>
              <w:rPr>
                <w:sz w:val="14"/>
                <w:szCs w:val="14"/>
              </w:rPr>
            </w:pPr>
            <w:r w:rsidRPr="00E0283B">
              <w:rPr>
                <w:sz w:val="14"/>
                <w:szCs w:val="14"/>
              </w:rPr>
              <w:t xml:space="preserve">(Optional) Intra-/inter-frequency RRM measurement in low SINR condition with [1] </w:t>
            </w:r>
            <w:proofErr w:type="spellStart"/>
            <w:r w:rsidRPr="00E0283B">
              <w:rPr>
                <w:sz w:val="14"/>
                <w:szCs w:val="14"/>
              </w:rPr>
              <w:t>ms</w:t>
            </w:r>
            <w:proofErr w:type="spellEnd"/>
            <w:r w:rsidRPr="00E0283B">
              <w:rPr>
                <w:sz w:val="14"/>
                <w:szCs w:val="14"/>
              </w:rPr>
              <w:t xml:space="preserve"> </w:t>
            </w:r>
            <w:proofErr w:type="gramStart"/>
            <w:r w:rsidRPr="00E0283B">
              <w:rPr>
                <w:sz w:val="14"/>
                <w:szCs w:val="14"/>
              </w:rPr>
              <w:t>duration;</w:t>
            </w:r>
            <w:proofErr w:type="gramEnd"/>
          </w:p>
          <w:p w14:paraId="3FD6A822" w14:textId="77777777" w:rsidR="00E0283B" w:rsidRPr="00E0283B" w:rsidRDefault="00E0283B" w:rsidP="009665C2">
            <w:pPr>
              <w:pStyle w:val="ListParagraph"/>
              <w:numPr>
                <w:ilvl w:val="0"/>
                <w:numId w:val="22"/>
              </w:numPr>
              <w:spacing w:after="0"/>
              <w:ind w:left="1980"/>
              <w:contextualSpacing w:val="0"/>
              <w:rPr>
                <w:sz w:val="14"/>
                <w:szCs w:val="14"/>
              </w:rPr>
            </w:pPr>
            <w:r w:rsidRPr="00E0283B">
              <w:rPr>
                <w:sz w:val="14"/>
                <w:szCs w:val="14"/>
              </w:rPr>
              <w:t xml:space="preserve">(Optional) RA-SDT (e.g., including CORSET0 + SIB1, PRACH, RAR, </w:t>
            </w:r>
            <w:proofErr w:type="spellStart"/>
            <w:r w:rsidRPr="00E0283B">
              <w:rPr>
                <w:sz w:val="14"/>
                <w:szCs w:val="14"/>
              </w:rPr>
              <w:t>Msg</w:t>
            </w:r>
            <w:proofErr w:type="spellEnd"/>
            <w:r w:rsidRPr="00E0283B">
              <w:rPr>
                <w:sz w:val="14"/>
                <w:szCs w:val="14"/>
              </w:rPr>
              <w:t xml:space="preserve"> 3/4/5) in case of CG-SDT is </w:t>
            </w:r>
            <w:proofErr w:type="gramStart"/>
            <w:r w:rsidRPr="00E0283B">
              <w:rPr>
                <w:sz w:val="14"/>
                <w:szCs w:val="14"/>
              </w:rPr>
              <w:t>unavailable;</w:t>
            </w:r>
            <w:proofErr w:type="gramEnd"/>
          </w:p>
          <w:p w14:paraId="28FCF28D"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For the UE-based DL positioning,</w:t>
            </w:r>
          </w:p>
          <w:p w14:paraId="0AF1DFAC" w14:textId="77777777" w:rsidR="00E0283B" w:rsidRPr="00E0283B" w:rsidRDefault="00E0283B" w:rsidP="009665C2">
            <w:pPr>
              <w:pStyle w:val="ListParagraph"/>
              <w:numPr>
                <w:ilvl w:val="2"/>
                <w:numId w:val="23"/>
              </w:numPr>
              <w:spacing w:after="0"/>
              <w:ind w:left="1980"/>
              <w:contextualSpacing w:val="0"/>
              <w:rPr>
                <w:sz w:val="14"/>
                <w:szCs w:val="14"/>
              </w:rPr>
            </w:pPr>
            <w:r w:rsidRPr="00E0283B">
              <w:rPr>
                <w:sz w:val="14"/>
                <w:szCs w:val="14"/>
              </w:rPr>
              <w:t xml:space="preserve">SSB proc. with 2 </w:t>
            </w:r>
            <w:proofErr w:type="spellStart"/>
            <w:r w:rsidRPr="00E0283B">
              <w:rPr>
                <w:sz w:val="14"/>
                <w:szCs w:val="14"/>
              </w:rPr>
              <w:t>ms</w:t>
            </w:r>
            <w:proofErr w:type="spellEnd"/>
            <w:r w:rsidRPr="00E0283B">
              <w:rPr>
                <w:sz w:val="14"/>
                <w:szCs w:val="14"/>
              </w:rPr>
              <w:t xml:space="preserve"> duration and the periodicity of I-DRX </w:t>
            </w:r>
            <w:proofErr w:type="gramStart"/>
            <w:r w:rsidRPr="00E0283B">
              <w:rPr>
                <w:sz w:val="14"/>
                <w:szCs w:val="14"/>
              </w:rPr>
              <w:t>cycle;</w:t>
            </w:r>
            <w:proofErr w:type="gramEnd"/>
          </w:p>
          <w:p w14:paraId="7C1E71CB" w14:textId="77777777" w:rsidR="00E0283B" w:rsidRPr="00E0283B" w:rsidRDefault="00E0283B" w:rsidP="009665C2">
            <w:pPr>
              <w:pStyle w:val="ListParagraph"/>
              <w:numPr>
                <w:ilvl w:val="2"/>
                <w:numId w:val="23"/>
              </w:numPr>
              <w:spacing w:after="0"/>
              <w:ind w:left="1980"/>
              <w:contextualSpacing w:val="0"/>
              <w:rPr>
                <w:sz w:val="14"/>
                <w:szCs w:val="14"/>
              </w:rPr>
            </w:pPr>
            <w:r w:rsidRPr="00E0283B">
              <w:rPr>
                <w:sz w:val="14"/>
                <w:szCs w:val="14"/>
              </w:rPr>
              <w:t xml:space="preserve">Paging with 2 </w:t>
            </w:r>
            <w:proofErr w:type="spellStart"/>
            <w:r w:rsidRPr="00E0283B">
              <w:rPr>
                <w:sz w:val="14"/>
                <w:szCs w:val="14"/>
              </w:rPr>
              <w:t>ms</w:t>
            </w:r>
            <w:proofErr w:type="spellEnd"/>
            <w:r w:rsidRPr="00E0283B">
              <w:rPr>
                <w:sz w:val="14"/>
                <w:szCs w:val="14"/>
              </w:rPr>
              <w:t xml:space="preserve"> duration, the periodicity of I-DRX cycle, and group paging rate of </w:t>
            </w:r>
            <w:proofErr w:type="gramStart"/>
            <w:r w:rsidRPr="00E0283B">
              <w:rPr>
                <w:sz w:val="14"/>
                <w:szCs w:val="14"/>
              </w:rPr>
              <w:t>10%;</w:t>
            </w:r>
            <w:proofErr w:type="gramEnd"/>
          </w:p>
          <w:p w14:paraId="37006E4F" w14:textId="77777777" w:rsidR="00E0283B" w:rsidRPr="00E0283B" w:rsidRDefault="00E0283B" w:rsidP="009665C2">
            <w:pPr>
              <w:pStyle w:val="ListParagraph"/>
              <w:numPr>
                <w:ilvl w:val="2"/>
                <w:numId w:val="23"/>
              </w:numPr>
              <w:spacing w:after="0"/>
              <w:ind w:left="1980"/>
              <w:contextualSpacing w:val="0"/>
              <w:rPr>
                <w:sz w:val="14"/>
                <w:szCs w:val="14"/>
              </w:rPr>
            </w:pPr>
            <w:r w:rsidRPr="00E0283B">
              <w:rPr>
                <w:sz w:val="14"/>
                <w:szCs w:val="14"/>
              </w:rPr>
              <w:t xml:space="preserve">DL PRS measurement with 0.5 </w:t>
            </w:r>
            <w:proofErr w:type="spellStart"/>
            <w:r w:rsidRPr="00E0283B">
              <w:rPr>
                <w:sz w:val="14"/>
                <w:szCs w:val="14"/>
              </w:rPr>
              <w:t>ms</w:t>
            </w:r>
            <w:proofErr w:type="spellEnd"/>
            <w:r w:rsidRPr="00E0283B">
              <w:rPr>
                <w:sz w:val="14"/>
                <w:szCs w:val="14"/>
              </w:rPr>
              <w:t xml:space="preserve"> </w:t>
            </w:r>
            <w:proofErr w:type="gramStart"/>
            <w:r w:rsidRPr="00E0283B">
              <w:rPr>
                <w:sz w:val="14"/>
                <w:szCs w:val="14"/>
              </w:rPr>
              <w:t>duration;</w:t>
            </w:r>
            <w:proofErr w:type="gramEnd"/>
          </w:p>
          <w:p w14:paraId="2694A664" w14:textId="77777777" w:rsidR="00E0283B" w:rsidRPr="00E0283B" w:rsidRDefault="00E0283B" w:rsidP="009665C2">
            <w:pPr>
              <w:pStyle w:val="ListParagraph"/>
              <w:numPr>
                <w:ilvl w:val="2"/>
                <w:numId w:val="23"/>
              </w:numPr>
              <w:spacing w:after="0"/>
              <w:ind w:left="1980"/>
              <w:contextualSpacing w:val="0"/>
              <w:rPr>
                <w:sz w:val="14"/>
                <w:szCs w:val="14"/>
              </w:rPr>
            </w:pPr>
            <w:r w:rsidRPr="00E0283B">
              <w:rPr>
                <w:sz w:val="14"/>
                <w:szCs w:val="14"/>
              </w:rPr>
              <w:t xml:space="preserve">(Optional) BWP switching with [1] </w:t>
            </w:r>
            <w:proofErr w:type="spellStart"/>
            <w:r w:rsidRPr="00E0283B">
              <w:rPr>
                <w:sz w:val="14"/>
                <w:szCs w:val="14"/>
              </w:rPr>
              <w:t>ms</w:t>
            </w:r>
            <w:proofErr w:type="spellEnd"/>
            <w:r w:rsidRPr="00E0283B">
              <w:rPr>
                <w:sz w:val="14"/>
                <w:szCs w:val="14"/>
              </w:rPr>
              <w:t xml:space="preserve"> </w:t>
            </w:r>
            <w:proofErr w:type="gramStart"/>
            <w:r w:rsidRPr="00E0283B">
              <w:rPr>
                <w:sz w:val="14"/>
                <w:szCs w:val="14"/>
              </w:rPr>
              <w:t>duration;</w:t>
            </w:r>
            <w:proofErr w:type="gramEnd"/>
          </w:p>
          <w:p w14:paraId="2FC00E11" w14:textId="77777777" w:rsidR="00E0283B" w:rsidRPr="00E0283B" w:rsidRDefault="00E0283B" w:rsidP="009665C2">
            <w:pPr>
              <w:pStyle w:val="ListParagraph"/>
              <w:numPr>
                <w:ilvl w:val="2"/>
                <w:numId w:val="23"/>
              </w:numPr>
              <w:spacing w:after="0"/>
              <w:ind w:left="1980"/>
              <w:contextualSpacing w:val="0"/>
              <w:rPr>
                <w:sz w:val="14"/>
                <w:szCs w:val="14"/>
              </w:rPr>
            </w:pPr>
            <w:r w:rsidRPr="00E0283B">
              <w:rPr>
                <w:sz w:val="14"/>
                <w:szCs w:val="14"/>
              </w:rPr>
              <w:t xml:space="preserve">(Optional) Intra-/inter-frequency RRM measurement in low SINR condition with [1] </w:t>
            </w:r>
            <w:proofErr w:type="spellStart"/>
            <w:r w:rsidRPr="00E0283B">
              <w:rPr>
                <w:sz w:val="14"/>
                <w:szCs w:val="14"/>
              </w:rPr>
              <w:t>ms</w:t>
            </w:r>
            <w:proofErr w:type="spellEnd"/>
            <w:r w:rsidRPr="00E0283B">
              <w:rPr>
                <w:sz w:val="14"/>
                <w:szCs w:val="14"/>
              </w:rPr>
              <w:t xml:space="preserve"> </w:t>
            </w:r>
            <w:proofErr w:type="gramStart"/>
            <w:r w:rsidRPr="00E0283B">
              <w:rPr>
                <w:sz w:val="14"/>
                <w:szCs w:val="14"/>
              </w:rPr>
              <w:t>duration;</w:t>
            </w:r>
            <w:proofErr w:type="gramEnd"/>
          </w:p>
          <w:p w14:paraId="75E85D71"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Note: The power component and parameter values for UE-assisted DL positioning is also applicable to the DL part of UE-assisted DL+UL positioning method.</w:t>
            </w:r>
          </w:p>
          <w:p w14:paraId="6E55ABE3"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Note: Individual company may consider additional power components and different parameter values in bracket in the evaluation.</w:t>
            </w:r>
          </w:p>
          <w:p w14:paraId="6A4CB4C3" w14:textId="7F5C9AF4"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1BBF9F11" w14:textId="77777777" w:rsidR="00E0283B" w:rsidRPr="00E0283B" w:rsidRDefault="00E0283B" w:rsidP="00E0283B">
            <w:pPr>
              <w:spacing w:after="0"/>
              <w:rPr>
                <w:b/>
                <w:sz w:val="14"/>
                <w:szCs w:val="14"/>
                <w:lang w:eastAsia="x-none"/>
              </w:rPr>
            </w:pPr>
            <w:r w:rsidRPr="00E0283B">
              <w:rPr>
                <w:b/>
                <w:sz w:val="14"/>
                <w:szCs w:val="14"/>
                <w:highlight w:val="green"/>
                <w:lang w:eastAsia="x-none"/>
              </w:rPr>
              <w:t>Agreement</w:t>
            </w:r>
          </w:p>
          <w:p w14:paraId="21461D2E"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For UL positioning, at least the following power components and parameter values are considered for the baseline evaluation of Rel-17 RRC_INACTIVE positioning:</w:t>
            </w:r>
          </w:p>
          <w:p w14:paraId="19DA2490"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 xml:space="preserve">SSB proc. with 2 </w:t>
            </w:r>
            <w:proofErr w:type="spellStart"/>
            <w:r w:rsidRPr="00E0283B">
              <w:rPr>
                <w:sz w:val="14"/>
                <w:szCs w:val="14"/>
                <w:lang w:eastAsia="x-none"/>
              </w:rPr>
              <w:t>ms</w:t>
            </w:r>
            <w:proofErr w:type="spellEnd"/>
            <w:r w:rsidRPr="00E0283B">
              <w:rPr>
                <w:sz w:val="14"/>
                <w:szCs w:val="14"/>
                <w:lang w:eastAsia="x-none"/>
              </w:rPr>
              <w:t xml:space="preserve"> duration and the periodicity of I-DRX </w:t>
            </w:r>
            <w:proofErr w:type="gramStart"/>
            <w:r w:rsidRPr="00E0283B">
              <w:rPr>
                <w:sz w:val="14"/>
                <w:szCs w:val="14"/>
                <w:lang w:eastAsia="x-none"/>
              </w:rPr>
              <w:t>cycle;</w:t>
            </w:r>
            <w:proofErr w:type="gramEnd"/>
          </w:p>
          <w:p w14:paraId="60B95A4A"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 xml:space="preserve">Paging with 2 </w:t>
            </w:r>
            <w:proofErr w:type="spellStart"/>
            <w:r w:rsidRPr="00E0283B">
              <w:rPr>
                <w:sz w:val="14"/>
                <w:szCs w:val="14"/>
                <w:lang w:eastAsia="x-none"/>
              </w:rPr>
              <w:t>ms</w:t>
            </w:r>
            <w:proofErr w:type="spellEnd"/>
            <w:r w:rsidRPr="00E0283B">
              <w:rPr>
                <w:sz w:val="14"/>
                <w:szCs w:val="14"/>
                <w:lang w:eastAsia="x-none"/>
              </w:rPr>
              <w:t xml:space="preserve"> duration, the periodicity of I-DRX cycle, and group paging rate of </w:t>
            </w:r>
            <w:proofErr w:type="gramStart"/>
            <w:r w:rsidRPr="00E0283B">
              <w:rPr>
                <w:sz w:val="14"/>
                <w:szCs w:val="14"/>
                <w:lang w:eastAsia="x-none"/>
              </w:rPr>
              <w:t>10%;</w:t>
            </w:r>
            <w:proofErr w:type="gramEnd"/>
          </w:p>
          <w:p w14:paraId="41C9A8A4"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 xml:space="preserve">UL SRS for positioning transmission with 0.5 </w:t>
            </w:r>
            <w:proofErr w:type="spellStart"/>
            <w:r w:rsidRPr="00E0283B">
              <w:rPr>
                <w:sz w:val="14"/>
                <w:szCs w:val="14"/>
                <w:lang w:eastAsia="x-none"/>
              </w:rPr>
              <w:t>ms</w:t>
            </w:r>
            <w:proofErr w:type="spellEnd"/>
            <w:r w:rsidRPr="00E0283B">
              <w:rPr>
                <w:sz w:val="14"/>
                <w:szCs w:val="14"/>
                <w:lang w:eastAsia="x-none"/>
              </w:rPr>
              <w:t xml:space="preserve"> </w:t>
            </w:r>
            <w:proofErr w:type="gramStart"/>
            <w:r w:rsidRPr="00E0283B">
              <w:rPr>
                <w:sz w:val="14"/>
                <w:szCs w:val="14"/>
                <w:lang w:eastAsia="x-none"/>
              </w:rPr>
              <w:t>duration;</w:t>
            </w:r>
            <w:proofErr w:type="gramEnd"/>
          </w:p>
          <w:p w14:paraId="70577AA9"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 xml:space="preserve">(Optional) BWP switching with [1] </w:t>
            </w:r>
            <w:proofErr w:type="spellStart"/>
            <w:r w:rsidRPr="00E0283B">
              <w:rPr>
                <w:sz w:val="14"/>
                <w:szCs w:val="14"/>
                <w:lang w:eastAsia="x-none"/>
              </w:rPr>
              <w:t>ms</w:t>
            </w:r>
            <w:proofErr w:type="spellEnd"/>
            <w:r w:rsidRPr="00E0283B">
              <w:rPr>
                <w:sz w:val="14"/>
                <w:szCs w:val="14"/>
                <w:lang w:eastAsia="x-none"/>
              </w:rPr>
              <w:t xml:space="preserve"> </w:t>
            </w:r>
            <w:proofErr w:type="gramStart"/>
            <w:r w:rsidRPr="00E0283B">
              <w:rPr>
                <w:sz w:val="14"/>
                <w:szCs w:val="14"/>
                <w:lang w:eastAsia="x-none"/>
              </w:rPr>
              <w:t>duration;</w:t>
            </w:r>
            <w:proofErr w:type="gramEnd"/>
          </w:p>
          <w:p w14:paraId="6709927D" w14:textId="77777777" w:rsidR="00E0283B" w:rsidRPr="00E0283B" w:rsidRDefault="00E0283B" w:rsidP="009665C2">
            <w:pPr>
              <w:numPr>
                <w:ilvl w:val="1"/>
                <w:numId w:val="17"/>
              </w:numPr>
              <w:spacing w:after="0"/>
              <w:jc w:val="left"/>
              <w:rPr>
                <w:sz w:val="14"/>
                <w:szCs w:val="14"/>
                <w:lang w:eastAsia="x-none"/>
              </w:rPr>
            </w:pPr>
            <w:r w:rsidRPr="00E0283B">
              <w:rPr>
                <w:sz w:val="14"/>
                <w:szCs w:val="14"/>
                <w:lang w:eastAsia="x-none"/>
              </w:rPr>
              <w:t xml:space="preserve">(Optional) Intra-/inter-frequency RRM measurement in low SINR condition with [1] </w:t>
            </w:r>
            <w:proofErr w:type="spellStart"/>
            <w:r w:rsidRPr="00E0283B">
              <w:rPr>
                <w:sz w:val="14"/>
                <w:szCs w:val="14"/>
                <w:lang w:eastAsia="x-none"/>
              </w:rPr>
              <w:t>ms</w:t>
            </w:r>
            <w:proofErr w:type="spellEnd"/>
            <w:r w:rsidRPr="00E0283B">
              <w:rPr>
                <w:sz w:val="14"/>
                <w:szCs w:val="14"/>
                <w:lang w:eastAsia="x-none"/>
              </w:rPr>
              <w:t xml:space="preserve"> </w:t>
            </w:r>
            <w:proofErr w:type="gramStart"/>
            <w:r w:rsidRPr="00E0283B">
              <w:rPr>
                <w:sz w:val="14"/>
                <w:szCs w:val="14"/>
                <w:lang w:eastAsia="x-none"/>
              </w:rPr>
              <w:t>duration;</w:t>
            </w:r>
            <w:proofErr w:type="gramEnd"/>
          </w:p>
          <w:p w14:paraId="7545B13B"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Note: The power component and parameter values for UL positioning is also applicable to the UL part of UE-assisted DL+UL positioning method.</w:t>
            </w:r>
          </w:p>
          <w:p w14:paraId="0DAD0CE3"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Note: Individual company may consider additional power components and different parameter values in bracket in the evaluation.</w:t>
            </w:r>
          </w:p>
          <w:p w14:paraId="42D41C08" w14:textId="77777777" w:rsidR="00E0283B" w:rsidRPr="00E0283B" w:rsidRDefault="00E0283B" w:rsidP="009665C2">
            <w:pPr>
              <w:numPr>
                <w:ilvl w:val="0"/>
                <w:numId w:val="17"/>
              </w:numPr>
              <w:spacing w:after="0"/>
              <w:ind w:left="760" w:hanging="340"/>
              <w:jc w:val="left"/>
              <w:rPr>
                <w:sz w:val="14"/>
                <w:szCs w:val="14"/>
                <w:lang w:eastAsia="x-none"/>
              </w:rPr>
            </w:pPr>
            <w:r w:rsidRPr="00E0283B">
              <w:rPr>
                <w:sz w:val="14"/>
                <w:szCs w:val="1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19588C0D" w14:textId="77777777" w:rsidR="00E0283B" w:rsidRPr="00E0283B" w:rsidRDefault="00E0283B" w:rsidP="00E0283B">
            <w:pPr>
              <w:pStyle w:val="3GPPText"/>
              <w:spacing w:before="0" w:after="0"/>
              <w:rPr>
                <w:rFonts w:eastAsia="Malgun Gothic"/>
                <w:sz w:val="14"/>
                <w:szCs w:val="14"/>
                <w:lang w:val="en-GB"/>
              </w:rPr>
            </w:pPr>
          </w:p>
        </w:tc>
      </w:tr>
    </w:tbl>
    <w:p w14:paraId="6F0C17C6" w14:textId="04A85C3C" w:rsidR="00E0283B" w:rsidRDefault="00E0283B" w:rsidP="00BF19D7">
      <w:pPr>
        <w:pStyle w:val="3GPPText"/>
        <w:spacing w:before="0" w:after="0"/>
        <w:rPr>
          <w:rFonts w:eastAsia="Malgun Gothic"/>
          <w:sz w:val="24"/>
          <w:szCs w:val="24"/>
          <w:lang w:val="en-GB"/>
        </w:rPr>
      </w:pPr>
    </w:p>
    <w:p w14:paraId="6C7E0356" w14:textId="40DD0DB4" w:rsidR="00891E9E" w:rsidRPr="004A2033" w:rsidRDefault="00466590" w:rsidP="00BF19D7">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 xml:space="preserve">provide our initial power consumption analysis on LPHAP, together with our views on </w:t>
      </w:r>
      <w:r w:rsidR="000C4268">
        <w:rPr>
          <w:rFonts w:eastAsia="Malgun Gothic"/>
          <w:sz w:val="24"/>
          <w:szCs w:val="24"/>
          <w:lang w:val="en-GB"/>
        </w:rPr>
        <w:t xml:space="preserve">and potential enhancements within RRC Inactive and/or RRC Idle positioning. </w:t>
      </w:r>
    </w:p>
    <w:p w14:paraId="1A72BD3F" w14:textId="68695868" w:rsidR="00D7723B" w:rsidRDefault="00A15F64" w:rsidP="00D7723B">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Relative power Unit Power Consumption Analysis</w:t>
      </w:r>
    </w:p>
    <w:p w14:paraId="1B337B03" w14:textId="46BF87D9" w:rsidR="00E675C3" w:rsidRPr="00053375" w:rsidRDefault="00053375" w:rsidP="00E675C3">
      <w:pPr>
        <w:rPr>
          <w:sz w:val="24"/>
          <w:szCs w:val="24"/>
        </w:rPr>
      </w:pPr>
      <w:r w:rsidRPr="00053375">
        <w:rPr>
          <w:sz w:val="24"/>
          <w:szCs w:val="24"/>
        </w:rPr>
        <w:t>The first step of the power consumption analysis</w:t>
      </w:r>
      <w:r w:rsidR="00757D87">
        <w:rPr>
          <w:sz w:val="24"/>
          <w:szCs w:val="24"/>
        </w:rPr>
        <w:t xml:space="preserve"> is to </w:t>
      </w:r>
      <w:r w:rsidR="00DE78EC">
        <w:rPr>
          <w:sz w:val="24"/>
          <w:szCs w:val="24"/>
        </w:rPr>
        <w:t xml:space="preserve">perform a relative power unit power consumption analysis </w:t>
      </w:r>
      <w:r w:rsidR="00FD7EA4">
        <w:rPr>
          <w:sz w:val="24"/>
          <w:szCs w:val="24"/>
        </w:rPr>
        <w:t xml:space="preserve">by identifying the main PHY channels and procedures that are needed for each Positioning method. </w:t>
      </w:r>
    </w:p>
    <w:p w14:paraId="2CDDCD98" w14:textId="48D1BF4C" w:rsidR="00E675C3" w:rsidRDefault="00A15F64" w:rsidP="00233A64">
      <w:pPr>
        <w:pStyle w:val="Heading2"/>
        <w:numPr>
          <w:ilvl w:val="1"/>
          <w:numId w:val="5"/>
        </w:numPr>
      </w:pPr>
      <w:r>
        <w:t xml:space="preserve">SDT Procedure – </w:t>
      </w:r>
      <w:r w:rsidR="00C92443">
        <w:t xml:space="preserve">UL or DL+UL </w:t>
      </w:r>
      <w:r w:rsidR="003E3819">
        <w:t>Positioning</w:t>
      </w:r>
    </w:p>
    <w:p w14:paraId="4142B039" w14:textId="77777777" w:rsidR="008362D1" w:rsidRDefault="007A22B3" w:rsidP="00774C68">
      <w:pPr>
        <w:rPr>
          <w:sz w:val="24"/>
          <w:szCs w:val="24"/>
        </w:rPr>
      </w:pPr>
      <w:r w:rsidRPr="004D4808">
        <w:rPr>
          <w:sz w:val="24"/>
          <w:szCs w:val="24"/>
        </w:rPr>
        <w:t>We start from the RA-SDT procedure</w:t>
      </w:r>
      <w:r w:rsidR="00D55F82">
        <w:rPr>
          <w:sz w:val="24"/>
          <w:szCs w:val="24"/>
        </w:rPr>
        <w:t xml:space="preserve"> which </w:t>
      </w:r>
      <w:r w:rsidR="00774C68">
        <w:rPr>
          <w:sz w:val="24"/>
          <w:szCs w:val="24"/>
        </w:rPr>
        <w:t xml:space="preserve">is the basis of the Positioning procedure in RRC Inactive for the purpose of </w:t>
      </w:r>
      <w:r w:rsidR="00B824BE">
        <w:rPr>
          <w:sz w:val="24"/>
          <w:szCs w:val="24"/>
        </w:rPr>
        <w:t xml:space="preserve">providing </w:t>
      </w:r>
      <w:r w:rsidR="00774C68">
        <w:rPr>
          <w:sz w:val="24"/>
          <w:szCs w:val="24"/>
        </w:rPr>
        <w:t>SRS configuration as shown in the diagram below</w:t>
      </w:r>
      <w:r w:rsidR="00BD208C">
        <w:rPr>
          <w:sz w:val="24"/>
          <w:szCs w:val="24"/>
        </w:rPr>
        <w:t xml:space="preserve"> (</w:t>
      </w:r>
      <w:r w:rsidR="00CF6F16">
        <w:rPr>
          <w:sz w:val="24"/>
          <w:szCs w:val="24"/>
        </w:rPr>
        <w:t>related to UL-only and DL+UL Positioning</w:t>
      </w:r>
      <w:r w:rsidR="00BD208C">
        <w:rPr>
          <w:sz w:val="24"/>
          <w:szCs w:val="24"/>
        </w:rPr>
        <w:t>)</w:t>
      </w:r>
      <w:r w:rsidR="00CF6F16">
        <w:rPr>
          <w:sz w:val="24"/>
          <w:szCs w:val="24"/>
        </w:rPr>
        <w:t>.</w:t>
      </w:r>
      <w:r w:rsidR="00774C68">
        <w:rPr>
          <w:sz w:val="24"/>
          <w:szCs w:val="24"/>
        </w:rPr>
        <w:t xml:space="preserve"> </w:t>
      </w:r>
    </w:p>
    <w:p w14:paraId="678FB617" w14:textId="1753C5E5" w:rsidR="008362D1" w:rsidRDefault="008362D1" w:rsidP="008362D1">
      <w:pPr>
        <w:jc w:val="center"/>
        <w:rPr>
          <w:sz w:val="24"/>
          <w:szCs w:val="24"/>
        </w:rPr>
      </w:pPr>
      <w:r w:rsidRPr="00774C68">
        <w:rPr>
          <w:sz w:val="24"/>
          <w:szCs w:val="24"/>
          <w:lang w:val="en-US"/>
        </w:rPr>
        <w:object w:dxaOrig="11252" w:dyaOrig="13366" w14:anchorId="0F498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5pt;height:306.1pt" o:ole="">
            <v:imagedata r:id="rId12" o:title=""/>
          </v:shape>
          <o:OLEObject Type="Embed" ProgID="Visio.Drawing.15" ShapeID="_x0000_i1025" DrawAspect="Content" ObjectID="_1721804714" r:id="rId13"/>
        </w:object>
      </w:r>
    </w:p>
    <w:p w14:paraId="678F6034" w14:textId="13DB31F1" w:rsidR="00774C68" w:rsidRDefault="00CF6F16" w:rsidP="008362D1">
      <w:pPr>
        <w:rPr>
          <w:sz w:val="24"/>
          <w:szCs w:val="24"/>
        </w:rPr>
      </w:pPr>
      <w:r>
        <w:rPr>
          <w:sz w:val="24"/>
          <w:szCs w:val="24"/>
        </w:rPr>
        <w:t xml:space="preserve">We observe that </w:t>
      </w:r>
      <w:r w:rsidR="00A20902">
        <w:rPr>
          <w:sz w:val="24"/>
          <w:szCs w:val="24"/>
        </w:rPr>
        <w:t>after step 3 (UE-&gt;NG-RAN), there are steps 4,5,6,7,8,9a</w:t>
      </w:r>
      <w:r w:rsidR="008362D1">
        <w:rPr>
          <w:sz w:val="24"/>
          <w:szCs w:val="24"/>
        </w:rPr>
        <w:t xml:space="preserve">, before the RRC Release message. This involves NG-RAN to Core </w:t>
      </w:r>
      <w:proofErr w:type="spellStart"/>
      <w:r w:rsidR="008362D1">
        <w:rPr>
          <w:sz w:val="24"/>
          <w:szCs w:val="24"/>
        </w:rPr>
        <w:t>Nework</w:t>
      </w:r>
      <w:proofErr w:type="spellEnd"/>
      <w:r w:rsidR="008362D1">
        <w:rPr>
          <w:sz w:val="24"/>
          <w:szCs w:val="24"/>
        </w:rPr>
        <w:t xml:space="preserve"> </w:t>
      </w:r>
      <w:proofErr w:type="spellStart"/>
      <w:r w:rsidR="008362D1">
        <w:rPr>
          <w:sz w:val="24"/>
          <w:szCs w:val="24"/>
        </w:rPr>
        <w:t>signaling</w:t>
      </w:r>
      <w:proofErr w:type="spellEnd"/>
      <w:r w:rsidR="008362D1">
        <w:rPr>
          <w:sz w:val="24"/>
          <w:szCs w:val="24"/>
        </w:rPr>
        <w:t>, and therefore, may be associated with some increased delay. In our analysis, we consider 2 cases:</w:t>
      </w:r>
      <w:r w:rsidR="005E788C">
        <w:rPr>
          <w:sz w:val="24"/>
          <w:szCs w:val="24"/>
        </w:rPr>
        <w:t xml:space="preserve"> </w:t>
      </w:r>
    </w:p>
    <w:p w14:paraId="0BF4FC18" w14:textId="77777777" w:rsidR="00676A22" w:rsidRPr="00676A22" w:rsidRDefault="007A37A2" w:rsidP="00676A22">
      <w:pPr>
        <w:pStyle w:val="ListParagraph"/>
        <w:numPr>
          <w:ilvl w:val="0"/>
          <w:numId w:val="28"/>
        </w:numPr>
      </w:pPr>
      <w:r w:rsidRPr="00676A22">
        <w:rPr>
          <w:sz w:val="24"/>
          <w:szCs w:val="24"/>
        </w:rPr>
        <w:t xml:space="preserve">A case with an </w:t>
      </w:r>
      <w:r w:rsidR="008362D1" w:rsidRPr="00676A22">
        <w:rPr>
          <w:sz w:val="24"/>
          <w:szCs w:val="24"/>
        </w:rPr>
        <w:t>SDT procedure with legacy network delay</w:t>
      </w:r>
      <w:r w:rsidRPr="00676A22">
        <w:rPr>
          <w:sz w:val="24"/>
          <w:szCs w:val="24"/>
        </w:rPr>
        <w:t xml:space="preserve">, which corresponds to the case shown above, wherein the RAN requests for new </w:t>
      </w:r>
      <w:r w:rsidR="00C92443" w:rsidRPr="00676A22">
        <w:rPr>
          <w:sz w:val="24"/>
          <w:szCs w:val="24"/>
        </w:rPr>
        <w:t>SRS configuration using the steps 4-9a, where we assume that a total delay of 100msec is needed.</w:t>
      </w:r>
      <w:r w:rsidR="00676A22" w:rsidRPr="00676A22">
        <w:rPr>
          <w:sz w:val="24"/>
          <w:szCs w:val="24"/>
        </w:rPr>
        <w:t xml:space="preserve"> </w:t>
      </w:r>
    </w:p>
    <w:p w14:paraId="69ADAA47" w14:textId="0D9D0B85" w:rsidR="004A6C00" w:rsidRDefault="00676A22" w:rsidP="00676A22">
      <w:r>
        <w:rPr>
          <w:noProof/>
        </w:rPr>
        <w:drawing>
          <wp:inline distT="0" distB="0" distL="0" distR="0" wp14:anchorId="5DA61148" wp14:editId="46F1ECA5">
            <wp:extent cx="6109970" cy="1242060"/>
            <wp:effectExtent l="0" t="0" r="5080" b="0"/>
            <wp:docPr id="27" name="Picture 2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Timelin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9970" cy="1242060"/>
                    </a:xfrm>
                    <a:prstGeom prst="rect">
                      <a:avLst/>
                    </a:prstGeom>
                    <a:noFill/>
                    <a:ln>
                      <a:noFill/>
                    </a:ln>
                  </pic:spPr>
                </pic:pic>
              </a:graphicData>
            </a:graphic>
          </wp:inline>
        </w:drawing>
      </w:r>
    </w:p>
    <w:p w14:paraId="5CCFA24A" w14:textId="2491DAD5" w:rsidR="00AA73E6" w:rsidRDefault="00AA73E6" w:rsidP="00676A22"/>
    <w:tbl>
      <w:tblPr>
        <w:tblW w:w="9180" w:type="dxa"/>
        <w:jc w:val="center"/>
        <w:tblCellMar>
          <w:left w:w="0" w:type="dxa"/>
          <w:right w:w="0" w:type="dxa"/>
        </w:tblCellMar>
        <w:tblLook w:val="0600" w:firstRow="0" w:lastRow="0" w:firstColumn="0" w:lastColumn="0" w:noHBand="1" w:noVBand="1"/>
      </w:tblPr>
      <w:tblGrid>
        <w:gridCol w:w="2297"/>
        <w:gridCol w:w="2294"/>
        <w:gridCol w:w="2295"/>
        <w:gridCol w:w="2294"/>
      </w:tblGrid>
      <w:tr w:rsidR="00CF0ADD" w:rsidRPr="00CF0ADD" w14:paraId="059955F2" w14:textId="77777777" w:rsidTr="00CF0ADD">
        <w:trPr>
          <w:trHeight w:val="226"/>
          <w:jc w:val="center"/>
        </w:trPr>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3ED7712" w14:textId="77777777" w:rsidR="00CF0ADD" w:rsidRPr="00CF0ADD" w:rsidRDefault="00CF0ADD" w:rsidP="00CF0ADD">
            <w:pPr>
              <w:jc w:val="center"/>
              <w:rPr>
                <w:b/>
                <w:bCs/>
                <w:lang w:val="en-US"/>
              </w:rPr>
            </w:pPr>
            <w:r w:rsidRPr="00CF0ADD">
              <w:rPr>
                <w:b/>
                <w:bCs/>
                <w:lang w:val="en-US"/>
              </w:rPr>
              <w:t>Channel / Procedure</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7FDD490" w14:textId="42E82D81" w:rsidR="00CF0ADD" w:rsidRPr="00CF0ADD" w:rsidRDefault="00CF0ADD" w:rsidP="00CF0ADD">
            <w:pPr>
              <w:jc w:val="center"/>
              <w:rPr>
                <w:b/>
                <w:bCs/>
                <w:lang w:val="en-US"/>
              </w:rPr>
            </w:pPr>
            <w:r w:rsidRPr="00CF0ADD">
              <w:rPr>
                <w:b/>
                <w:bCs/>
                <w:lang w:val="en-US"/>
              </w:rPr>
              <w:t xml:space="preserve">Power </w:t>
            </w:r>
            <w:r w:rsidR="007D0834">
              <w:rPr>
                <w:b/>
                <w:bCs/>
                <w:lang w:val="en-US"/>
              </w:rPr>
              <w:t xml:space="preserve">Units </w:t>
            </w:r>
            <w:r w:rsidRPr="00CF0ADD">
              <w:rPr>
                <w:b/>
                <w:bCs/>
                <w:lang w:val="en-US"/>
              </w:rPr>
              <w:t>/ slot</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FD08F39" w14:textId="77777777" w:rsidR="00CF0ADD" w:rsidRPr="00CF0ADD" w:rsidRDefault="00CF0ADD" w:rsidP="00CF0ADD">
            <w:pPr>
              <w:jc w:val="center"/>
              <w:rPr>
                <w:b/>
                <w:bCs/>
                <w:lang w:val="en-US"/>
              </w:rPr>
            </w:pPr>
            <w:r w:rsidRPr="00CF0ADD">
              <w:rPr>
                <w:b/>
                <w:bCs/>
                <w:lang w:val="en-US"/>
              </w:rPr>
              <w:t>Number of slots</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F1361BC" w14:textId="3887EED1" w:rsidR="00CF0ADD" w:rsidRPr="00CF0ADD" w:rsidRDefault="007D0834" w:rsidP="00CF0ADD">
            <w:pPr>
              <w:jc w:val="center"/>
              <w:rPr>
                <w:b/>
                <w:bCs/>
                <w:lang w:val="en-US"/>
              </w:rPr>
            </w:pPr>
            <w:r>
              <w:rPr>
                <w:b/>
                <w:bCs/>
                <w:lang w:val="en-US"/>
              </w:rPr>
              <w:t xml:space="preserve">Power </w:t>
            </w:r>
            <w:r w:rsidR="00CF0ADD" w:rsidRPr="00CF0ADD">
              <w:rPr>
                <w:b/>
                <w:bCs/>
                <w:lang w:val="en-US"/>
              </w:rPr>
              <w:t>Units</w:t>
            </w:r>
          </w:p>
        </w:tc>
      </w:tr>
      <w:tr w:rsidR="00CF0ADD" w:rsidRPr="00CF0ADD" w14:paraId="1A9A69ED" w14:textId="77777777" w:rsidTr="00CF0ADD">
        <w:trPr>
          <w:trHeight w:val="226"/>
          <w:jc w:val="center"/>
        </w:trPr>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682E6ED" w14:textId="77777777" w:rsidR="00CF0ADD" w:rsidRPr="00CF0ADD" w:rsidRDefault="00CF0ADD" w:rsidP="00CF0ADD">
            <w:pPr>
              <w:jc w:val="center"/>
              <w:rPr>
                <w:lang w:val="en-US"/>
              </w:rPr>
            </w:pPr>
            <w:r w:rsidRPr="00CF0ADD">
              <w:rPr>
                <w:lang w:val="en-US"/>
              </w:rPr>
              <w:t>Coreset0+SIB1</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6E1ECE9" w14:textId="77777777" w:rsidR="00CF0ADD" w:rsidRPr="00CF0ADD" w:rsidRDefault="00CF0ADD" w:rsidP="00CF0ADD">
            <w:pPr>
              <w:jc w:val="center"/>
              <w:rPr>
                <w:lang w:val="en-US"/>
              </w:rPr>
            </w:pPr>
            <w:r w:rsidRPr="00CF0ADD">
              <w:rPr>
                <w:lang w:val="en-US"/>
              </w:rPr>
              <w:t>120</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4A862D" w14:textId="77777777" w:rsidR="00CF0ADD" w:rsidRPr="00CF0ADD" w:rsidRDefault="00CF0ADD" w:rsidP="00CF0ADD">
            <w:pPr>
              <w:jc w:val="center"/>
              <w:rPr>
                <w:lang w:val="en-US"/>
              </w:rPr>
            </w:pPr>
            <w:r w:rsidRPr="00CF0ADD">
              <w:rPr>
                <w:lang w:val="en-US"/>
              </w:rPr>
              <w:t>2</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0A5CE5" w14:textId="77777777" w:rsidR="00CF0ADD" w:rsidRPr="00CF0ADD" w:rsidRDefault="00CF0ADD" w:rsidP="00CF0ADD">
            <w:pPr>
              <w:jc w:val="center"/>
              <w:rPr>
                <w:lang w:val="en-US"/>
              </w:rPr>
            </w:pPr>
            <w:r w:rsidRPr="00CF0ADD">
              <w:rPr>
                <w:lang w:val="en-US"/>
              </w:rPr>
              <w:t>240</w:t>
            </w:r>
          </w:p>
        </w:tc>
      </w:tr>
      <w:tr w:rsidR="00CF0ADD" w:rsidRPr="00CF0ADD" w14:paraId="745A51BB" w14:textId="77777777" w:rsidTr="00CF0ADD">
        <w:trPr>
          <w:trHeight w:val="246"/>
          <w:jc w:val="center"/>
        </w:trPr>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DE6D6F" w14:textId="77777777" w:rsidR="00CF0ADD" w:rsidRPr="00CF0ADD" w:rsidRDefault="00CF0ADD" w:rsidP="00CF0ADD">
            <w:pPr>
              <w:jc w:val="center"/>
              <w:rPr>
                <w:lang w:val="en-US"/>
              </w:rPr>
            </w:pPr>
            <w:r w:rsidRPr="00CF0ADD">
              <w:rPr>
                <w:lang w:val="en-US"/>
              </w:rPr>
              <w:t>PRACH (short format)</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01907F9" w14:textId="77777777" w:rsidR="00CF0ADD" w:rsidRPr="00CF0ADD" w:rsidRDefault="00CF0ADD" w:rsidP="00CF0ADD">
            <w:pPr>
              <w:jc w:val="center"/>
              <w:rPr>
                <w:lang w:val="en-US"/>
              </w:rPr>
            </w:pPr>
            <w:r w:rsidRPr="00CF0ADD">
              <w:rPr>
                <w:lang w:val="en-US"/>
              </w:rPr>
              <w:t>175</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53D4B1" w14:textId="77777777" w:rsidR="00CF0ADD" w:rsidRPr="00CF0ADD" w:rsidRDefault="00CF0ADD" w:rsidP="00CF0ADD">
            <w:pPr>
              <w:jc w:val="center"/>
              <w:rPr>
                <w:lang w:val="en-US"/>
              </w:rPr>
            </w:pPr>
            <w:r w:rsidRPr="00CF0ADD">
              <w:rPr>
                <w:lang w:val="en-US"/>
              </w:rPr>
              <w:t>2</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136019" w14:textId="77777777" w:rsidR="00CF0ADD" w:rsidRPr="00CF0ADD" w:rsidRDefault="00CF0ADD" w:rsidP="00CF0ADD">
            <w:pPr>
              <w:jc w:val="center"/>
              <w:rPr>
                <w:lang w:val="en-US"/>
              </w:rPr>
            </w:pPr>
            <w:r w:rsidRPr="00CF0ADD">
              <w:rPr>
                <w:lang w:val="en-US"/>
              </w:rPr>
              <w:t>350</w:t>
            </w:r>
          </w:p>
        </w:tc>
      </w:tr>
      <w:tr w:rsidR="00CF0ADD" w:rsidRPr="00CF0ADD" w14:paraId="3CB4D7A0" w14:textId="77777777" w:rsidTr="00CF0ADD">
        <w:trPr>
          <w:trHeight w:val="246"/>
          <w:jc w:val="center"/>
        </w:trPr>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7FE6B0B" w14:textId="77777777" w:rsidR="00CF0ADD" w:rsidRPr="00CF0ADD" w:rsidRDefault="00CF0ADD" w:rsidP="00CF0ADD">
            <w:pPr>
              <w:jc w:val="center"/>
              <w:rPr>
                <w:lang w:val="en-US"/>
              </w:rPr>
            </w:pPr>
            <w:r w:rsidRPr="00CF0ADD">
              <w:rPr>
                <w:lang w:val="en-US"/>
              </w:rPr>
              <w:t>RAR (PDCCH+PDSCH)</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5D656F" w14:textId="77777777" w:rsidR="00CF0ADD" w:rsidRPr="00CF0ADD" w:rsidRDefault="00CF0ADD" w:rsidP="00CF0ADD">
            <w:pPr>
              <w:jc w:val="center"/>
              <w:rPr>
                <w:lang w:val="en-US"/>
              </w:rPr>
            </w:pPr>
            <w:r w:rsidRPr="00CF0ADD">
              <w:rPr>
                <w:lang w:val="en-US"/>
              </w:rPr>
              <w:t>120</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08FE08" w14:textId="77777777" w:rsidR="00CF0ADD" w:rsidRPr="00CF0ADD" w:rsidRDefault="00CF0ADD" w:rsidP="00CF0ADD">
            <w:pPr>
              <w:jc w:val="center"/>
              <w:rPr>
                <w:lang w:val="en-US"/>
              </w:rPr>
            </w:pPr>
            <w:r w:rsidRPr="00CF0ADD">
              <w:rPr>
                <w:lang w:val="en-US"/>
              </w:rPr>
              <w:t>2</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C066747" w14:textId="77777777" w:rsidR="00CF0ADD" w:rsidRPr="00CF0ADD" w:rsidRDefault="00CF0ADD" w:rsidP="00CF0ADD">
            <w:pPr>
              <w:jc w:val="center"/>
              <w:rPr>
                <w:lang w:val="en-US"/>
              </w:rPr>
            </w:pPr>
            <w:r w:rsidRPr="00CF0ADD">
              <w:rPr>
                <w:lang w:val="en-US"/>
              </w:rPr>
              <w:t>240</w:t>
            </w:r>
          </w:p>
        </w:tc>
      </w:tr>
      <w:tr w:rsidR="00CF0ADD" w:rsidRPr="00CF0ADD" w14:paraId="7AD61C66" w14:textId="77777777" w:rsidTr="00CF0ADD">
        <w:trPr>
          <w:trHeight w:val="295"/>
          <w:jc w:val="center"/>
        </w:trPr>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0C0DDE2" w14:textId="77777777" w:rsidR="00CF0ADD" w:rsidRPr="00CF0ADD" w:rsidRDefault="00CF0ADD" w:rsidP="00CF0ADD">
            <w:pPr>
              <w:jc w:val="center"/>
              <w:rPr>
                <w:lang w:val="en-US"/>
              </w:rPr>
            </w:pPr>
            <w:r w:rsidRPr="00CF0ADD">
              <w:rPr>
                <w:lang w:val="en-US"/>
              </w:rPr>
              <w:t>Msg3 (PUSCH)</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20CE8E5" w14:textId="77777777" w:rsidR="00CF0ADD" w:rsidRPr="00CF0ADD" w:rsidRDefault="00CF0ADD" w:rsidP="00CF0ADD">
            <w:pPr>
              <w:jc w:val="center"/>
              <w:rPr>
                <w:lang w:val="en-US"/>
              </w:rPr>
            </w:pPr>
            <w:r w:rsidRPr="00CF0ADD">
              <w:rPr>
                <w:lang w:val="en-US"/>
              </w:rPr>
              <w:t>700</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44F38BD" w14:textId="77777777" w:rsidR="00CF0ADD" w:rsidRPr="00CF0ADD" w:rsidRDefault="00CF0ADD" w:rsidP="00CF0ADD">
            <w:pPr>
              <w:jc w:val="center"/>
              <w:rPr>
                <w:lang w:val="en-US"/>
              </w:rPr>
            </w:pPr>
            <w:r w:rsidRPr="00CF0ADD">
              <w:rPr>
                <w:lang w:val="en-US"/>
              </w:rPr>
              <w:t>2</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E407BB2" w14:textId="77777777" w:rsidR="00CF0ADD" w:rsidRPr="00CF0ADD" w:rsidRDefault="00CF0ADD" w:rsidP="00CF0ADD">
            <w:pPr>
              <w:jc w:val="center"/>
              <w:rPr>
                <w:lang w:val="en-US"/>
              </w:rPr>
            </w:pPr>
            <w:r w:rsidRPr="00CF0ADD">
              <w:rPr>
                <w:lang w:val="en-US"/>
              </w:rPr>
              <w:t>1400</w:t>
            </w:r>
          </w:p>
        </w:tc>
      </w:tr>
      <w:tr w:rsidR="00CF0ADD" w:rsidRPr="00CF0ADD" w14:paraId="4C917446" w14:textId="77777777" w:rsidTr="00CF0ADD">
        <w:trPr>
          <w:trHeight w:val="226"/>
          <w:jc w:val="center"/>
        </w:trPr>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30C72DD" w14:textId="77777777" w:rsidR="00CF0ADD" w:rsidRPr="00CF0ADD" w:rsidRDefault="00CF0ADD" w:rsidP="00CF0ADD">
            <w:pPr>
              <w:jc w:val="center"/>
              <w:rPr>
                <w:lang w:val="en-US"/>
              </w:rPr>
            </w:pPr>
            <w:r w:rsidRPr="00CF0ADD">
              <w:rPr>
                <w:lang w:val="en-US"/>
              </w:rPr>
              <w:t>Msg4 (PDCCH+PDSCH)</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F9F3ADD" w14:textId="77777777" w:rsidR="00CF0ADD" w:rsidRPr="00CF0ADD" w:rsidRDefault="00CF0ADD" w:rsidP="00CF0ADD">
            <w:pPr>
              <w:jc w:val="center"/>
              <w:rPr>
                <w:lang w:val="en-US"/>
              </w:rPr>
            </w:pPr>
            <w:r w:rsidRPr="00CF0ADD">
              <w:rPr>
                <w:lang w:val="en-US"/>
              </w:rPr>
              <w:t>120</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A1FB10" w14:textId="77777777" w:rsidR="00CF0ADD" w:rsidRPr="00CF0ADD" w:rsidRDefault="00CF0ADD" w:rsidP="00CF0ADD">
            <w:pPr>
              <w:jc w:val="center"/>
              <w:rPr>
                <w:lang w:val="en-US"/>
              </w:rPr>
            </w:pPr>
            <w:r w:rsidRPr="00CF0ADD">
              <w:rPr>
                <w:lang w:val="en-US"/>
              </w:rPr>
              <w:t>2</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29904B" w14:textId="77777777" w:rsidR="00CF0ADD" w:rsidRPr="00CF0ADD" w:rsidRDefault="00CF0ADD" w:rsidP="00CF0ADD">
            <w:pPr>
              <w:jc w:val="center"/>
              <w:rPr>
                <w:lang w:val="en-US"/>
              </w:rPr>
            </w:pPr>
            <w:r w:rsidRPr="00CF0ADD">
              <w:rPr>
                <w:lang w:val="en-US"/>
              </w:rPr>
              <w:t>240</w:t>
            </w:r>
          </w:p>
        </w:tc>
      </w:tr>
      <w:tr w:rsidR="00CF0ADD" w:rsidRPr="00CF0ADD" w14:paraId="7863E412" w14:textId="77777777" w:rsidTr="00CF0ADD">
        <w:trPr>
          <w:trHeight w:val="226"/>
          <w:jc w:val="center"/>
        </w:trPr>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32671E8" w14:textId="77777777" w:rsidR="00CF0ADD" w:rsidRPr="00CF0ADD" w:rsidRDefault="00CF0ADD" w:rsidP="00CF0ADD">
            <w:pPr>
              <w:jc w:val="center"/>
              <w:rPr>
                <w:lang w:val="en-US"/>
              </w:rPr>
            </w:pPr>
            <w:r w:rsidRPr="00CF0ADD">
              <w:rPr>
                <w:lang w:val="en-US"/>
              </w:rPr>
              <w:t>Msg4 ACK (PUCCH)</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4EC87E7" w14:textId="77777777" w:rsidR="00CF0ADD" w:rsidRPr="00CF0ADD" w:rsidRDefault="00CF0ADD" w:rsidP="00CF0ADD">
            <w:pPr>
              <w:jc w:val="center"/>
              <w:rPr>
                <w:lang w:val="en-US"/>
              </w:rPr>
            </w:pPr>
            <w:r w:rsidRPr="00CF0ADD">
              <w:rPr>
                <w:lang w:val="en-US"/>
              </w:rPr>
              <w:t>210</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12692B8" w14:textId="77777777" w:rsidR="00CF0ADD" w:rsidRPr="00CF0ADD" w:rsidRDefault="00CF0ADD" w:rsidP="00CF0ADD">
            <w:pPr>
              <w:jc w:val="center"/>
              <w:rPr>
                <w:lang w:val="en-US"/>
              </w:rPr>
            </w:pPr>
            <w:r w:rsidRPr="00CF0ADD">
              <w:rPr>
                <w:lang w:val="en-US"/>
              </w:rPr>
              <w:t>1</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FD779AE" w14:textId="77777777" w:rsidR="00CF0ADD" w:rsidRPr="00CF0ADD" w:rsidRDefault="00CF0ADD" w:rsidP="00CF0ADD">
            <w:pPr>
              <w:jc w:val="center"/>
              <w:rPr>
                <w:lang w:val="en-US"/>
              </w:rPr>
            </w:pPr>
            <w:r w:rsidRPr="00CF0ADD">
              <w:rPr>
                <w:lang w:val="en-US"/>
              </w:rPr>
              <w:t>210</w:t>
            </w:r>
          </w:p>
        </w:tc>
      </w:tr>
      <w:tr w:rsidR="00CF0ADD" w:rsidRPr="00CF0ADD" w14:paraId="43C125CB" w14:textId="77777777" w:rsidTr="00CF0ADD">
        <w:trPr>
          <w:trHeight w:val="226"/>
          <w:jc w:val="center"/>
        </w:trPr>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317AE8" w14:textId="77777777" w:rsidR="00CF0ADD" w:rsidRPr="00CF0ADD" w:rsidRDefault="00CF0ADD" w:rsidP="00CF0ADD">
            <w:pPr>
              <w:jc w:val="center"/>
              <w:rPr>
                <w:lang w:val="en-US"/>
              </w:rPr>
            </w:pPr>
            <w:r w:rsidRPr="00CF0ADD">
              <w:rPr>
                <w:lang w:val="en-US"/>
              </w:rPr>
              <w:t>RRC Release PDCCH monitoring</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44CD35" w14:textId="77777777" w:rsidR="00CF0ADD" w:rsidRPr="00CF0ADD" w:rsidRDefault="00CF0ADD" w:rsidP="00CF0ADD">
            <w:pPr>
              <w:jc w:val="center"/>
              <w:rPr>
                <w:lang w:val="en-US"/>
              </w:rPr>
            </w:pPr>
            <w:r w:rsidRPr="00CF0ADD">
              <w:rPr>
                <w:lang w:val="en-US"/>
              </w:rPr>
              <w:t>50</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E812332" w14:textId="77777777" w:rsidR="00CF0ADD" w:rsidRPr="00CF0ADD" w:rsidRDefault="00CF0ADD" w:rsidP="00CF0ADD">
            <w:pPr>
              <w:jc w:val="center"/>
              <w:rPr>
                <w:lang w:val="en-US"/>
              </w:rPr>
            </w:pPr>
            <w:r w:rsidRPr="00CF0ADD">
              <w:rPr>
                <w:lang w:val="en-US"/>
              </w:rPr>
              <w:t>10</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30372A" w14:textId="77777777" w:rsidR="00CF0ADD" w:rsidRPr="00CF0ADD" w:rsidRDefault="00CF0ADD" w:rsidP="00CF0ADD">
            <w:pPr>
              <w:jc w:val="center"/>
              <w:rPr>
                <w:lang w:val="en-US"/>
              </w:rPr>
            </w:pPr>
            <w:r w:rsidRPr="00CF0ADD">
              <w:rPr>
                <w:lang w:val="en-US"/>
              </w:rPr>
              <w:t>500</w:t>
            </w:r>
          </w:p>
        </w:tc>
      </w:tr>
      <w:tr w:rsidR="00CF0ADD" w:rsidRPr="00CF0ADD" w14:paraId="1312E50B" w14:textId="77777777" w:rsidTr="00CF0ADD">
        <w:trPr>
          <w:trHeight w:val="481"/>
          <w:jc w:val="center"/>
        </w:trPr>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D3A6EC" w14:textId="77777777" w:rsidR="00CF0ADD" w:rsidRPr="00CF0ADD" w:rsidRDefault="00CF0ADD" w:rsidP="00CF0ADD">
            <w:pPr>
              <w:jc w:val="center"/>
              <w:rPr>
                <w:lang w:val="en-US"/>
              </w:rPr>
            </w:pPr>
            <w:r w:rsidRPr="00CF0ADD">
              <w:rPr>
                <w:lang w:val="en-US"/>
              </w:rPr>
              <w:t>RRC release (PDCCH+PDSCH)</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B7A531" w14:textId="77777777" w:rsidR="00CF0ADD" w:rsidRPr="00CF0ADD" w:rsidRDefault="00CF0ADD" w:rsidP="00CF0ADD">
            <w:pPr>
              <w:jc w:val="center"/>
              <w:rPr>
                <w:lang w:val="en-US"/>
              </w:rPr>
            </w:pPr>
            <w:r w:rsidRPr="00CF0ADD">
              <w:rPr>
                <w:lang w:val="en-US"/>
              </w:rPr>
              <w:t>280</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5493380" w14:textId="77777777" w:rsidR="00CF0ADD" w:rsidRPr="00CF0ADD" w:rsidRDefault="00CF0ADD" w:rsidP="00CF0ADD">
            <w:pPr>
              <w:jc w:val="center"/>
              <w:rPr>
                <w:lang w:val="en-US"/>
              </w:rPr>
            </w:pPr>
            <w:r w:rsidRPr="00CF0ADD">
              <w:rPr>
                <w:lang w:val="en-US"/>
              </w:rPr>
              <w:t>2</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498228" w14:textId="77777777" w:rsidR="00CF0ADD" w:rsidRPr="00CF0ADD" w:rsidRDefault="00CF0ADD" w:rsidP="00CF0ADD">
            <w:pPr>
              <w:jc w:val="center"/>
              <w:rPr>
                <w:lang w:val="en-US"/>
              </w:rPr>
            </w:pPr>
            <w:r w:rsidRPr="00CF0ADD">
              <w:rPr>
                <w:lang w:val="en-US"/>
              </w:rPr>
              <w:t>560</w:t>
            </w:r>
          </w:p>
        </w:tc>
      </w:tr>
      <w:tr w:rsidR="00CF0ADD" w:rsidRPr="00CF0ADD" w14:paraId="09679C90" w14:textId="77777777" w:rsidTr="00CF0ADD">
        <w:trPr>
          <w:trHeight w:val="226"/>
          <w:jc w:val="center"/>
        </w:trPr>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6E9866D" w14:textId="77777777" w:rsidR="00CF0ADD" w:rsidRPr="00CF0ADD" w:rsidRDefault="00CF0ADD" w:rsidP="00CF0ADD">
            <w:pPr>
              <w:jc w:val="center"/>
              <w:rPr>
                <w:lang w:val="en-US"/>
              </w:rPr>
            </w:pPr>
            <w:r w:rsidRPr="00CF0ADD">
              <w:rPr>
                <w:lang w:val="en-US"/>
              </w:rPr>
              <w:t>Micro sleep</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7D6DC9D" w14:textId="77777777" w:rsidR="00CF0ADD" w:rsidRPr="00CF0ADD" w:rsidRDefault="00CF0ADD" w:rsidP="00CF0ADD">
            <w:pPr>
              <w:jc w:val="center"/>
              <w:rPr>
                <w:lang w:val="en-US"/>
              </w:rPr>
            </w:pPr>
            <w:r w:rsidRPr="00CF0ADD">
              <w:rPr>
                <w:lang w:val="en-US"/>
              </w:rPr>
              <w:t>45</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8DA44C8" w14:textId="77777777" w:rsidR="00CF0ADD" w:rsidRPr="00CF0ADD" w:rsidRDefault="00CF0ADD" w:rsidP="00CF0ADD">
            <w:pPr>
              <w:jc w:val="center"/>
              <w:rPr>
                <w:lang w:val="en-US"/>
              </w:rPr>
            </w:pPr>
            <w:r w:rsidRPr="00CF0ADD">
              <w:rPr>
                <w:lang w:val="en-US"/>
              </w:rPr>
              <w:t>210</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88D8D04" w14:textId="77777777" w:rsidR="00CF0ADD" w:rsidRPr="00CF0ADD" w:rsidRDefault="00CF0ADD" w:rsidP="00CF0ADD">
            <w:pPr>
              <w:jc w:val="center"/>
              <w:rPr>
                <w:lang w:val="en-US"/>
              </w:rPr>
            </w:pPr>
            <w:r w:rsidRPr="00CF0ADD">
              <w:rPr>
                <w:lang w:val="en-US"/>
              </w:rPr>
              <w:t>9450</w:t>
            </w:r>
          </w:p>
        </w:tc>
      </w:tr>
      <w:tr w:rsidR="00CF0ADD" w:rsidRPr="00CF0ADD" w14:paraId="5505667C" w14:textId="77777777" w:rsidTr="00CF0ADD">
        <w:trPr>
          <w:trHeight w:val="226"/>
          <w:jc w:val="center"/>
        </w:trPr>
        <w:tc>
          <w:tcPr>
            <w:tcW w:w="6880" w:type="dxa"/>
            <w:gridSpan w:val="3"/>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6EDE613" w14:textId="77777777" w:rsidR="00CF0ADD" w:rsidRPr="00CF0ADD" w:rsidRDefault="00CF0ADD" w:rsidP="00CF0ADD">
            <w:pPr>
              <w:jc w:val="center"/>
              <w:rPr>
                <w:lang w:val="en-US"/>
              </w:rPr>
            </w:pPr>
            <w:r w:rsidRPr="00CF0ADD">
              <w:rPr>
                <w:lang w:val="en-US"/>
              </w:rPr>
              <w:t>Total Power Units:</w:t>
            </w:r>
          </w:p>
        </w:tc>
        <w:tc>
          <w:tcPr>
            <w:tcW w:w="23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A055B8" w14:textId="77777777" w:rsidR="00CF0ADD" w:rsidRPr="00CF0ADD" w:rsidRDefault="00CF0ADD" w:rsidP="00CF0ADD">
            <w:pPr>
              <w:jc w:val="center"/>
              <w:rPr>
                <w:lang w:val="en-US"/>
              </w:rPr>
            </w:pPr>
            <w:r w:rsidRPr="00CF0ADD">
              <w:rPr>
                <w:b/>
                <w:bCs/>
                <w:lang w:val="en-US"/>
              </w:rPr>
              <w:t>13190</w:t>
            </w:r>
          </w:p>
        </w:tc>
      </w:tr>
    </w:tbl>
    <w:p w14:paraId="0A84F114" w14:textId="77777777" w:rsidR="00AA73E6" w:rsidRDefault="00AA73E6" w:rsidP="00676A22"/>
    <w:p w14:paraId="5E2DD4E6" w14:textId="0686DC68" w:rsidR="00676A22" w:rsidRPr="00676A22" w:rsidRDefault="00676A22" w:rsidP="00676A22">
      <w:pPr>
        <w:pStyle w:val="ListParagraph"/>
        <w:numPr>
          <w:ilvl w:val="0"/>
          <w:numId w:val="28"/>
        </w:numPr>
        <w:rPr>
          <w:sz w:val="24"/>
          <w:szCs w:val="24"/>
        </w:rPr>
      </w:pPr>
      <w:r>
        <w:rPr>
          <w:sz w:val="24"/>
          <w:szCs w:val="24"/>
        </w:rPr>
        <w:t xml:space="preserve">A case with an SDT procedure </w:t>
      </w:r>
      <w:proofErr w:type="gramStart"/>
      <w:r>
        <w:rPr>
          <w:sz w:val="24"/>
          <w:szCs w:val="24"/>
        </w:rPr>
        <w:t>with  minimal</w:t>
      </w:r>
      <w:proofErr w:type="gramEnd"/>
      <w:r>
        <w:rPr>
          <w:sz w:val="24"/>
          <w:szCs w:val="24"/>
        </w:rPr>
        <w:t xml:space="preserve"> network delay, in which the RAN can quickly determine the SRS configuration with minimal time domain gaps in between the PHY messages.</w:t>
      </w:r>
    </w:p>
    <w:p w14:paraId="57B51FE0" w14:textId="553A3D96" w:rsidR="008362D1" w:rsidRPr="008362D1" w:rsidRDefault="00E96925" w:rsidP="00E96925">
      <w:pPr>
        <w:jc w:val="center"/>
      </w:pPr>
      <w:r>
        <w:rPr>
          <w:noProof/>
        </w:rPr>
        <w:drawing>
          <wp:inline distT="0" distB="0" distL="0" distR="0" wp14:anchorId="01861EC1" wp14:editId="069953E8">
            <wp:extent cx="4369819" cy="1682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2237" cy="1687277"/>
                    </a:xfrm>
                    <a:prstGeom prst="rect">
                      <a:avLst/>
                    </a:prstGeom>
                    <a:noFill/>
                    <a:ln>
                      <a:noFill/>
                    </a:ln>
                  </pic:spPr>
                </pic:pic>
              </a:graphicData>
            </a:graphic>
          </wp:inline>
        </w:drawing>
      </w:r>
    </w:p>
    <w:tbl>
      <w:tblPr>
        <w:tblW w:w="9840" w:type="dxa"/>
        <w:jc w:val="center"/>
        <w:tblCellMar>
          <w:left w:w="0" w:type="dxa"/>
          <w:right w:w="0" w:type="dxa"/>
        </w:tblCellMar>
        <w:tblLook w:val="0600" w:firstRow="0" w:lastRow="0" w:firstColumn="0" w:lastColumn="0" w:noHBand="1" w:noVBand="1"/>
      </w:tblPr>
      <w:tblGrid>
        <w:gridCol w:w="2460"/>
        <w:gridCol w:w="2460"/>
        <w:gridCol w:w="2460"/>
        <w:gridCol w:w="2460"/>
      </w:tblGrid>
      <w:tr w:rsidR="007D0834" w:rsidRPr="004327CD" w14:paraId="786F873E" w14:textId="77777777" w:rsidTr="008D38C4">
        <w:trPr>
          <w:trHeight w:val="31"/>
          <w:jc w:val="center"/>
        </w:trPr>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79CE99" w14:textId="77777777" w:rsidR="007D0834" w:rsidRPr="004327CD" w:rsidRDefault="007D0834" w:rsidP="007D0834">
            <w:pPr>
              <w:jc w:val="center"/>
              <w:rPr>
                <w:b/>
                <w:bCs/>
                <w:lang w:val="en-US"/>
              </w:rPr>
            </w:pPr>
            <w:r w:rsidRPr="004327CD">
              <w:rPr>
                <w:b/>
                <w:bCs/>
                <w:lang w:val="en-US"/>
              </w:rPr>
              <w:t>Channel / Procedure</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DF7B82D" w14:textId="651C3D91" w:rsidR="007D0834" w:rsidRPr="004327CD" w:rsidRDefault="007D0834" w:rsidP="007D0834">
            <w:pPr>
              <w:jc w:val="center"/>
              <w:rPr>
                <w:b/>
                <w:bCs/>
                <w:lang w:val="en-US"/>
              </w:rPr>
            </w:pPr>
            <w:r w:rsidRPr="00CF0ADD">
              <w:rPr>
                <w:b/>
                <w:bCs/>
                <w:lang w:val="en-US"/>
              </w:rPr>
              <w:t xml:space="preserve">Power </w:t>
            </w:r>
            <w:r>
              <w:rPr>
                <w:b/>
                <w:bCs/>
                <w:lang w:val="en-US"/>
              </w:rPr>
              <w:t xml:space="preserve">Units </w:t>
            </w:r>
            <w:r w:rsidRPr="00CF0ADD">
              <w:rPr>
                <w:b/>
                <w:bCs/>
                <w:lang w:val="en-US"/>
              </w:rPr>
              <w:t>/ slot</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3613BBC" w14:textId="580B408E" w:rsidR="007D0834" w:rsidRPr="004327CD" w:rsidRDefault="007D0834" w:rsidP="007D0834">
            <w:pPr>
              <w:jc w:val="center"/>
              <w:rPr>
                <w:b/>
                <w:bCs/>
                <w:lang w:val="en-US"/>
              </w:rPr>
            </w:pPr>
            <w:r w:rsidRPr="00CF0ADD">
              <w:rPr>
                <w:b/>
                <w:bCs/>
                <w:lang w:val="en-US"/>
              </w:rPr>
              <w:t>Number of slots</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43D8DA2" w14:textId="380B126C" w:rsidR="007D0834" w:rsidRPr="004327CD" w:rsidRDefault="007D0834" w:rsidP="007D0834">
            <w:pPr>
              <w:jc w:val="center"/>
              <w:rPr>
                <w:b/>
                <w:bCs/>
                <w:lang w:val="en-US"/>
              </w:rPr>
            </w:pPr>
            <w:r>
              <w:rPr>
                <w:b/>
                <w:bCs/>
                <w:lang w:val="en-US"/>
              </w:rPr>
              <w:t xml:space="preserve">Power </w:t>
            </w:r>
            <w:r w:rsidRPr="00CF0ADD">
              <w:rPr>
                <w:b/>
                <w:bCs/>
                <w:lang w:val="en-US"/>
              </w:rPr>
              <w:t>Units</w:t>
            </w:r>
          </w:p>
        </w:tc>
      </w:tr>
      <w:tr w:rsidR="004327CD" w:rsidRPr="004327CD" w14:paraId="066A088F" w14:textId="77777777" w:rsidTr="004327CD">
        <w:trPr>
          <w:jc w:val="center"/>
        </w:trPr>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A45E6A" w14:textId="77777777" w:rsidR="004327CD" w:rsidRPr="004327CD" w:rsidRDefault="004327CD" w:rsidP="004327CD">
            <w:pPr>
              <w:jc w:val="center"/>
              <w:rPr>
                <w:lang w:val="en-US"/>
              </w:rPr>
            </w:pPr>
            <w:r w:rsidRPr="004327CD">
              <w:rPr>
                <w:lang w:val="en-US"/>
              </w:rPr>
              <w:t>Coreset0+SIB1</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1C70350" w14:textId="77777777" w:rsidR="004327CD" w:rsidRPr="004327CD" w:rsidRDefault="004327CD" w:rsidP="004327CD">
            <w:pPr>
              <w:jc w:val="center"/>
              <w:rPr>
                <w:lang w:val="en-US"/>
              </w:rPr>
            </w:pPr>
            <w:r w:rsidRPr="004327CD">
              <w:rPr>
                <w:lang w:val="en-US"/>
              </w:rPr>
              <w:t>120</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AD7091A" w14:textId="77777777" w:rsidR="004327CD" w:rsidRPr="004327CD" w:rsidRDefault="004327CD" w:rsidP="004327CD">
            <w:pPr>
              <w:jc w:val="center"/>
              <w:rPr>
                <w:lang w:val="en-US"/>
              </w:rPr>
            </w:pPr>
            <w:r w:rsidRPr="004327CD">
              <w:rPr>
                <w:lang w:val="en-US"/>
              </w:rPr>
              <w:t>2</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684F9A6" w14:textId="77777777" w:rsidR="004327CD" w:rsidRPr="004327CD" w:rsidRDefault="004327CD" w:rsidP="004327CD">
            <w:pPr>
              <w:jc w:val="center"/>
              <w:rPr>
                <w:lang w:val="en-US"/>
              </w:rPr>
            </w:pPr>
            <w:r w:rsidRPr="004327CD">
              <w:rPr>
                <w:lang w:val="en-US"/>
              </w:rPr>
              <w:t>240</w:t>
            </w:r>
          </w:p>
        </w:tc>
      </w:tr>
      <w:tr w:rsidR="004327CD" w:rsidRPr="004327CD" w14:paraId="12B62D72" w14:textId="77777777" w:rsidTr="004327CD">
        <w:trPr>
          <w:trHeight w:val="320"/>
          <w:jc w:val="center"/>
        </w:trPr>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CD712B8" w14:textId="77777777" w:rsidR="004327CD" w:rsidRPr="004327CD" w:rsidRDefault="004327CD" w:rsidP="004327CD">
            <w:pPr>
              <w:jc w:val="center"/>
              <w:rPr>
                <w:lang w:val="en-US"/>
              </w:rPr>
            </w:pPr>
            <w:r w:rsidRPr="004327CD">
              <w:rPr>
                <w:lang w:val="en-US"/>
              </w:rPr>
              <w:t>PRACH (short format)</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1F5DC3B" w14:textId="77777777" w:rsidR="004327CD" w:rsidRPr="004327CD" w:rsidRDefault="004327CD" w:rsidP="004327CD">
            <w:pPr>
              <w:jc w:val="center"/>
              <w:rPr>
                <w:lang w:val="en-US"/>
              </w:rPr>
            </w:pPr>
            <w:r w:rsidRPr="004327CD">
              <w:rPr>
                <w:lang w:val="en-US"/>
              </w:rPr>
              <w:t>175</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00EB6E5" w14:textId="77777777" w:rsidR="004327CD" w:rsidRPr="004327CD" w:rsidRDefault="004327CD" w:rsidP="004327CD">
            <w:pPr>
              <w:jc w:val="center"/>
              <w:rPr>
                <w:lang w:val="en-US"/>
              </w:rPr>
            </w:pPr>
            <w:r w:rsidRPr="004327CD">
              <w:rPr>
                <w:lang w:val="en-US"/>
              </w:rPr>
              <w:t>2</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F8B6BE0" w14:textId="77777777" w:rsidR="004327CD" w:rsidRPr="004327CD" w:rsidRDefault="004327CD" w:rsidP="004327CD">
            <w:pPr>
              <w:jc w:val="center"/>
              <w:rPr>
                <w:lang w:val="en-US"/>
              </w:rPr>
            </w:pPr>
            <w:r w:rsidRPr="004327CD">
              <w:rPr>
                <w:lang w:val="en-US"/>
              </w:rPr>
              <w:t>350</w:t>
            </w:r>
          </w:p>
        </w:tc>
      </w:tr>
      <w:tr w:rsidR="004327CD" w:rsidRPr="004327CD" w14:paraId="4BE31BBD" w14:textId="77777777" w:rsidTr="004327CD">
        <w:trPr>
          <w:trHeight w:val="320"/>
          <w:jc w:val="center"/>
        </w:trPr>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1FA2350" w14:textId="77777777" w:rsidR="004327CD" w:rsidRPr="004327CD" w:rsidRDefault="004327CD" w:rsidP="004327CD">
            <w:pPr>
              <w:jc w:val="center"/>
              <w:rPr>
                <w:lang w:val="en-US"/>
              </w:rPr>
            </w:pPr>
            <w:r w:rsidRPr="004327CD">
              <w:rPr>
                <w:lang w:val="en-US"/>
              </w:rPr>
              <w:t>RAR (PDCCH+PDSCH)</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29970B" w14:textId="77777777" w:rsidR="004327CD" w:rsidRPr="004327CD" w:rsidRDefault="004327CD" w:rsidP="004327CD">
            <w:pPr>
              <w:jc w:val="center"/>
              <w:rPr>
                <w:lang w:val="en-US"/>
              </w:rPr>
            </w:pPr>
            <w:r w:rsidRPr="004327CD">
              <w:rPr>
                <w:lang w:val="en-US"/>
              </w:rPr>
              <w:t>120</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9458E2" w14:textId="77777777" w:rsidR="004327CD" w:rsidRPr="004327CD" w:rsidRDefault="004327CD" w:rsidP="004327CD">
            <w:pPr>
              <w:jc w:val="center"/>
              <w:rPr>
                <w:lang w:val="en-US"/>
              </w:rPr>
            </w:pPr>
            <w:r w:rsidRPr="004327CD">
              <w:rPr>
                <w:lang w:val="en-US"/>
              </w:rPr>
              <w:t>2</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822D8C6" w14:textId="77777777" w:rsidR="004327CD" w:rsidRPr="004327CD" w:rsidRDefault="004327CD" w:rsidP="004327CD">
            <w:pPr>
              <w:jc w:val="center"/>
              <w:rPr>
                <w:lang w:val="en-US"/>
              </w:rPr>
            </w:pPr>
            <w:r w:rsidRPr="004327CD">
              <w:rPr>
                <w:lang w:val="en-US"/>
              </w:rPr>
              <w:t>240</w:t>
            </w:r>
          </w:p>
        </w:tc>
      </w:tr>
      <w:tr w:rsidR="004327CD" w:rsidRPr="004327CD" w14:paraId="718C1AF5" w14:textId="77777777" w:rsidTr="004327CD">
        <w:trPr>
          <w:trHeight w:val="179"/>
          <w:jc w:val="center"/>
        </w:trPr>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2AC0C82" w14:textId="77777777" w:rsidR="004327CD" w:rsidRPr="004327CD" w:rsidRDefault="004327CD" w:rsidP="004327CD">
            <w:pPr>
              <w:jc w:val="center"/>
              <w:rPr>
                <w:lang w:val="en-US"/>
              </w:rPr>
            </w:pPr>
            <w:r w:rsidRPr="004327CD">
              <w:rPr>
                <w:lang w:val="en-US"/>
              </w:rPr>
              <w:t>Msg3 (PUSCH)</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68B1D0" w14:textId="77777777" w:rsidR="004327CD" w:rsidRPr="004327CD" w:rsidRDefault="004327CD" w:rsidP="004327CD">
            <w:pPr>
              <w:jc w:val="center"/>
              <w:rPr>
                <w:lang w:val="en-US"/>
              </w:rPr>
            </w:pPr>
            <w:r w:rsidRPr="004327CD">
              <w:rPr>
                <w:lang w:val="en-US"/>
              </w:rPr>
              <w:t>700</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7A698E" w14:textId="77777777" w:rsidR="004327CD" w:rsidRPr="004327CD" w:rsidRDefault="004327CD" w:rsidP="004327CD">
            <w:pPr>
              <w:jc w:val="center"/>
              <w:rPr>
                <w:lang w:val="en-US"/>
              </w:rPr>
            </w:pPr>
            <w:r w:rsidRPr="004327CD">
              <w:rPr>
                <w:lang w:val="en-US"/>
              </w:rPr>
              <w:t>2</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7304321" w14:textId="77777777" w:rsidR="004327CD" w:rsidRPr="004327CD" w:rsidRDefault="004327CD" w:rsidP="004327CD">
            <w:pPr>
              <w:jc w:val="center"/>
              <w:rPr>
                <w:lang w:val="en-US"/>
              </w:rPr>
            </w:pPr>
            <w:r w:rsidRPr="004327CD">
              <w:rPr>
                <w:lang w:val="en-US"/>
              </w:rPr>
              <w:t>1400</w:t>
            </w:r>
          </w:p>
        </w:tc>
      </w:tr>
      <w:tr w:rsidR="004327CD" w:rsidRPr="004327CD" w14:paraId="371EC24C" w14:textId="77777777" w:rsidTr="004327CD">
        <w:trPr>
          <w:trHeight w:val="320"/>
          <w:jc w:val="center"/>
        </w:trPr>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6F31E45" w14:textId="77777777" w:rsidR="004327CD" w:rsidRPr="004327CD" w:rsidRDefault="004327CD" w:rsidP="004327CD">
            <w:pPr>
              <w:jc w:val="center"/>
              <w:rPr>
                <w:lang w:val="en-US"/>
              </w:rPr>
            </w:pPr>
            <w:r w:rsidRPr="004327CD">
              <w:rPr>
                <w:lang w:val="en-US"/>
              </w:rPr>
              <w:t>Msg4 (PDCCH+PDSCH)</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7DCFAE2" w14:textId="77777777" w:rsidR="004327CD" w:rsidRPr="004327CD" w:rsidRDefault="004327CD" w:rsidP="004327CD">
            <w:pPr>
              <w:jc w:val="center"/>
              <w:rPr>
                <w:lang w:val="en-US"/>
              </w:rPr>
            </w:pPr>
            <w:r w:rsidRPr="004327CD">
              <w:rPr>
                <w:lang w:val="en-US"/>
              </w:rPr>
              <w:t>120</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3918452" w14:textId="77777777" w:rsidR="004327CD" w:rsidRPr="004327CD" w:rsidRDefault="004327CD" w:rsidP="004327CD">
            <w:pPr>
              <w:jc w:val="center"/>
              <w:rPr>
                <w:lang w:val="en-US"/>
              </w:rPr>
            </w:pPr>
            <w:r w:rsidRPr="004327CD">
              <w:rPr>
                <w:lang w:val="en-US"/>
              </w:rPr>
              <w:t>2</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08E1DED" w14:textId="77777777" w:rsidR="004327CD" w:rsidRPr="004327CD" w:rsidRDefault="004327CD" w:rsidP="004327CD">
            <w:pPr>
              <w:jc w:val="center"/>
              <w:rPr>
                <w:lang w:val="en-US"/>
              </w:rPr>
            </w:pPr>
            <w:r w:rsidRPr="004327CD">
              <w:rPr>
                <w:lang w:val="en-US"/>
              </w:rPr>
              <w:t>240</w:t>
            </w:r>
          </w:p>
        </w:tc>
      </w:tr>
      <w:tr w:rsidR="004327CD" w:rsidRPr="004327CD" w14:paraId="325A33F2" w14:textId="77777777" w:rsidTr="004327CD">
        <w:trPr>
          <w:trHeight w:val="320"/>
          <w:jc w:val="center"/>
        </w:trPr>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210B61A" w14:textId="77777777" w:rsidR="004327CD" w:rsidRPr="004327CD" w:rsidRDefault="004327CD" w:rsidP="004327CD">
            <w:pPr>
              <w:jc w:val="center"/>
              <w:rPr>
                <w:lang w:val="en-US"/>
              </w:rPr>
            </w:pPr>
            <w:r w:rsidRPr="004327CD">
              <w:rPr>
                <w:lang w:val="en-US"/>
              </w:rPr>
              <w:t>Msg4 ACK (PUCCH)</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626CAC7" w14:textId="77777777" w:rsidR="004327CD" w:rsidRPr="004327CD" w:rsidRDefault="004327CD" w:rsidP="004327CD">
            <w:pPr>
              <w:jc w:val="center"/>
              <w:rPr>
                <w:lang w:val="en-US"/>
              </w:rPr>
            </w:pPr>
            <w:r w:rsidRPr="004327CD">
              <w:rPr>
                <w:lang w:val="en-US"/>
              </w:rPr>
              <w:t>210</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93E0B22" w14:textId="77777777" w:rsidR="004327CD" w:rsidRPr="004327CD" w:rsidRDefault="004327CD" w:rsidP="004327CD">
            <w:pPr>
              <w:jc w:val="center"/>
              <w:rPr>
                <w:lang w:val="en-US"/>
              </w:rPr>
            </w:pPr>
            <w:r w:rsidRPr="004327CD">
              <w:rPr>
                <w:lang w:val="en-US"/>
              </w:rPr>
              <w:t>1</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C3E0532" w14:textId="77777777" w:rsidR="004327CD" w:rsidRPr="004327CD" w:rsidRDefault="004327CD" w:rsidP="004327CD">
            <w:pPr>
              <w:jc w:val="center"/>
              <w:rPr>
                <w:lang w:val="en-US"/>
              </w:rPr>
            </w:pPr>
            <w:r w:rsidRPr="004327CD">
              <w:rPr>
                <w:lang w:val="en-US"/>
              </w:rPr>
              <w:t>210</w:t>
            </w:r>
          </w:p>
        </w:tc>
      </w:tr>
      <w:tr w:rsidR="004327CD" w:rsidRPr="004327CD" w14:paraId="1AF68F17" w14:textId="77777777" w:rsidTr="004327CD">
        <w:trPr>
          <w:trHeight w:val="349"/>
          <w:jc w:val="center"/>
        </w:trPr>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878A27" w14:textId="77777777" w:rsidR="004327CD" w:rsidRPr="004327CD" w:rsidRDefault="004327CD" w:rsidP="004327CD">
            <w:pPr>
              <w:jc w:val="center"/>
              <w:rPr>
                <w:lang w:val="en-US"/>
              </w:rPr>
            </w:pPr>
            <w:r w:rsidRPr="004327CD">
              <w:rPr>
                <w:lang w:val="en-US"/>
              </w:rPr>
              <w:t>RRC release (PDCCH+PDSCH)</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FCBDFB1" w14:textId="77777777" w:rsidR="004327CD" w:rsidRPr="004327CD" w:rsidRDefault="004327CD" w:rsidP="004327CD">
            <w:pPr>
              <w:jc w:val="center"/>
              <w:rPr>
                <w:lang w:val="en-US"/>
              </w:rPr>
            </w:pPr>
            <w:r w:rsidRPr="004327CD">
              <w:rPr>
                <w:lang w:val="en-US"/>
              </w:rPr>
              <w:t>280</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B518E38" w14:textId="77777777" w:rsidR="004327CD" w:rsidRPr="004327CD" w:rsidRDefault="004327CD" w:rsidP="004327CD">
            <w:pPr>
              <w:jc w:val="center"/>
              <w:rPr>
                <w:lang w:val="en-US"/>
              </w:rPr>
            </w:pPr>
            <w:r w:rsidRPr="004327CD">
              <w:rPr>
                <w:lang w:val="en-US"/>
              </w:rPr>
              <w:t>2</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2CA038B" w14:textId="77777777" w:rsidR="004327CD" w:rsidRPr="004327CD" w:rsidRDefault="004327CD" w:rsidP="004327CD">
            <w:pPr>
              <w:jc w:val="center"/>
              <w:rPr>
                <w:lang w:val="en-US"/>
              </w:rPr>
            </w:pPr>
            <w:r w:rsidRPr="004327CD">
              <w:rPr>
                <w:lang w:val="en-US"/>
              </w:rPr>
              <w:t>560</w:t>
            </w:r>
          </w:p>
        </w:tc>
      </w:tr>
      <w:tr w:rsidR="004327CD" w:rsidRPr="004327CD" w14:paraId="367EC39C" w14:textId="77777777" w:rsidTr="004327CD">
        <w:trPr>
          <w:trHeight w:val="164"/>
          <w:jc w:val="center"/>
        </w:trPr>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FDC238B" w14:textId="77777777" w:rsidR="004327CD" w:rsidRPr="004327CD" w:rsidRDefault="004327CD" w:rsidP="004327CD">
            <w:pPr>
              <w:jc w:val="center"/>
              <w:rPr>
                <w:lang w:val="en-US"/>
              </w:rPr>
            </w:pPr>
            <w:r w:rsidRPr="004327CD">
              <w:rPr>
                <w:lang w:val="en-US"/>
              </w:rPr>
              <w:t>Micro sleep</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4C9990" w14:textId="77777777" w:rsidR="004327CD" w:rsidRPr="004327CD" w:rsidRDefault="004327CD" w:rsidP="004327CD">
            <w:pPr>
              <w:jc w:val="center"/>
              <w:rPr>
                <w:lang w:val="en-US"/>
              </w:rPr>
            </w:pPr>
            <w:r w:rsidRPr="004327CD">
              <w:rPr>
                <w:lang w:val="en-US"/>
              </w:rPr>
              <w:t>45</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ABEBC7" w14:textId="77777777" w:rsidR="004327CD" w:rsidRPr="004327CD" w:rsidRDefault="004327CD" w:rsidP="004327CD">
            <w:pPr>
              <w:jc w:val="center"/>
              <w:rPr>
                <w:lang w:val="en-US"/>
              </w:rPr>
            </w:pPr>
            <w:r w:rsidRPr="004327CD">
              <w:rPr>
                <w:lang w:val="en-US"/>
              </w:rPr>
              <w:t>24</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280E930" w14:textId="77777777" w:rsidR="004327CD" w:rsidRPr="004327CD" w:rsidRDefault="004327CD" w:rsidP="004327CD">
            <w:pPr>
              <w:jc w:val="center"/>
              <w:rPr>
                <w:lang w:val="en-US"/>
              </w:rPr>
            </w:pPr>
            <w:r w:rsidRPr="004327CD">
              <w:rPr>
                <w:lang w:val="en-US"/>
              </w:rPr>
              <w:t>1089</w:t>
            </w:r>
          </w:p>
        </w:tc>
      </w:tr>
      <w:tr w:rsidR="004327CD" w:rsidRPr="004327CD" w14:paraId="51CBF94D" w14:textId="77777777" w:rsidTr="008D38C4">
        <w:trPr>
          <w:trHeight w:val="31"/>
          <w:jc w:val="center"/>
        </w:trPr>
        <w:tc>
          <w:tcPr>
            <w:tcW w:w="7380" w:type="dxa"/>
            <w:gridSpan w:val="3"/>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8230419" w14:textId="582F6E89" w:rsidR="004327CD" w:rsidRPr="004327CD" w:rsidRDefault="004327CD" w:rsidP="004327CD">
            <w:pPr>
              <w:jc w:val="center"/>
              <w:rPr>
                <w:lang w:val="en-US"/>
              </w:rPr>
            </w:pPr>
            <w:r w:rsidRPr="004327CD">
              <w:rPr>
                <w:lang w:val="en-US"/>
              </w:rPr>
              <w:t>Total Power Units</w:t>
            </w:r>
          </w:p>
        </w:tc>
        <w:tc>
          <w:tcPr>
            <w:tcW w:w="24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261176A" w14:textId="77777777" w:rsidR="004327CD" w:rsidRPr="004327CD" w:rsidRDefault="004327CD" w:rsidP="004327CD">
            <w:pPr>
              <w:jc w:val="center"/>
              <w:rPr>
                <w:lang w:val="en-US"/>
              </w:rPr>
            </w:pPr>
            <w:r w:rsidRPr="004327CD">
              <w:rPr>
                <w:b/>
                <w:bCs/>
                <w:lang w:val="en-US"/>
              </w:rPr>
              <w:t>4320</w:t>
            </w:r>
          </w:p>
        </w:tc>
      </w:tr>
    </w:tbl>
    <w:p w14:paraId="0EF82AF8" w14:textId="292729C7" w:rsidR="00A15F64" w:rsidRDefault="00A15F64" w:rsidP="00A15F64"/>
    <w:p w14:paraId="627695FE" w14:textId="79B97C86" w:rsidR="00CF0ADD" w:rsidRPr="006D1C88" w:rsidRDefault="00CF0ADD" w:rsidP="00A15F64">
      <w:pPr>
        <w:rPr>
          <w:b/>
          <w:bCs/>
          <w:i/>
          <w:iCs/>
          <w:sz w:val="24"/>
          <w:szCs w:val="24"/>
        </w:rPr>
      </w:pPr>
      <w:r w:rsidRPr="00736688">
        <w:rPr>
          <w:b/>
          <w:bCs/>
          <w:i/>
          <w:iCs/>
          <w:sz w:val="24"/>
          <w:szCs w:val="24"/>
        </w:rPr>
        <w:t xml:space="preserve">Observation 1: For UL-only, or DL+UL Positioning, </w:t>
      </w:r>
      <w:r w:rsidR="005D47D3" w:rsidRPr="00736688">
        <w:rPr>
          <w:b/>
          <w:bCs/>
          <w:i/>
          <w:iCs/>
          <w:sz w:val="24"/>
          <w:szCs w:val="24"/>
        </w:rPr>
        <w:t>RA-SDT may correspond to a procedure requiring between 4320 to 13190 power units depending on the</w:t>
      </w:r>
      <w:r w:rsidR="00736688" w:rsidRPr="00736688">
        <w:rPr>
          <w:b/>
          <w:bCs/>
          <w:i/>
          <w:iCs/>
          <w:sz w:val="24"/>
          <w:szCs w:val="24"/>
        </w:rPr>
        <w:t xml:space="preserve"> delays involved in the overall </w:t>
      </w:r>
      <w:proofErr w:type="spellStart"/>
      <w:r w:rsidR="00736688" w:rsidRPr="00736688">
        <w:rPr>
          <w:b/>
          <w:bCs/>
          <w:i/>
          <w:iCs/>
          <w:sz w:val="24"/>
          <w:szCs w:val="24"/>
        </w:rPr>
        <w:t>signaling</w:t>
      </w:r>
      <w:proofErr w:type="spellEnd"/>
      <w:r w:rsidR="00736688" w:rsidRPr="00736688">
        <w:rPr>
          <w:b/>
          <w:bCs/>
          <w:i/>
          <w:iCs/>
          <w:sz w:val="24"/>
          <w:szCs w:val="24"/>
        </w:rPr>
        <w:t xml:space="preserve"> UE&lt;-&gt;NG RAN&lt;-&gt;LMF. </w:t>
      </w:r>
    </w:p>
    <w:p w14:paraId="7D14904C" w14:textId="6C72275E" w:rsidR="00026934" w:rsidRDefault="00026934" w:rsidP="00026934">
      <w:pPr>
        <w:pStyle w:val="Heading2"/>
        <w:numPr>
          <w:ilvl w:val="1"/>
          <w:numId w:val="5"/>
        </w:numPr>
      </w:pPr>
      <w:r>
        <w:t>DL-only Positioning without reporting (UE-based)</w:t>
      </w:r>
    </w:p>
    <w:p w14:paraId="25D26011" w14:textId="781BBA5A" w:rsidR="00576508" w:rsidRDefault="00576508" w:rsidP="00576508">
      <w:pPr>
        <w:rPr>
          <w:sz w:val="24"/>
          <w:szCs w:val="24"/>
        </w:rPr>
      </w:pPr>
      <w:r w:rsidRPr="00A56947">
        <w:rPr>
          <w:sz w:val="24"/>
          <w:szCs w:val="24"/>
        </w:rPr>
        <w:t>For the case DL-only positioning where the location is needed at the UE (</w:t>
      </w:r>
      <w:proofErr w:type="gramStart"/>
      <w:r w:rsidRPr="00A56947">
        <w:rPr>
          <w:sz w:val="24"/>
          <w:szCs w:val="24"/>
        </w:rPr>
        <w:t>e.g.</w:t>
      </w:r>
      <w:proofErr w:type="gramEnd"/>
      <w:r w:rsidRPr="00A56947">
        <w:rPr>
          <w:sz w:val="24"/>
          <w:szCs w:val="24"/>
        </w:rPr>
        <w:t xml:space="preserve"> UE-based)</w:t>
      </w:r>
      <w:r w:rsidR="00A56947" w:rsidRPr="00A56947">
        <w:rPr>
          <w:sz w:val="24"/>
          <w:szCs w:val="24"/>
        </w:rPr>
        <w:t>, there is no need to include in the power consumption analysis a powe</w:t>
      </w:r>
      <w:r w:rsidR="0086583C">
        <w:rPr>
          <w:sz w:val="24"/>
          <w:szCs w:val="24"/>
        </w:rPr>
        <w:t>r</w:t>
      </w:r>
      <w:r w:rsidR="00A56947" w:rsidRPr="00A56947">
        <w:rPr>
          <w:sz w:val="24"/>
          <w:szCs w:val="24"/>
        </w:rPr>
        <w:t xml:space="preserve"> component related to the reporting of the location report. </w:t>
      </w:r>
    </w:p>
    <w:p w14:paraId="5AC9198A" w14:textId="0253CB3C" w:rsidR="00160443" w:rsidRDefault="00160443" w:rsidP="00160443">
      <w:pPr>
        <w:jc w:val="center"/>
        <w:rPr>
          <w:sz w:val="24"/>
          <w:szCs w:val="24"/>
        </w:rPr>
      </w:pPr>
      <w:r>
        <w:rPr>
          <w:noProof/>
        </w:rPr>
        <w:drawing>
          <wp:inline distT="0" distB="0" distL="0" distR="0" wp14:anchorId="2FA9C80A" wp14:editId="51B03773">
            <wp:extent cx="4173091" cy="1103176"/>
            <wp:effectExtent l="0" t="0" r="0" b="1905"/>
            <wp:docPr id="28" name="Picture 28" descr="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r chart&#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2140" cy="1110855"/>
                    </a:xfrm>
                    <a:prstGeom prst="rect">
                      <a:avLst/>
                    </a:prstGeom>
                    <a:noFill/>
                    <a:ln>
                      <a:noFill/>
                    </a:ln>
                  </pic:spPr>
                </pic:pic>
              </a:graphicData>
            </a:graphic>
          </wp:inline>
        </w:drawing>
      </w:r>
    </w:p>
    <w:p w14:paraId="317A859C" w14:textId="0BD8BFC6" w:rsidR="00EA2449" w:rsidRDefault="00EA2449" w:rsidP="00EA2449">
      <w:pPr>
        <w:rPr>
          <w:sz w:val="24"/>
          <w:szCs w:val="24"/>
        </w:rPr>
      </w:pPr>
      <w:r>
        <w:rPr>
          <w:sz w:val="24"/>
          <w:szCs w:val="24"/>
        </w:rPr>
        <w:t xml:space="preserve">Based on the above, and the </w:t>
      </w:r>
      <w:r w:rsidR="000E3101">
        <w:rPr>
          <w:sz w:val="24"/>
          <w:szCs w:val="24"/>
        </w:rPr>
        <w:t xml:space="preserve">previous agreements on the channels to include (shown below), we provide the tables shown in Sections 2.2.1-2.2.3. </w:t>
      </w:r>
    </w:p>
    <w:tbl>
      <w:tblPr>
        <w:tblW w:w="9220" w:type="dxa"/>
        <w:tblCellMar>
          <w:left w:w="0" w:type="dxa"/>
          <w:right w:w="0" w:type="dxa"/>
        </w:tblCellMar>
        <w:tblLook w:val="0420" w:firstRow="1" w:lastRow="0" w:firstColumn="0" w:lastColumn="0" w:noHBand="0" w:noVBand="1"/>
      </w:tblPr>
      <w:tblGrid>
        <w:gridCol w:w="9220"/>
      </w:tblGrid>
      <w:tr w:rsidR="000E3101" w:rsidRPr="000E3101" w14:paraId="44B8FD9A" w14:textId="77777777" w:rsidTr="000E3101">
        <w:trPr>
          <w:trHeight w:val="23"/>
        </w:trPr>
        <w:tc>
          <w:tcPr>
            <w:tcW w:w="92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6B6FA9B" w14:textId="77777777" w:rsidR="000E3101" w:rsidRPr="000E3101" w:rsidRDefault="000E3101" w:rsidP="000E3101">
            <w:pPr>
              <w:spacing w:after="0"/>
              <w:rPr>
                <w:sz w:val="24"/>
                <w:szCs w:val="24"/>
                <w:lang w:val="en-US"/>
              </w:rPr>
            </w:pPr>
            <w:r w:rsidRPr="000E3101">
              <w:rPr>
                <w:b/>
                <w:bCs/>
                <w:color w:val="FFFFFF" w:themeColor="background1"/>
                <w:sz w:val="24"/>
                <w:szCs w:val="24"/>
              </w:rPr>
              <w:t>DL positioning</w:t>
            </w:r>
          </w:p>
        </w:tc>
      </w:tr>
      <w:tr w:rsidR="000E3101" w:rsidRPr="000E3101" w14:paraId="7B4B3573" w14:textId="77777777" w:rsidTr="000E3101">
        <w:trPr>
          <w:trHeight w:val="2163"/>
        </w:trPr>
        <w:tc>
          <w:tcPr>
            <w:tcW w:w="92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7E5C900" w14:textId="77777777" w:rsidR="000E3101" w:rsidRPr="000E3101" w:rsidRDefault="000E3101" w:rsidP="000E3101">
            <w:pPr>
              <w:numPr>
                <w:ilvl w:val="0"/>
                <w:numId w:val="29"/>
              </w:numPr>
              <w:spacing w:after="0"/>
              <w:rPr>
                <w:sz w:val="24"/>
                <w:szCs w:val="24"/>
                <w:lang w:val="en-US"/>
              </w:rPr>
            </w:pPr>
            <w:r w:rsidRPr="000E3101">
              <w:rPr>
                <w:sz w:val="24"/>
                <w:szCs w:val="24"/>
              </w:rPr>
              <w:t xml:space="preserve">For the SSB proc. with 2 </w:t>
            </w:r>
            <w:proofErr w:type="spellStart"/>
            <w:r w:rsidRPr="000E3101">
              <w:rPr>
                <w:sz w:val="24"/>
                <w:szCs w:val="24"/>
              </w:rPr>
              <w:t>ms</w:t>
            </w:r>
            <w:proofErr w:type="spellEnd"/>
            <w:r w:rsidRPr="000E3101">
              <w:rPr>
                <w:sz w:val="24"/>
                <w:szCs w:val="24"/>
              </w:rPr>
              <w:t xml:space="preserve"> duration and the periodicity of I-DRX </w:t>
            </w:r>
            <w:proofErr w:type="gramStart"/>
            <w:r w:rsidRPr="000E3101">
              <w:rPr>
                <w:sz w:val="24"/>
                <w:szCs w:val="24"/>
              </w:rPr>
              <w:t>cycle;</w:t>
            </w:r>
            <w:proofErr w:type="gramEnd"/>
          </w:p>
          <w:p w14:paraId="155CC67E" w14:textId="77777777" w:rsidR="000E3101" w:rsidRPr="000E3101" w:rsidRDefault="000E3101" w:rsidP="000E3101">
            <w:pPr>
              <w:numPr>
                <w:ilvl w:val="0"/>
                <w:numId w:val="29"/>
              </w:numPr>
              <w:spacing w:after="0"/>
              <w:rPr>
                <w:sz w:val="24"/>
                <w:szCs w:val="24"/>
                <w:lang w:val="en-US"/>
              </w:rPr>
            </w:pPr>
            <w:r w:rsidRPr="000E3101">
              <w:rPr>
                <w:sz w:val="24"/>
                <w:szCs w:val="24"/>
              </w:rPr>
              <w:t xml:space="preserve">Paging with 2 </w:t>
            </w:r>
            <w:proofErr w:type="spellStart"/>
            <w:r w:rsidRPr="000E3101">
              <w:rPr>
                <w:sz w:val="24"/>
                <w:szCs w:val="24"/>
              </w:rPr>
              <w:t>ms</w:t>
            </w:r>
            <w:proofErr w:type="spellEnd"/>
            <w:r w:rsidRPr="000E3101">
              <w:rPr>
                <w:sz w:val="24"/>
                <w:szCs w:val="24"/>
              </w:rPr>
              <w:t xml:space="preserve"> duration, the periodicity of I-DRX cycle, and group paging rate of </w:t>
            </w:r>
            <w:proofErr w:type="gramStart"/>
            <w:r w:rsidRPr="000E3101">
              <w:rPr>
                <w:sz w:val="24"/>
                <w:szCs w:val="24"/>
              </w:rPr>
              <w:t>10%;</w:t>
            </w:r>
            <w:proofErr w:type="gramEnd"/>
          </w:p>
          <w:p w14:paraId="233779CF" w14:textId="77777777" w:rsidR="000E3101" w:rsidRPr="000E3101" w:rsidRDefault="000E3101" w:rsidP="000E3101">
            <w:pPr>
              <w:numPr>
                <w:ilvl w:val="0"/>
                <w:numId w:val="29"/>
              </w:numPr>
              <w:spacing w:after="0"/>
              <w:rPr>
                <w:sz w:val="24"/>
                <w:szCs w:val="24"/>
                <w:lang w:val="en-US"/>
              </w:rPr>
            </w:pPr>
            <w:r w:rsidRPr="000E3101">
              <w:rPr>
                <w:sz w:val="24"/>
                <w:szCs w:val="24"/>
              </w:rPr>
              <w:t xml:space="preserve">DL PRS measurement with 0.5 </w:t>
            </w:r>
            <w:proofErr w:type="spellStart"/>
            <w:r w:rsidRPr="000E3101">
              <w:rPr>
                <w:sz w:val="24"/>
                <w:szCs w:val="24"/>
              </w:rPr>
              <w:t>ms</w:t>
            </w:r>
            <w:proofErr w:type="spellEnd"/>
            <w:r w:rsidRPr="000E3101">
              <w:rPr>
                <w:sz w:val="24"/>
                <w:szCs w:val="24"/>
              </w:rPr>
              <w:t xml:space="preserve"> </w:t>
            </w:r>
            <w:proofErr w:type="gramStart"/>
            <w:r w:rsidRPr="000E3101">
              <w:rPr>
                <w:sz w:val="24"/>
                <w:szCs w:val="24"/>
              </w:rPr>
              <w:t>duration;</w:t>
            </w:r>
            <w:proofErr w:type="gramEnd"/>
          </w:p>
          <w:p w14:paraId="2248D038" w14:textId="77777777" w:rsidR="000E3101" w:rsidRPr="000E3101" w:rsidRDefault="000E3101" w:rsidP="000E3101">
            <w:pPr>
              <w:numPr>
                <w:ilvl w:val="0"/>
                <w:numId w:val="29"/>
              </w:numPr>
              <w:spacing w:after="0"/>
              <w:rPr>
                <w:sz w:val="24"/>
                <w:szCs w:val="24"/>
                <w:lang w:val="en-US"/>
              </w:rPr>
            </w:pPr>
            <w:r w:rsidRPr="000E3101">
              <w:rPr>
                <w:sz w:val="24"/>
                <w:szCs w:val="24"/>
              </w:rPr>
              <w:t xml:space="preserve">1 Number of </w:t>
            </w:r>
            <w:proofErr w:type="gramStart"/>
            <w:r w:rsidRPr="000E3101">
              <w:rPr>
                <w:sz w:val="24"/>
                <w:szCs w:val="24"/>
              </w:rPr>
              <w:t>PFL;</w:t>
            </w:r>
            <w:proofErr w:type="gramEnd"/>
          </w:p>
          <w:p w14:paraId="5E68BBE6" w14:textId="77777777" w:rsidR="000E3101" w:rsidRPr="000E3101" w:rsidRDefault="000E3101" w:rsidP="000E3101">
            <w:pPr>
              <w:numPr>
                <w:ilvl w:val="0"/>
                <w:numId w:val="29"/>
              </w:numPr>
              <w:spacing w:after="0"/>
              <w:rPr>
                <w:sz w:val="24"/>
                <w:szCs w:val="24"/>
                <w:lang w:val="en-US"/>
              </w:rPr>
            </w:pPr>
            <w:r w:rsidRPr="000E3101">
              <w:rPr>
                <w:sz w:val="24"/>
                <w:szCs w:val="24"/>
              </w:rPr>
              <w:t xml:space="preserve">8 DL PRS resources per slot are </w:t>
            </w:r>
            <w:proofErr w:type="gramStart"/>
            <w:r w:rsidRPr="000E3101">
              <w:rPr>
                <w:sz w:val="24"/>
                <w:szCs w:val="24"/>
              </w:rPr>
              <w:t>measured;</w:t>
            </w:r>
            <w:proofErr w:type="gramEnd"/>
          </w:p>
          <w:p w14:paraId="72FD524C" w14:textId="77777777" w:rsidR="000E3101" w:rsidRPr="000E3101" w:rsidRDefault="000E3101" w:rsidP="000E3101">
            <w:pPr>
              <w:numPr>
                <w:ilvl w:val="0"/>
                <w:numId w:val="29"/>
              </w:numPr>
              <w:spacing w:after="0"/>
              <w:rPr>
                <w:sz w:val="24"/>
                <w:szCs w:val="24"/>
                <w:lang w:val="en-US"/>
              </w:rPr>
            </w:pPr>
            <w:r w:rsidRPr="000E3101">
              <w:rPr>
                <w:sz w:val="24"/>
                <w:szCs w:val="24"/>
              </w:rPr>
              <w:t>DL PRS instance of smaller than or equal to 1 slot duration;</w:t>
            </w:r>
          </w:p>
        </w:tc>
      </w:tr>
    </w:tbl>
    <w:p w14:paraId="57007D45" w14:textId="77777777" w:rsidR="000E3101" w:rsidRPr="000E3101" w:rsidRDefault="000E3101" w:rsidP="00EA2449">
      <w:pPr>
        <w:rPr>
          <w:sz w:val="24"/>
          <w:szCs w:val="24"/>
          <w:lang w:val="en-US"/>
        </w:rPr>
      </w:pPr>
    </w:p>
    <w:p w14:paraId="7ACEF0EF" w14:textId="7DF286EC" w:rsidR="00960200" w:rsidRDefault="00160443" w:rsidP="00160443">
      <w:pPr>
        <w:pStyle w:val="Heading5"/>
      </w:pPr>
      <w:r>
        <w:t xml:space="preserve">2.2.1 </w:t>
      </w:r>
      <w:r w:rsidR="00397C38" w:rsidRPr="000E7FCD">
        <w:t>PRS/SRS every N=1 I-DRX cycles with 1.28 sec</w:t>
      </w:r>
    </w:p>
    <w:tbl>
      <w:tblPr>
        <w:tblW w:w="9460" w:type="dxa"/>
        <w:jc w:val="center"/>
        <w:tblCellMar>
          <w:left w:w="0" w:type="dxa"/>
          <w:right w:w="0" w:type="dxa"/>
        </w:tblCellMar>
        <w:tblLook w:val="0600" w:firstRow="0" w:lastRow="0" w:firstColumn="0" w:lastColumn="0" w:noHBand="1" w:noVBand="1"/>
      </w:tblPr>
      <w:tblGrid>
        <w:gridCol w:w="2365"/>
        <w:gridCol w:w="2365"/>
        <w:gridCol w:w="2365"/>
        <w:gridCol w:w="2365"/>
      </w:tblGrid>
      <w:tr w:rsidR="007D0834" w:rsidRPr="00960200" w14:paraId="5C119375" w14:textId="77777777" w:rsidTr="007D0834">
        <w:trPr>
          <w:trHeight w:val="559"/>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36CB0D6" w14:textId="77777777" w:rsidR="007D0834" w:rsidRPr="00960200" w:rsidRDefault="007D0834" w:rsidP="007D0834">
            <w:pPr>
              <w:jc w:val="center"/>
              <w:rPr>
                <w:lang w:val="en-US"/>
              </w:rPr>
            </w:pPr>
            <w:r w:rsidRPr="00960200">
              <w:rPr>
                <w:b/>
                <w:bCs/>
                <w:lang w:val="en-US"/>
              </w:rPr>
              <w:t>UE-Assisted DL Positioning</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C8FD9A" w14:textId="640F1F2E" w:rsidR="007D0834" w:rsidRPr="00960200" w:rsidRDefault="007D0834" w:rsidP="007D0834">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8B5BA29" w14:textId="3D3E0DA0" w:rsidR="007D0834" w:rsidRPr="00960200" w:rsidRDefault="007D0834" w:rsidP="007D0834">
            <w:pPr>
              <w:jc w:val="center"/>
              <w:rPr>
                <w:lang w:val="en-US"/>
              </w:rPr>
            </w:pPr>
            <w:r w:rsidRPr="00CF0ADD">
              <w:rPr>
                <w:b/>
                <w:bCs/>
                <w:lang w:val="en-US"/>
              </w:rPr>
              <w:t>Number of slots</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EB3A018" w14:textId="04757117" w:rsidR="007D0834" w:rsidRPr="00960200" w:rsidRDefault="007D0834" w:rsidP="007D0834">
            <w:pPr>
              <w:jc w:val="center"/>
              <w:rPr>
                <w:lang w:val="en-US"/>
              </w:rPr>
            </w:pPr>
            <w:r>
              <w:rPr>
                <w:b/>
                <w:bCs/>
                <w:lang w:val="en-US"/>
              </w:rPr>
              <w:t xml:space="preserve">Power </w:t>
            </w:r>
            <w:r w:rsidRPr="00CF0ADD">
              <w:rPr>
                <w:b/>
                <w:bCs/>
                <w:lang w:val="en-US"/>
              </w:rPr>
              <w:t>Units</w:t>
            </w:r>
          </w:p>
        </w:tc>
      </w:tr>
      <w:tr w:rsidR="00960200" w:rsidRPr="00960200" w14:paraId="523ECA45" w14:textId="77777777" w:rsidTr="007D0834">
        <w:trPr>
          <w:trHeight w:val="559"/>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952C812" w14:textId="77777777" w:rsidR="00960200" w:rsidRPr="00960200" w:rsidRDefault="00960200" w:rsidP="00960200">
            <w:pPr>
              <w:jc w:val="center"/>
              <w:rPr>
                <w:lang w:val="en-US"/>
              </w:rPr>
            </w:pPr>
            <w:r w:rsidRPr="00960200">
              <w:rPr>
                <w:lang w:val="en-US"/>
              </w:rPr>
              <w:t xml:space="preserve">Paging Occasion (2 </w:t>
            </w:r>
            <w:proofErr w:type="spellStart"/>
            <w:r w:rsidRPr="00960200">
              <w:rPr>
                <w:lang w:val="en-US"/>
              </w:rPr>
              <w:t>ms</w:t>
            </w:r>
            <w:proofErr w:type="spellEnd"/>
            <w:r w:rsidRPr="00960200">
              <w:rPr>
                <w:lang w:val="en-US"/>
              </w:rPr>
              <w: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D228D6" w14:textId="77777777" w:rsidR="00960200" w:rsidRPr="00960200" w:rsidRDefault="00960200" w:rsidP="00960200">
            <w:pPr>
              <w:jc w:val="center"/>
              <w:rPr>
                <w:lang w:val="en-US"/>
              </w:rPr>
            </w:pPr>
            <w:r w:rsidRPr="00960200">
              <w:rPr>
                <w:lang w:val="en-US"/>
              </w:rPr>
              <w:t>57</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7592D5" w14:textId="77777777" w:rsidR="00960200" w:rsidRPr="00960200" w:rsidRDefault="00960200" w:rsidP="00960200">
            <w:pPr>
              <w:jc w:val="center"/>
              <w:rPr>
                <w:lang w:val="en-US"/>
              </w:rPr>
            </w:pPr>
            <w:r w:rsidRPr="00960200">
              <w:rPr>
                <w:lang w:val="en-US"/>
              </w:rPr>
              <w:t>4</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D8E96E0" w14:textId="77777777" w:rsidR="00960200" w:rsidRPr="00960200" w:rsidRDefault="00960200" w:rsidP="00960200">
            <w:pPr>
              <w:jc w:val="center"/>
              <w:rPr>
                <w:lang w:val="en-US"/>
              </w:rPr>
            </w:pPr>
            <w:r w:rsidRPr="00960200">
              <w:rPr>
                <w:lang w:val="en-US"/>
              </w:rPr>
              <w:t>228</w:t>
            </w:r>
          </w:p>
        </w:tc>
      </w:tr>
      <w:tr w:rsidR="00960200" w:rsidRPr="00960200" w14:paraId="62465090" w14:textId="77777777" w:rsidTr="007D0834">
        <w:trPr>
          <w:trHeight w:val="288"/>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DE28A10" w14:textId="77777777" w:rsidR="00960200" w:rsidRPr="00960200" w:rsidRDefault="00960200" w:rsidP="00960200">
            <w:pPr>
              <w:jc w:val="center"/>
              <w:rPr>
                <w:lang w:val="en-US"/>
              </w:rPr>
            </w:pPr>
            <w:r w:rsidRPr="00960200">
              <w:rPr>
                <w:lang w:val="en-US"/>
              </w:rPr>
              <w:t xml:space="preserve">SSB serv. cell (2 </w:t>
            </w:r>
            <w:proofErr w:type="spellStart"/>
            <w:r w:rsidRPr="00960200">
              <w:rPr>
                <w:lang w:val="en-US"/>
              </w:rPr>
              <w:t>ms</w:t>
            </w:r>
            <w:proofErr w:type="spellEnd"/>
            <w:r w:rsidRPr="00960200">
              <w:rPr>
                <w:lang w:val="en-US"/>
              </w:rPr>
              <w: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D76F38" w14:textId="77777777" w:rsidR="00960200" w:rsidRPr="00960200" w:rsidRDefault="00960200" w:rsidP="00960200">
            <w:pPr>
              <w:jc w:val="center"/>
              <w:rPr>
                <w:lang w:val="en-US"/>
              </w:rPr>
            </w:pPr>
            <w:r w:rsidRPr="00960200">
              <w:rPr>
                <w:lang w:val="en-US"/>
              </w:rPr>
              <w:t>50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D25DEF" w14:textId="77777777" w:rsidR="00960200" w:rsidRPr="00960200" w:rsidRDefault="00960200" w:rsidP="00960200">
            <w:pPr>
              <w:jc w:val="center"/>
              <w:rPr>
                <w:lang w:val="en-US"/>
              </w:rPr>
            </w:pPr>
            <w:r w:rsidRPr="00960200">
              <w:rPr>
                <w:lang w:val="en-US"/>
              </w:rPr>
              <w:t>4</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E6A6234" w14:textId="77777777" w:rsidR="00960200" w:rsidRPr="00960200" w:rsidRDefault="00960200" w:rsidP="00960200">
            <w:pPr>
              <w:jc w:val="center"/>
              <w:rPr>
                <w:lang w:val="en-US"/>
              </w:rPr>
            </w:pPr>
            <w:r w:rsidRPr="00960200">
              <w:rPr>
                <w:lang w:val="en-US"/>
              </w:rPr>
              <w:t>200</w:t>
            </w:r>
          </w:p>
        </w:tc>
      </w:tr>
      <w:tr w:rsidR="00960200" w:rsidRPr="00960200" w14:paraId="5BA18FDB" w14:textId="77777777" w:rsidTr="007D0834">
        <w:trPr>
          <w:trHeight w:val="288"/>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E8D7ED4" w14:textId="77777777" w:rsidR="00960200" w:rsidRPr="00960200" w:rsidRDefault="00960200" w:rsidP="00960200">
            <w:pPr>
              <w:jc w:val="center"/>
              <w:rPr>
                <w:lang w:val="en-US"/>
              </w:rPr>
            </w:pPr>
            <w:r w:rsidRPr="00960200">
              <w:rPr>
                <w:lang w:val="en-US"/>
              </w:rPr>
              <w:t xml:space="preserve">Light sleep (8 </w:t>
            </w:r>
            <w:proofErr w:type="spellStart"/>
            <w:r w:rsidRPr="00960200">
              <w:rPr>
                <w:lang w:val="en-US"/>
              </w:rPr>
              <w:t>ms</w:t>
            </w:r>
            <w:proofErr w:type="spellEnd"/>
            <w:r w:rsidRPr="00960200">
              <w:rPr>
                <w:lang w:val="en-US"/>
              </w:rPr>
              <w: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5474EAD" w14:textId="77777777" w:rsidR="00960200" w:rsidRPr="00960200" w:rsidRDefault="00960200" w:rsidP="00960200">
            <w:pPr>
              <w:jc w:val="center"/>
              <w:rPr>
                <w:lang w:val="en-US"/>
              </w:rPr>
            </w:pPr>
            <w:r w:rsidRPr="00960200">
              <w:rPr>
                <w:lang w:val="en-US"/>
              </w:rPr>
              <w:t>20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A21D83" w14:textId="77777777" w:rsidR="00960200" w:rsidRPr="00960200" w:rsidRDefault="00960200" w:rsidP="00960200">
            <w:pPr>
              <w:jc w:val="center"/>
              <w:rPr>
                <w:lang w:val="en-US"/>
              </w:rPr>
            </w:pPr>
            <w:r w:rsidRPr="00960200">
              <w:rPr>
                <w:lang w:val="en-US"/>
              </w:rPr>
              <w:t>16</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552FC31" w14:textId="77777777" w:rsidR="00960200" w:rsidRPr="00960200" w:rsidRDefault="00960200" w:rsidP="00960200">
            <w:pPr>
              <w:jc w:val="center"/>
              <w:rPr>
                <w:lang w:val="en-US"/>
              </w:rPr>
            </w:pPr>
            <w:r w:rsidRPr="00960200">
              <w:rPr>
                <w:lang w:val="en-US"/>
              </w:rPr>
              <w:t>320</w:t>
            </w:r>
          </w:p>
        </w:tc>
      </w:tr>
      <w:tr w:rsidR="00960200" w:rsidRPr="00960200" w14:paraId="36C34600" w14:textId="77777777" w:rsidTr="007D0834">
        <w:trPr>
          <w:trHeight w:val="559"/>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018BD44" w14:textId="77777777" w:rsidR="00960200" w:rsidRPr="00960200" w:rsidRDefault="00960200" w:rsidP="00960200">
            <w:pPr>
              <w:jc w:val="center"/>
              <w:rPr>
                <w:lang w:val="en-US"/>
              </w:rPr>
            </w:pPr>
            <w:r w:rsidRPr="00960200">
              <w:rPr>
                <w:lang w:val="en-US"/>
              </w:rPr>
              <w:t xml:space="preserve">PRS Instance (0.5 </w:t>
            </w:r>
            <w:proofErr w:type="spellStart"/>
            <w:r w:rsidRPr="00960200">
              <w:rPr>
                <w:lang w:val="en-US"/>
              </w:rPr>
              <w:t>ms</w:t>
            </w:r>
            <w:proofErr w:type="spellEnd"/>
            <w:r w:rsidRPr="00960200">
              <w:rPr>
                <w:lang w:val="en-US"/>
              </w:rPr>
              <w: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21CB72" w14:textId="77777777" w:rsidR="00960200" w:rsidRPr="00960200" w:rsidRDefault="00960200" w:rsidP="00960200">
            <w:pPr>
              <w:jc w:val="center"/>
              <w:rPr>
                <w:lang w:val="en-US"/>
              </w:rPr>
            </w:pPr>
            <w:r w:rsidRPr="00960200">
              <w:rPr>
                <w:lang w:val="en-US"/>
              </w:rPr>
              <w:t>120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B86A3EA" w14:textId="77777777" w:rsidR="00960200" w:rsidRPr="00960200" w:rsidRDefault="00960200" w:rsidP="00960200">
            <w:pPr>
              <w:jc w:val="center"/>
              <w:rPr>
                <w:lang w:val="en-US"/>
              </w:rPr>
            </w:pPr>
            <w:r w:rsidRPr="00960200">
              <w:rPr>
                <w:lang w:val="en-US"/>
              </w:rPr>
              <w:t>1</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4B1723" w14:textId="77777777" w:rsidR="00960200" w:rsidRPr="00960200" w:rsidRDefault="00960200" w:rsidP="00960200">
            <w:pPr>
              <w:jc w:val="center"/>
              <w:rPr>
                <w:lang w:val="en-US"/>
              </w:rPr>
            </w:pPr>
            <w:r w:rsidRPr="00960200">
              <w:rPr>
                <w:lang w:val="en-US"/>
              </w:rPr>
              <w:t>120</w:t>
            </w:r>
          </w:p>
        </w:tc>
      </w:tr>
      <w:tr w:rsidR="00960200" w:rsidRPr="00960200" w14:paraId="2D15BA3E" w14:textId="77777777" w:rsidTr="007D0834">
        <w:trPr>
          <w:trHeight w:val="288"/>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C612EE2" w14:textId="77777777" w:rsidR="00960200" w:rsidRPr="00960200" w:rsidRDefault="00960200" w:rsidP="00960200">
            <w:pPr>
              <w:jc w:val="center"/>
              <w:rPr>
                <w:lang w:val="en-US"/>
              </w:rPr>
            </w:pPr>
            <w:r w:rsidRPr="00960200">
              <w:rPr>
                <w:lang w:val="en-US"/>
              </w:rPr>
              <w:t>Deep sleep</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509FD8" w14:textId="77777777" w:rsidR="00960200" w:rsidRPr="00960200" w:rsidRDefault="00960200" w:rsidP="00960200">
            <w:pPr>
              <w:jc w:val="center"/>
              <w:rPr>
                <w:lang w:val="en-US"/>
              </w:rPr>
            </w:pPr>
            <w:r w:rsidRPr="00960200">
              <w:rPr>
                <w:lang w:val="en-US"/>
              </w:rPr>
              <w:t>1</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10F22B" w14:textId="77777777" w:rsidR="00960200" w:rsidRPr="00960200" w:rsidRDefault="00960200" w:rsidP="00960200">
            <w:pPr>
              <w:jc w:val="center"/>
              <w:rPr>
                <w:lang w:val="en-US"/>
              </w:rPr>
            </w:pPr>
            <w:r w:rsidRPr="00960200">
              <w:rPr>
                <w:lang w:val="en-US"/>
              </w:rPr>
              <w:t>2533</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4272726" w14:textId="77777777" w:rsidR="00960200" w:rsidRPr="00960200" w:rsidRDefault="00960200" w:rsidP="00960200">
            <w:pPr>
              <w:jc w:val="center"/>
              <w:rPr>
                <w:lang w:val="en-US"/>
              </w:rPr>
            </w:pPr>
            <w:r w:rsidRPr="00960200">
              <w:rPr>
                <w:lang w:val="en-US"/>
              </w:rPr>
              <w:t>2533</w:t>
            </w:r>
          </w:p>
        </w:tc>
      </w:tr>
      <w:tr w:rsidR="00960200" w:rsidRPr="00960200" w14:paraId="28E9C345" w14:textId="77777777" w:rsidTr="007D0834">
        <w:trPr>
          <w:trHeight w:val="288"/>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96A368" w14:textId="77777777" w:rsidR="00960200" w:rsidRPr="00960200" w:rsidRDefault="00960200" w:rsidP="00960200">
            <w:pPr>
              <w:jc w:val="center"/>
              <w:rPr>
                <w:lang w:val="en-US"/>
              </w:rPr>
            </w:pPr>
            <w:r w:rsidRPr="00960200">
              <w:rPr>
                <w:lang w:val="en-US"/>
              </w:rPr>
              <w:t>Deep State transit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F07A02D" w14:textId="77777777" w:rsidR="00960200" w:rsidRPr="00960200" w:rsidRDefault="00960200" w:rsidP="00960200">
            <w:pPr>
              <w:jc w:val="center"/>
              <w:rPr>
                <w:lang w:val="en-US"/>
              </w:rPr>
            </w:pPr>
            <w:r w:rsidRPr="00960200">
              <w:rPr>
                <w:lang w:val="en-US"/>
              </w:rPr>
              <w:t>450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298BE8F" w14:textId="77777777" w:rsidR="00960200" w:rsidRPr="00960200" w:rsidRDefault="00960200" w:rsidP="00960200">
            <w:pPr>
              <w:jc w:val="center"/>
              <w:rPr>
                <w:lang w:val="en-US"/>
              </w:rPr>
            </w:pPr>
            <w:r w:rsidRPr="00960200">
              <w:rPr>
                <w:lang w:val="en-US"/>
              </w:rPr>
              <w:t>3</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8D3301F" w14:textId="77777777" w:rsidR="00960200" w:rsidRPr="00960200" w:rsidRDefault="00960200" w:rsidP="00960200">
            <w:pPr>
              <w:jc w:val="center"/>
              <w:rPr>
                <w:lang w:val="en-US"/>
              </w:rPr>
            </w:pPr>
            <w:r w:rsidRPr="00960200">
              <w:rPr>
                <w:lang w:val="en-US"/>
              </w:rPr>
              <w:t>1350</w:t>
            </w:r>
          </w:p>
        </w:tc>
      </w:tr>
      <w:tr w:rsidR="00960200" w:rsidRPr="00960200" w14:paraId="358283CF" w14:textId="77777777" w:rsidTr="007D0834">
        <w:trPr>
          <w:trHeight w:val="288"/>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AF4F5C6" w14:textId="77777777" w:rsidR="00960200" w:rsidRPr="00960200" w:rsidRDefault="00960200" w:rsidP="00960200">
            <w:pPr>
              <w:jc w:val="center"/>
              <w:rPr>
                <w:lang w:val="en-US"/>
              </w:rPr>
            </w:pPr>
            <w:r w:rsidRPr="00960200">
              <w:rPr>
                <w:lang w:val="en-US"/>
              </w:rPr>
              <w:t>Light State transit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2858041" w14:textId="77777777" w:rsidR="00960200" w:rsidRPr="00960200" w:rsidRDefault="00960200" w:rsidP="00960200">
            <w:pPr>
              <w:jc w:val="center"/>
              <w:rPr>
                <w:lang w:val="en-US"/>
              </w:rPr>
            </w:pPr>
            <w:r w:rsidRPr="00960200">
              <w:rPr>
                <w:lang w:val="en-US"/>
              </w:rPr>
              <w:t>100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695F07E" w14:textId="77777777" w:rsidR="00960200" w:rsidRPr="00960200" w:rsidRDefault="00960200" w:rsidP="00960200">
            <w:pPr>
              <w:jc w:val="center"/>
              <w:rPr>
                <w:lang w:val="en-US"/>
              </w:rPr>
            </w:pPr>
            <w:r w:rsidRPr="00960200">
              <w:rPr>
                <w:lang w:val="en-US"/>
              </w:rPr>
              <w:t>1</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137D20F" w14:textId="77777777" w:rsidR="00960200" w:rsidRPr="00960200" w:rsidRDefault="00960200" w:rsidP="00960200">
            <w:pPr>
              <w:jc w:val="center"/>
              <w:rPr>
                <w:lang w:val="en-US"/>
              </w:rPr>
            </w:pPr>
            <w:r w:rsidRPr="00960200">
              <w:rPr>
                <w:lang w:val="en-US"/>
              </w:rPr>
              <w:t>100</w:t>
            </w:r>
          </w:p>
        </w:tc>
      </w:tr>
      <w:tr w:rsidR="00960200" w:rsidRPr="00960200" w14:paraId="19EC0FCD" w14:textId="77777777" w:rsidTr="007D0834">
        <w:trPr>
          <w:trHeight w:val="288"/>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07676D" w14:textId="77777777" w:rsidR="00960200" w:rsidRPr="00960200" w:rsidRDefault="00960200" w:rsidP="00960200">
            <w:pPr>
              <w:jc w:val="center"/>
              <w:rPr>
                <w:lang w:val="en-US"/>
              </w:rPr>
            </w:pPr>
            <w:r w:rsidRPr="00960200">
              <w:rPr>
                <w:lang w:val="en-US"/>
              </w:rPr>
              <w:t>CG UL</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617A887" w14:textId="77777777" w:rsidR="00960200" w:rsidRPr="00960200" w:rsidRDefault="00960200" w:rsidP="00960200">
            <w:pPr>
              <w:jc w:val="center"/>
              <w:rPr>
                <w:lang w:val="en-US"/>
              </w:rPr>
            </w:pPr>
            <w:r w:rsidRPr="00960200">
              <w:rPr>
                <w:lang w:val="en-US"/>
              </w:rPr>
              <w:t>700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A8F41F" w14:textId="77777777" w:rsidR="00960200" w:rsidRPr="00960200" w:rsidRDefault="00960200" w:rsidP="00960200">
            <w:pPr>
              <w:jc w:val="center"/>
              <w:rPr>
                <w:lang w:val="en-US"/>
              </w:rPr>
            </w:pPr>
            <w:r w:rsidRPr="00960200">
              <w:rPr>
                <w:lang w:val="en-US"/>
              </w:rPr>
              <w:t>2</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0AA2222" w14:textId="77777777" w:rsidR="00960200" w:rsidRPr="00960200" w:rsidRDefault="00960200" w:rsidP="00960200">
            <w:pPr>
              <w:jc w:val="center"/>
              <w:rPr>
                <w:lang w:val="en-US"/>
              </w:rPr>
            </w:pPr>
            <w:r w:rsidRPr="00960200">
              <w:rPr>
                <w:lang w:val="en-US"/>
              </w:rPr>
              <w:t>1400</w:t>
            </w:r>
          </w:p>
        </w:tc>
      </w:tr>
      <w:tr w:rsidR="00960200" w:rsidRPr="00960200" w14:paraId="67AA7AF7" w14:textId="77777777" w:rsidTr="007D0834">
        <w:trPr>
          <w:trHeight w:val="288"/>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026EDB7" w14:textId="77777777" w:rsidR="00960200" w:rsidRPr="00960200" w:rsidRDefault="00960200" w:rsidP="00960200">
            <w:pPr>
              <w:jc w:val="center"/>
              <w:rPr>
                <w:lang w:val="en-US"/>
              </w:rPr>
            </w:pP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07A33F9" w14:textId="77777777" w:rsidR="00960200" w:rsidRPr="00960200" w:rsidRDefault="00960200" w:rsidP="00960200">
            <w:pPr>
              <w:jc w:val="center"/>
              <w:rPr>
                <w:lang w:val="en-US"/>
              </w:rPr>
            </w:pP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B28B947" w14:textId="77777777" w:rsidR="00960200" w:rsidRPr="00960200" w:rsidRDefault="00960200" w:rsidP="00960200">
            <w:pPr>
              <w:jc w:val="center"/>
              <w:rPr>
                <w:lang w:val="en-US"/>
              </w:rPr>
            </w:pPr>
            <w:r w:rsidRPr="00960200">
              <w:rPr>
                <w:lang w:val="en-US"/>
              </w:rPr>
              <w:t>Total Power</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458A478" w14:textId="77777777" w:rsidR="00960200" w:rsidRPr="00960200" w:rsidRDefault="00960200" w:rsidP="00960200">
            <w:pPr>
              <w:jc w:val="center"/>
              <w:rPr>
                <w:lang w:val="en-US"/>
              </w:rPr>
            </w:pPr>
            <w:r w:rsidRPr="00960200">
              <w:rPr>
                <w:lang w:val="en-US"/>
              </w:rPr>
              <w:t>6251</w:t>
            </w:r>
          </w:p>
        </w:tc>
      </w:tr>
      <w:tr w:rsidR="00960200" w:rsidRPr="00960200" w14:paraId="01783CE1" w14:textId="77777777" w:rsidTr="007D0834">
        <w:trPr>
          <w:trHeight w:val="31"/>
          <w:jc w:val="center"/>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23C3ABD" w14:textId="77777777" w:rsidR="00960200" w:rsidRPr="00960200" w:rsidRDefault="00960200" w:rsidP="00960200">
            <w:pPr>
              <w:jc w:val="center"/>
              <w:rPr>
                <w:lang w:val="en-US"/>
              </w:rPr>
            </w:pP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BA61271" w14:textId="77777777" w:rsidR="00960200" w:rsidRPr="00960200" w:rsidRDefault="00960200" w:rsidP="00960200">
            <w:pPr>
              <w:jc w:val="center"/>
              <w:rPr>
                <w:lang w:val="en-US"/>
              </w:rPr>
            </w:pP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D1E5238" w14:textId="77777777" w:rsidR="00960200" w:rsidRPr="00960200" w:rsidRDefault="00960200" w:rsidP="00960200">
            <w:pPr>
              <w:jc w:val="center"/>
              <w:rPr>
                <w:b/>
                <w:bCs/>
                <w:lang w:val="en-US"/>
              </w:rPr>
            </w:pPr>
            <w:r w:rsidRPr="00960200">
              <w:rPr>
                <w:b/>
                <w:bCs/>
                <w:lang w:val="en-US"/>
              </w:rPr>
              <w:t>Average Power per slot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F44E7AA" w14:textId="77777777" w:rsidR="00960200" w:rsidRPr="00960200" w:rsidRDefault="00960200" w:rsidP="00960200">
            <w:pPr>
              <w:jc w:val="center"/>
              <w:rPr>
                <w:b/>
                <w:bCs/>
                <w:lang w:val="en-US"/>
              </w:rPr>
            </w:pPr>
            <w:r w:rsidRPr="00960200">
              <w:rPr>
                <w:b/>
                <w:bCs/>
                <w:lang w:val="en-US"/>
              </w:rPr>
              <w:t>2.44</w:t>
            </w:r>
          </w:p>
        </w:tc>
      </w:tr>
    </w:tbl>
    <w:p w14:paraId="7F043514" w14:textId="77777777" w:rsidR="00960200" w:rsidRPr="00576508" w:rsidRDefault="00960200" w:rsidP="00576508">
      <w:pPr>
        <w:jc w:val="center"/>
      </w:pPr>
    </w:p>
    <w:p w14:paraId="23AD9682" w14:textId="2F211C00" w:rsidR="00E82D6E" w:rsidRDefault="00160443" w:rsidP="00E00829">
      <w:pPr>
        <w:pStyle w:val="Heading5"/>
      </w:pPr>
      <w:r>
        <w:t xml:space="preserve">2.2.2 </w:t>
      </w:r>
      <w:r w:rsidR="00E00829" w:rsidRPr="00E00829">
        <w:t>PRS/SRS every 8 I-DRX cycles with 1.28 sec</w:t>
      </w:r>
    </w:p>
    <w:tbl>
      <w:tblPr>
        <w:tblW w:w="9170" w:type="dxa"/>
        <w:jc w:val="center"/>
        <w:tblCellMar>
          <w:left w:w="0" w:type="dxa"/>
          <w:right w:w="0" w:type="dxa"/>
        </w:tblCellMar>
        <w:tblLook w:val="0600" w:firstRow="0" w:lastRow="0" w:firstColumn="0" w:lastColumn="0" w:noHBand="1" w:noVBand="1"/>
      </w:tblPr>
      <w:tblGrid>
        <w:gridCol w:w="2700"/>
        <w:gridCol w:w="3180"/>
        <w:gridCol w:w="1320"/>
        <w:gridCol w:w="1970"/>
      </w:tblGrid>
      <w:tr w:rsidR="007D0834" w:rsidRPr="00160443" w14:paraId="14238540" w14:textId="77777777" w:rsidTr="00EA2449">
        <w:trPr>
          <w:trHeight w:val="789"/>
          <w:jc w:val="center"/>
        </w:trPr>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1E0645D" w14:textId="77777777" w:rsidR="007D0834" w:rsidRPr="00160443" w:rsidRDefault="007D0834" w:rsidP="007D0834">
            <w:pPr>
              <w:jc w:val="center"/>
              <w:rPr>
                <w:lang w:val="en-US"/>
              </w:rPr>
            </w:pPr>
            <w:r w:rsidRPr="00160443">
              <w:rPr>
                <w:b/>
                <w:bCs/>
                <w:lang w:val="en-US"/>
              </w:rPr>
              <w:t>DL-only Positioning without reporting (UE-based)</w:t>
            </w:r>
          </w:p>
        </w:tc>
        <w:tc>
          <w:tcPr>
            <w:tcW w:w="31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8773E98" w14:textId="59C7A3BE" w:rsidR="007D0834" w:rsidRPr="00160443" w:rsidRDefault="007D0834" w:rsidP="007D0834">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13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A932E6" w14:textId="1A6CC9B5" w:rsidR="007D0834" w:rsidRPr="00160443" w:rsidRDefault="007D0834" w:rsidP="007D0834">
            <w:pPr>
              <w:jc w:val="center"/>
              <w:rPr>
                <w:lang w:val="en-US"/>
              </w:rPr>
            </w:pPr>
            <w:r w:rsidRPr="00CF0ADD">
              <w:rPr>
                <w:b/>
                <w:bCs/>
                <w:lang w:val="en-US"/>
              </w:rPr>
              <w:t>Number of slots</w:t>
            </w:r>
          </w:p>
        </w:tc>
        <w:tc>
          <w:tcPr>
            <w:tcW w:w="19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1267C4" w14:textId="6C5FD68E" w:rsidR="007D0834" w:rsidRPr="00160443" w:rsidRDefault="007D0834" w:rsidP="007D0834">
            <w:pPr>
              <w:jc w:val="center"/>
              <w:rPr>
                <w:lang w:val="en-US"/>
              </w:rPr>
            </w:pPr>
            <w:r>
              <w:rPr>
                <w:b/>
                <w:bCs/>
                <w:lang w:val="en-US"/>
              </w:rPr>
              <w:t xml:space="preserve">Power </w:t>
            </w:r>
            <w:r w:rsidRPr="00CF0ADD">
              <w:rPr>
                <w:b/>
                <w:bCs/>
                <w:lang w:val="en-US"/>
              </w:rPr>
              <w:t>Units</w:t>
            </w:r>
          </w:p>
        </w:tc>
      </w:tr>
      <w:tr w:rsidR="00160443" w:rsidRPr="00160443" w14:paraId="3D1F7CA5" w14:textId="77777777" w:rsidTr="00EA2449">
        <w:trPr>
          <w:trHeight w:val="405"/>
          <w:jc w:val="center"/>
        </w:trPr>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1BBA0D2" w14:textId="77777777" w:rsidR="00160443" w:rsidRPr="00160443" w:rsidRDefault="00160443" w:rsidP="00160443">
            <w:pPr>
              <w:jc w:val="center"/>
              <w:rPr>
                <w:lang w:val="en-US"/>
              </w:rPr>
            </w:pPr>
            <w:r w:rsidRPr="00160443">
              <w:rPr>
                <w:lang w:val="en-US"/>
              </w:rPr>
              <w:t xml:space="preserve">Paging Occasion (2 </w:t>
            </w:r>
            <w:proofErr w:type="spellStart"/>
            <w:r w:rsidRPr="00160443">
              <w:rPr>
                <w:lang w:val="en-US"/>
              </w:rPr>
              <w:t>ms</w:t>
            </w:r>
            <w:proofErr w:type="spellEnd"/>
            <w:r w:rsidRPr="00160443">
              <w:rPr>
                <w:lang w:val="en-US"/>
              </w:rPr>
              <w:t>)</w:t>
            </w:r>
          </w:p>
        </w:tc>
        <w:tc>
          <w:tcPr>
            <w:tcW w:w="31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157774" w14:textId="77777777" w:rsidR="00160443" w:rsidRPr="00160443" w:rsidRDefault="00160443" w:rsidP="00160443">
            <w:pPr>
              <w:jc w:val="center"/>
              <w:rPr>
                <w:lang w:val="en-US"/>
              </w:rPr>
            </w:pPr>
            <w:r w:rsidRPr="00160443">
              <w:rPr>
                <w:lang w:val="en-US"/>
              </w:rPr>
              <w:t>57</w:t>
            </w:r>
          </w:p>
        </w:tc>
        <w:tc>
          <w:tcPr>
            <w:tcW w:w="13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094447B" w14:textId="77777777" w:rsidR="00160443" w:rsidRPr="00160443" w:rsidRDefault="00160443" w:rsidP="00160443">
            <w:pPr>
              <w:jc w:val="center"/>
              <w:rPr>
                <w:lang w:val="en-US"/>
              </w:rPr>
            </w:pPr>
            <w:r w:rsidRPr="00160443">
              <w:rPr>
                <w:lang w:val="en-US"/>
              </w:rPr>
              <w:t>32</w:t>
            </w:r>
          </w:p>
        </w:tc>
        <w:tc>
          <w:tcPr>
            <w:tcW w:w="19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313E405" w14:textId="77777777" w:rsidR="00160443" w:rsidRPr="00160443" w:rsidRDefault="00160443" w:rsidP="00160443">
            <w:pPr>
              <w:jc w:val="center"/>
              <w:rPr>
                <w:lang w:val="en-US"/>
              </w:rPr>
            </w:pPr>
            <w:r w:rsidRPr="00160443">
              <w:rPr>
                <w:lang w:val="en-US"/>
              </w:rPr>
              <w:t>1824</w:t>
            </w:r>
          </w:p>
        </w:tc>
      </w:tr>
      <w:tr w:rsidR="00160443" w:rsidRPr="00160443" w14:paraId="1ABDAA10" w14:textId="77777777" w:rsidTr="00EA2449">
        <w:trPr>
          <w:trHeight w:val="405"/>
          <w:jc w:val="center"/>
        </w:trPr>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BFD894C" w14:textId="77777777" w:rsidR="00160443" w:rsidRPr="00160443" w:rsidRDefault="00160443" w:rsidP="00160443">
            <w:pPr>
              <w:jc w:val="center"/>
              <w:rPr>
                <w:lang w:val="en-US"/>
              </w:rPr>
            </w:pPr>
            <w:r w:rsidRPr="00160443">
              <w:rPr>
                <w:lang w:val="en-US"/>
              </w:rPr>
              <w:t xml:space="preserve">SSB serv. cell (2 </w:t>
            </w:r>
            <w:proofErr w:type="spellStart"/>
            <w:r w:rsidRPr="00160443">
              <w:rPr>
                <w:lang w:val="en-US"/>
              </w:rPr>
              <w:t>ms</w:t>
            </w:r>
            <w:proofErr w:type="spellEnd"/>
            <w:r w:rsidRPr="00160443">
              <w:rPr>
                <w:lang w:val="en-US"/>
              </w:rPr>
              <w:t>)</w:t>
            </w:r>
          </w:p>
        </w:tc>
        <w:tc>
          <w:tcPr>
            <w:tcW w:w="31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893420" w14:textId="77777777" w:rsidR="00160443" w:rsidRPr="00160443" w:rsidRDefault="00160443" w:rsidP="00160443">
            <w:pPr>
              <w:jc w:val="center"/>
              <w:rPr>
                <w:lang w:val="en-US"/>
              </w:rPr>
            </w:pPr>
            <w:r w:rsidRPr="00160443">
              <w:rPr>
                <w:lang w:val="en-US"/>
              </w:rPr>
              <w:t>50</w:t>
            </w:r>
          </w:p>
        </w:tc>
        <w:tc>
          <w:tcPr>
            <w:tcW w:w="13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2A191DB" w14:textId="77777777" w:rsidR="00160443" w:rsidRPr="00160443" w:rsidRDefault="00160443" w:rsidP="00160443">
            <w:pPr>
              <w:jc w:val="center"/>
              <w:rPr>
                <w:lang w:val="en-US"/>
              </w:rPr>
            </w:pPr>
            <w:r w:rsidRPr="00160443">
              <w:rPr>
                <w:lang w:val="en-US"/>
              </w:rPr>
              <w:t>32</w:t>
            </w:r>
          </w:p>
        </w:tc>
        <w:tc>
          <w:tcPr>
            <w:tcW w:w="19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B655D6C" w14:textId="77777777" w:rsidR="00160443" w:rsidRPr="00160443" w:rsidRDefault="00160443" w:rsidP="00160443">
            <w:pPr>
              <w:jc w:val="center"/>
              <w:rPr>
                <w:lang w:val="en-US"/>
              </w:rPr>
            </w:pPr>
            <w:r w:rsidRPr="00160443">
              <w:rPr>
                <w:lang w:val="en-US"/>
              </w:rPr>
              <w:t>1600</w:t>
            </w:r>
          </w:p>
        </w:tc>
      </w:tr>
      <w:tr w:rsidR="00160443" w:rsidRPr="00160443" w14:paraId="0A3E3E73" w14:textId="77777777" w:rsidTr="00EA2449">
        <w:trPr>
          <w:trHeight w:val="405"/>
          <w:jc w:val="center"/>
        </w:trPr>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931F9A2" w14:textId="77777777" w:rsidR="00160443" w:rsidRPr="00160443" w:rsidRDefault="00160443" w:rsidP="00160443">
            <w:pPr>
              <w:jc w:val="center"/>
              <w:rPr>
                <w:lang w:val="en-US"/>
              </w:rPr>
            </w:pPr>
            <w:r w:rsidRPr="00160443">
              <w:rPr>
                <w:lang w:val="en-US"/>
              </w:rPr>
              <w:t xml:space="preserve">Light sleep (8 </w:t>
            </w:r>
            <w:proofErr w:type="spellStart"/>
            <w:r w:rsidRPr="00160443">
              <w:rPr>
                <w:lang w:val="en-US"/>
              </w:rPr>
              <w:t>ms</w:t>
            </w:r>
            <w:proofErr w:type="spellEnd"/>
            <w:r w:rsidRPr="00160443">
              <w:rPr>
                <w:lang w:val="en-US"/>
              </w:rPr>
              <w:t>)</w:t>
            </w:r>
          </w:p>
        </w:tc>
        <w:tc>
          <w:tcPr>
            <w:tcW w:w="31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D42A32E" w14:textId="77777777" w:rsidR="00160443" w:rsidRPr="00160443" w:rsidRDefault="00160443" w:rsidP="00160443">
            <w:pPr>
              <w:jc w:val="center"/>
              <w:rPr>
                <w:lang w:val="en-US"/>
              </w:rPr>
            </w:pPr>
            <w:r w:rsidRPr="00160443">
              <w:rPr>
                <w:lang w:val="en-US"/>
              </w:rPr>
              <w:t>20</w:t>
            </w:r>
          </w:p>
        </w:tc>
        <w:tc>
          <w:tcPr>
            <w:tcW w:w="13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07AE1C5" w14:textId="77777777" w:rsidR="00160443" w:rsidRPr="00160443" w:rsidRDefault="00160443" w:rsidP="00160443">
            <w:pPr>
              <w:jc w:val="center"/>
              <w:rPr>
                <w:lang w:val="en-US"/>
              </w:rPr>
            </w:pPr>
            <w:r w:rsidRPr="00160443">
              <w:rPr>
                <w:lang w:val="en-US"/>
              </w:rPr>
              <w:t>128</w:t>
            </w:r>
          </w:p>
        </w:tc>
        <w:tc>
          <w:tcPr>
            <w:tcW w:w="19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534160A" w14:textId="77777777" w:rsidR="00160443" w:rsidRPr="00160443" w:rsidRDefault="00160443" w:rsidP="00160443">
            <w:pPr>
              <w:jc w:val="center"/>
              <w:rPr>
                <w:lang w:val="en-US"/>
              </w:rPr>
            </w:pPr>
            <w:r w:rsidRPr="00160443">
              <w:rPr>
                <w:lang w:val="en-US"/>
              </w:rPr>
              <w:t>2560</w:t>
            </w:r>
          </w:p>
        </w:tc>
      </w:tr>
      <w:tr w:rsidR="00160443" w:rsidRPr="00160443" w14:paraId="59228146" w14:textId="77777777" w:rsidTr="00EA2449">
        <w:trPr>
          <w:trHeight w:val="405"/>
          <w:jc w:val="center"/>
        </w:trPr>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0EE79D4" w14:textId="77777777" w:rsidR="00160443" w:rsidRPr="00160443" w:rsidRDefault="00160443" w:rsidP="00160443">
            <w:pPr>
              <w:jc w:val="center"/>
              <w:rPr>
                <w:lang w:val="en-US"/>
              </w:rPr>
            </w:pPr>
            <w:r w:rsidRPr="00160443">
              <w:rPr>
                <w:lang w:val="en-US"/>
              </w:rPr>
              <w:t xml:space="preserve">PRS Instance (0.5 </w:t>
            </w:r>
            <w:proofErr w:type="spellStart"/>
            <w:r w:rsidRPr="00160443">
              <w:rPr>
                <w:lang w:val="en-US"/>
              </w:rPr>
              <w:t>ms</w:t>
            </w:r>
            <w:proofErr w:type="spellEnd"/>
            <w:r w:rsidRPr="00160443">
              <w:rPr>
                <w:lang w:val="en-US"/>
              </w:rPr>
              <w:t>)</w:t>
            </w:r>
          </w:p>
        </w:tc>
        <w:tc>
          <w:tcPr>
            <w:tcW w:w="31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7C46866" w14:textId="77777777" w:rsidR="00160443" w:rsidRPr="00160443" w:rsidRDefault="00160443" w:rsidP="00160443">
            <w:pPr>
              <w:jc w:val="center"/>
              <w:rPr>
                <w:lang w:val="en-US"/>
              </w:rPr>
            </w:pPr>
            <w:r w:rsidRPr="00160443">
              <w:rPr>
                <w:lang w:val="en-US"/>
              </w:rPr>
              <w:t>120</w:t>
            </w:r>
          </w:p>
        </w:tc>
        <w:tc>
          <w:tcPr>
            <w:tcW w:w="13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E5D53E" w14:textId="77777777" w:rsidR="00160443" w:rsidRPr="00160443" w:rsidRDefault="00160443" w:rsidP="00160443">
            <w:pPr>
              <w:jc w:val="center"/>
              <w:rPr>
                <w:lang w:val="en-US"/>
              </w:rPr>
            </w:pPr>
            <w:r w:rsidRPr="00160443">
              <w:rPr>
                <w:lang w:val="en-US"/>
              </w:rPr>
              <w:t>1</w:t>
            </w:r>
          </w:p>
        </w:tc>
        <w:tc>
          <w:tcPr>
            <w:tcW w:w="19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0326A3C" w14:textId="77777777" w:rsidR="00160443" w:rsidRPr="00160443" w:rsidRDefault="00160443" w:rsidP="00160443">
            <w:pPr>
              <w:jc w:val="center"/>
              <w:rPr>
                <w:lang w:val="en-US"/>
              </w:rPr>
            </w:pPr>
            <w:r w:rsidRPr="00160443">
              <w:rPr>
                <w:lang w:val="en-US"/>
              </w:rPr>
              <w:t>120</w:t>
            </w:r>
          </w:p>
        </w:tc>
      </w:tr>
      <w:tr w:rsidR="00160443" w:rsidRPr="00160443" w14:paraId="0716E66B" w14:textId="77777777" w:rsidTr="00EA2449">
        <w:trPr>
          <w:trHeight w:val="405"/>
          <w:jc w:val="center"/>
        </w:trPr>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BC62F7A" w14:textId="77777777" w:rsidR="00160443" w:rsidRPr="00160443" w:rsidRDefault="00160443" w:rsidP="00160443">
            <w:pPr>
              <w:jc w:val="center"/>
              <w:rPr>
                <w:lang w:val="en-US"/>
              </w:rPr>
            </w:pPr>
            <w:r w:rsidRPr="00160443">
              <w:rPr>
                <w:lang w:val="en-US"/>
              </w:rPr>
              <w:t>Deep sleep</w:t>
            </w:r>
          </w:p>
        </w:tc>
        <w:tc>
          <w:tcPr>
            <w:tcW w:w="31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D181504" w14:textId="77777777" w:rsidR="00160443" w:rsidRPr="00160443" w:rsidRDefault="00160443" w:rsidP="00160443">
            <w:pPr>
              <w:jc w:val="center"/>
              <w:rPr>
                <w:lang w:val="en-US"/>
              </w:rPr>
            </w:pPr>
            <w:r w:rsidRPr="00160443">
              <w:rPr>
                <w:lang w:val="en-US"/>
              </w:rPr>
              <w:t>1</w:t>
            </w:r>
          </w:p>
        </w:tc>
        <w:tc>
          <w:tcPr>
            <w:tcW w:w="13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FEB0F0C" w14:textId="77777777" w:rsidR="00160443" w:rsidRPr="00160443" w:rsidRDefault="00160443" w:rsidP="00160443">
            <w:pPr>
              <w:jc w:val="center"/>
              <w:rPr>
                <w:lang w:val="en-US"/>
              </w:rPr>
            </w:pPr>
            <w:r w:rsidRPr="00160443">
              <w:rPr>
                <w:lang w:val="en-US"/>
              </w:rPr>
              <w:t>20287</w:t>
            </w:r>
          </w:p>
        </w:tc>
        <w:tc>
          <w:tcPr>
            <w:tcW w:w="19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AD1BF9" w14:textId="77777777" w:rsidR="00160443" w:rsidRPr="00160443" w:rsidRDefault="00160443" w:rsidP="00160443">
            <w:pPr>
              <w:jc w:val="center"/>
              <w:rPr>
                <w:lang w:val="en-US"/>
              </w:rPr>
            </w:pPr>
            <w:r w:rsidRPr="00160443">
              <w:rPr>
                <w:lang w:val="en-US"/>
              </w:rPr>
              <w:t>20287</w:t>
            </w:r>
          </w:p>
        </w:tc>
      </w:tr>
      <w:tr w:rsidR="00160443" w:rsidRPr="00160443" w14:paraId="45B2B3F1" w14:textId="77777777" w:rsidTr="00EA2449">
        <w:trPr>
          <w:trHeight w:val="405"/>
          <w:jc w:val="center"/>
        </w:trPr>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4924AE0" w14:textId="77777777" w:rsidR="00160443" w:rsidRPr="00160443" w:rsidRDefault="00160443" w:rsidP="00160443">
            <w:pPr>
              <w:jc w:val="center"/>
              <w:rPr>
                <w:lang w:val="en-US"/>
              </w:rPr>
            </w:pPr>
            <w:r w:rsidRPr="00160443">
              <w:rPr>
                <w:lang w:val="en-US"/>
              </w:rPr>
              <w:t>Deep State transit</w:t>
            </w:r>
          </w:p>
        </w:tc>
        <w:tc>
          <w:tcPr>
            <w:tcW w:w="31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B4F2919" w14:textId="77777777" w:rsidR="00160443" w:rsidRPr="00160443" w:rsidRDefault="00160443" w:rsidP="00160443">
            <w:pPr>
              <w:jc w:val="center"/>
              <w:rPr>
                <w:lang w:val="en-US"/>
              </w:rPr>
            </w:pPr>
            <w:r w:rsidRPr="00160443">
              <w:rPr>
                <w:lang w:val="en-US"/>
              </w:rPr>
              <w:t>450</w:t>
            </w:r>
          </w:p>
        </w:tc>
        <w:tc>
          <w:tcPr>
            <w:tcW w:w="13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6E886FD" w14:textId="77777777" w:rsidR="00160443" w:rsidRPr="00160443" w:rsidRDefault="00160443" w:rsidP="00160443">
            <w:pPr>
              <w:jc w:val="center"/>
              <w:rPr>
                <w:lang w:val="en-US"/>
              </w:rPr>
            </w:pPr>
            <w:r w:rsidRPr="00160443">
              <w:rPr>
                <w:lang w:val="en-US"/>
              </w:rPr>
              <w:t>9</w:t>
            </w:r>
          </w:p>
        </w:tc>
        <w:tc>
          <w:tcPr>
            <w:tcW w:w="19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8F68C3" w14:textId="77777777" w:rsidR="00160443" w:rsidRPr="00160443" w:rsidRDefault="00160443" w:rsidP="00160443">
            <w:pPr>
              <w:jc w:val="center"/>
              <w:rPr>
                <w:lang w:val="en-US"/>
              </w:rPr>
            </w:pPr>
            <w:r w:rsidRPr="00160443">
              <w:rPr>
                <w:lang w:val="en-US"/>
              </w:rPr>
              <w:t>4050</w:t>
            </w:r>
          </w:p>
        </w:tc>
      </w:tr>
      <w:tr w:rsidR="00160443" w:rsidRPr="00160443" w14:paraId="5649F155" w14:textId="77777777" w:rsidTr="00EA2449">
        <w:trPr>
          <w:trHeight w:val="405"/>
          <w:jc w:val="center"/>
        </w:trPr>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3ADF9BE" w14:textId="77777777" w:rsidR="00160443" w:rsidRPr="00160443" w:rsidRDefault="00160443" w:rsidP="00160443">
            <w:pPr>
              <w:jc w:val="center"/>
              <w:rPr>
                <w:lang w:val="en-US"/>
              </w:rPr>
            </w:pPr>
            <w:r w:rsidRPr="00160443">
              <w:rPr>
                <w:lang w:val="en-US"/>
              </w:rPr>
              <w:t>Light State transit</w:t>
            </w:r>
          </w:p>
        </w:tc>
        <w:tc>
          <w:tcPr>
            <w:tcW w:w="31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452DC04" w14:textId="77777777" w:rsidR="00160443" w:rsidRPr="00160443" w:rsidRDefault="00160443" w:rsidP="00160443">
            <w:pPr>
              <w:jc w:val="center"/>
              <w:rPr>
                <w:lang w:val="en-US"/>
              </w:rPr>
            </w:pPr>
            <w:r w:rsidRPr="00160443">
              <w:rPr>
                <w:lang w:val="en-US"/>
              </w:rPr>
              <w:t>100</w:t>
            </w:r>
          </w:p>
        </w:tc>
        <w:tc>
          <w:tcPr>
            <w:tcW w:w="13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9CF782C" w14:textId="77777777" w:rsidR="00160443" w:rsidRPr="00160443" w:rsidRDefault="00160443" w:rsidP="00160443">
            <w:pPr>
              <w:jc w:val="center"/>
              <w:rPr>
                <w:lang w:val="en-US"/>
              </w:rPr>
            </w:pPr>
            <w:r w:rsidRPr="00160443">
              <w:rPr>
                <w:lang w:val="en-US"/>
              </w:rPr>
              <w:t>8</w:t>
            </w:r>
          </w:p>
        </w:tc>
        <w:tc>
          <w:tcPr>
            <w:tcW w:w="19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41E70F" w14:textId="77777777" w:rsidR="00160443" w:rsidRPr="00160443" w:rsidRDefault="00160443" w:rsidP="00160443">
            <w:pPr>
              <w:jc w:val="center"/>
              <w:rPr>
                <w:lang w:val="en-US"/>
              </w:rPr>
            </w:pPr>
            <w:r w:rsidRPr="00160443">
              <w:rPr>
                <w:lang w:val="en-US"/>
              </w:rPr>
              <w:t>800</w:t>
            </w:r>
          </w:p>
        </w:tc>
      </w:tr>
      <w:tr w:rsidR="00160443" w:rsidRPr="00160443" w14:paraId="4244262F" w14:textId="77777777" w:rsidTr="00EA2449">
        <w:trPr>
          <w:trHeight w:val="405"/>
          <w:jc w:val="center"/>
        </w:trPr>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DBC1D46" w14:textId="77777777" w:rsidR="00160443" w:rsidRPr="00160443" w:rsidRDefault="00160443" w:rsidP="00160443">
            <w:pPr>
              <w:jc w:val="center"/>
              <w:rPr>
                <w:lang w:val="en-US"/>
              </w:rPr>
            </w:pPr>
          </w:p>
        </w:tc>
        <w:tc>
          <w:tcPr>
            <w:tcW w:w="31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4BBE6A3" w14:textId="77777777" w:rsidR="00160443" w:rsidRPr="00160443" w:rsidRDefault="00160443" w:rsidP="00160443">
            <w:pPr>
              <w:jc w:val="center"/>
              <w:rPr>
                <w:lang w:val="en-US"/>
              </w:rPr>
            </w:pPr>
          </w:p>
        </w:tc>
        <w:tc>
          <w:tcPr>
            <w:tcW w:w="13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78BDDC0" w14:textId="77777777" w:rsidR="00160443" w:rsidRPr="00160443" w:rsidRDefault="00160443" w:rsidP="00160443">
            <w:pPr>
              <w:jc w:val="center"/>
              <w:rPr>
                <w:lang w:val="en-US"/>
              </w:rPr>
            </w:pPr>
            <w:r w:rsidRPr="00160443">
              <w:rPr>
                <w:lang w:val="en-US"/>
              </w:rPr>
              <w:t>Total Power</w:t>
            </w:r>
          </w:p>
        </w:tc>
        <w:tc>
          <w:tcPr>
            <w:tcW w:w="19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C6BCC1" w14:textId="77777777" w:rsidR="00160443" w:rsidRPr="00160443" w:rsidRDefault="00160443" w:rsidP="00160443">
            <w:pPr>
              <w:jc w:val="center"/>
              <w:rPr>
                <w:lang w:val="en-US"/>
              </w:rPr>
            </w:pPr>
            <w:r w:rsidRPr="00160443">
              <w:rPr>
                <w:lang w:val="en-US"/>
              </w:rPr>
              <w:t>31241</w:t>
            </w:r>
          </w:p>
        </w:tc>
      </w:tr>
      <w:tr w:rsidR="00160443" w:rsidRPr="00160443" w14:paraId="3DE32C27" w14:textId="77777777" w:rsidTr="00484DBF">
        <w:trPr>
          <w:trHeight w:val="35"/>
          <w:jc w:val="center"/>
        </w:trPr>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B79AC78" w14:textId="77777777" w:rsidR="00160443" w:rsidRPr="00160443" w:rsidRDefault="00160443" w:rsidP="00160443">
            <w:pPr>
              <w:jc w:val="center"/>
              <w:rPr>
                <w:lang w:val="en-US"/>
              </w:rPr>
            </w:pPr>
          </w:p>
        </w:tc>
        <w:tc>
          <w:tcPr>
            <w:tcW w:w="318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5DA57CE" w14:textId="77777777" w:rsidR="00160443" w:rsidRPr="00160443" w:rsidRDefault="00160443" w:rsidP="00160443">
            <w:pPr>
              <w:jc w:val="center"/>
              <w:rPr>
                <w:lang w:val="en-US"/>
              </w:rPr>
            </w:pPr>
          </w:p>
        </w:tc>
        <w:tc>
          <w:tcPr>
            <w:tcW w:w="13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4673600" w14:textId="77777777" w:rsidR="00160443" w:rsidRPr="00484DBF" w:rsidRDefault="00160443" w:rsidP="00160443">
            <w:pPr>
              <w:jc w:val="center"/>
              <w:rPr>
                <w:b/>
                <w:bCs/>
                <w:lang w:val="en-US"/>
              </w:rPr>
            </w:pPr>
            <w:r w:rsidRPr="00484DBF">
              <w:rPr>
                <w:b/>
                <w:bCs/>
                <w:lang w:val="en-US"/>
              </w:rPr>
              <w:t>Average Power per slot</w:t>
            </w:r>
          </w:p>
        </w:tc>
        <w:tc>
          <w:tcPr>
            <w:tcW w:w="19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68F98BC" w14:textId="77777777" w:rsidR="00160443" w:rsidRPr="00484DBF" w:rsidRDefault="00160443" w:rsidP="00160443">
            <w:pPr>
              <w:jc w:val="center"/>
              <w:rPr>
                <w:b/>
                <w:bCs/>
                <w:lang w:val="en-US"/>
              </w:rPr>
            </w:pPr>
            <w:r w:rsidRPr="00484DBF">
              <w:rPr>
                <w:b/>
                <w:bCs/>
                <w:lang w:val="en-US"/>
              </w:rPr>
              <w:t>1.53</w:t>
            </w:r>
          </w:p>
        </w:tc>
      </w:tr>
    </w:tbl>
    <w:p w14:paraId="2E95B094" w14:textId="77777777" w:rsidR="00160443" w:rsidRPr="00160443" w:rsidRDefault="00160443" w:rsidP="00160443"/>
    <w:p w14:paraId="583125E2" w14:textId="2DF3C4D9" w:rsidR="00E00829" w:rsidRDefault="007519C1" w:rsidP="007519C1">
      <w:pPr>
        <w:pStyle w:val="Heading5"/>
      </w:pPr>
      <w:r>
        <w:t xml:space="preserve">2.2.3 </w:t>
      </w:r>
      <w:r w:rsidR="00E00829" w:rsidRPr="00E00829">
        <w:t>PRS/SRS every I-DRX cycles with 10.24 sec</w:t>
      </w:r>
    </w:p>
    <w:tbl>
      <w:tblPr>
        <w:tblW w:w="9080" w:type="dxa"/>
        <w:jc w:val="center"/>
        <w:tblCellMar>
          <w:left w:w="0" w:type="dxa"/>
          <w:right w:w="0" w:type="dxa"/>
        </w:tblCellMar>
        <w:tblLook w:val="0600" w:firstRow="0" w:lastRow="0" w:firstColumn="0" w:lastColumn="0" w:noHBand="1" w:noVBand="1"/>
      </w:tblPr>
      <w:tblGrid>
        <w:gridCol w:w="2267"/>
        <w:gridCol w:w="2668"/>
        <w:gridCol w:w="1123"/>
        <w:gridCol w:w="3022"/>
      </w:tblGrid>
      <w:tr w:rsidR="007D0834" w:rsidRPr="00484DBF" w14:paraId="0C5950E7" w14:textId="77777777" w:rsidTr="00EA2449">
        <w:trPr>
          <w:trHeight w:val="687"/>
          <w:jc w:val="center"/>
        </w:trPr>
        <w:tc>
          <w:tcPr>
            <w:tcW w:w="226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DA804BB" w14:textId="77777777" w:rsidR="007D0834" w:rsidRPr="00484DBF" w:rsidRDefault="007D0834" w:rsidP="007D0834">
            <w:pPr>
              <w:jc w:val="center"/>
              <w:rPr>
                <w:rFonts w:ascii="Arial" w:hAnsi="Arial"/>
                <w:sz w:val="18"/>
                <w:szCs w:val="16"/>
                <w:lang w:val="en-US"/>
              </w:rPr>
            </w:pPr>
            <w:r w:rsidRPr="00484DBF">
              <w:rPr>
                <w:rFonts w:ascii="Arial" w:hAnsi="Arial"/>
                <w:b/>
                <w:bCs/>
                <w:sz w:val="18"/>
                <w:szCs w:val="16"/>
                <w:lang w:val="en-US"/>
              </w:rPr>
              <w:t>UE-based DL Positioning</w:t>
            </w:r>
          </w:p>
        </w:tc>
        <w:tc>
          <w:tcPr>
            <w:tcW w:w="26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1CA54AD" w14:textId="0AB86F96" w:rsidR="007D0834" w:rsidRPr="00484DBF" w:rsidRDefault="007D0834" w:rsidP="007D0834">
            <w:pPr>
              <w:jc w:val="center"/>
              <w:rPr>
                <w:rFonts w:ascii="Arial" w:hAnsi="Arial"/>
                <w:sz w:val="18"/>
                <w:szCs w:val="16"/>
                <w:lang w:val="en-US"/>
              </w:rPr>
            </w:pPr>
            <w:r w:rsidRPr="00484DBF">
              <w:rPr>
                <w:b/>
                <w:bCs/>
                <w:sz w:val="18"/>
                <w:szCs w:val="16"/>
                <w:lang w:val="en-US"/>
              </w:rPr>
              <w:t>Power Units / slot</w:t>
            </w:r>
          </w:p>
        </w:tc>
        <w:tc>
          <w:tcPr>
            <w:tcW w:w="112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1F230C" w14:textId="17D37FF7" w:rsidR="007D0834" w:rsidRPr="00484DBF" w:rsidRDefault="007D0834" w:rsidP="007D0834">
            <w:pPr>
              <w:jc w:val="center"/>
              <w:rPr>
                <w:rFonts w:ascii="Arial" w:hAnsi="Arial"/>
                <w:sz w:val="18"/>
                <w:szCs w:val="16"/>
                <w:lang w:val="en-US"/>
              </w:rPr>
            </w:pPr>
            <w:r w:rsidRPr="00484DBF">
              <w:rPr>
                <w:b/>
                <w:bCs/>
                <w:sz w:val="18"/>
                <w:szCs w:val="16"/>
                <w:lang w:val="en-US"/>
              </w:rPr>
              <w:t>Number of slots</w:t>
            </w:r>
          </w:p>
        </w:tc>
        <w:tc>
          <w:tcPr>
            <w:tcW w:w="302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7907806" w14:textId="7781DC09" w:rsidR="007D0834" w:rsidRPr="00484DBF" w:rsidRDefault="007D0834" w:rsidP="007D0834">
            <w:pPr>
              <w:jc w:val="center"/>
              <w:rPr>
                <w:rFonts w:ascii="Arial" w:hAnsi="Arial"/>
                <w:sz w:val="18"/>
                <w:szCs w:val="16"/>
                <w:lang w:val="en-US"/>
              </w:rPr>
            </w:pPr>
            <w:r w:rsidRPr="00484DBF">
              <w:rPr>
                <w:b/>
                <w:bCs/>
                <w:sz w:val="18"/>
                <w:szCs w:val="16"/>
                <w:lang w:val="en-US"/>
              </w:rPr>
              <w:t>Power Units</w:t>
            </w:r>
          </w:p>
        </w:tc>
      </w:tr>
      <w:tr w:rsidR="00EA2449" w:rsidRPr="00484DBF" w14:paraId="23294986" w14:textId="77777777" w:rsidTr="00EA2449">
        <w:trPr>
          <w:trHeight w:val="353"/>
          <w:jc w:val="center"/>
        </w:trPr>
        <w:tc>
          <w:tcPr>
            <w:tcW w:w="226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98175C6"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 xml:space="preserve">Paging Occasion (2 </w:t>
            </w:r>
            <w:proofErr w:type="spellStart"/>
            <w:r w:rsidRPr="00484DBF">
              <w:rPr>
                <w:rFonts w:ascii="Arial" w:hAnsi="Arial"/>
                <w:sz w:val="18"/>
                <w:szCs w:val="16"/>
                <w:lang w:val="en-US"/>
              </w:rPr>
              <w:t>ms</w:t>
            </w:r>
            <w:proofErr w:type="spellEnd"/>
            <w:r w:rsidRPr="00484DBF">
              <w:rPr>
                <w:rFonts w:ascii="Arial" w:hAnsi="Arial"/>
                <w:sz w:val="18"/>
                <w:szCs w:val="16"/>
                <w:lang w:val="en-US"/>
              </w:rPr>
              <w:t>)</w:t>
            </w:r>
          </w:p>
        </w:tc>
        <w:tc>
          <w:tcPr>
            <w:tcW w:w="26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6900E30"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57</w:t>
            </w:r>
          </w:p>
        </w:tc>
        <w:tc>
          <w:tcPr>
            <w:tcW w:w="112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F7D186F"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4</w:t>
            </w:r>
          </w:p>
        </w:tc>
        <w:tc>
          <w:tcPr>
            <w:tcW w:w="302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D1F41BA"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228</w:t>
            </w:r>
          </w:p>
        </w:tc>
      </w:tr>
      <w:tr w:rsidR="00EA2449" w:rsidRPr="00484DBF" w14:paraId="0931949B" w14:textId="77777777" w:rsidTr="00EA2449">
        <w:trPr>
          <w:trHeight w:val="353"/>
          <w:jc w:val="center"/>
        </w:trPr>
        <w:tc>
          <w:tcPr>
            <w:tcW w:w="226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1F66211"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 xml:space="preserve">SSB serv. cell (2 </w:t>
            </w:r>
            <w:proofErr w:type="spellStart"/>
            <w:r w:rsidRPr="00484DBF">
              <w:rPr>
                <w:rFonts w:ascii="Arial" w:hAnsi="Arial"/>
                <w:sz w:val="18"/>
                <w:szCs w:val="16"/>
                <w:lang w:val="en-US"/>
              </w:rPr>
              <w:t>ms</w:t>
            </w:r>
            <w:proofErr w:type="spellEnd"/>
            <w:r w:rsidRPr="00484DBF">
              <w:rPr>
                <w:rFonts w:ascii="Arial" w:hAnsi="Arial"/>
                <w:sz w:val="18"/>
                <w:szCs w:val="16"/>
                <w:lang w:val="en-US"/>
              </w:rPr>
              <w:t>)</w:t>
            </w:r>
          </w:p>
        </w:tc>
        <w:tc>
          <w:tcPr>
            <w:tcW w:w="26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1CC51F"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50</w:t>
            </w:r>
          </w:p>
        </w:tc>
        <w:tc>
          <w:tcPr>
            <w:tcW w:w="112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EC310C7"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4</w:t>
            </w:r>
          </w:p>
        </w:tc>
        <w:tc>
          <w:tcPr>
            <w:tcW w:w="302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677CF4"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200</w:t>
            </w:r>
          </w:p>
        </w:tc>
      </w:tr>
      <w:tr w:rsidR="00EA2449" w:rsidRPr="00484DBF" w14:paraId="26580944" w14:textId="77777777" w:rsidTr="00EA2449">
        <w:trPr>
          <w:trHeight w:val="353"/>
          <w:jc w:val="center"/>
        </w:trPr>
        <w:tc>
          <w:tcPr>
            <w:tcW w:w="226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E1EAA5E"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 xml:space="preserve">Light sleep (8 </w:t>
            </w:r>
            <w:proofErr w:type="spellStart"/>
            <w:r w:rsidRPr="00484DBF">
              <w:rPr>
                <w:rFonts w:ascii="Arial" w:hAnsi="Arial"/>
                <w:sz w:val="18"/>
                <w:szCs w:val="16"/>
                <w:lang w:val="en-US"/>
              </w:rPr>
              <w:t>ms</w:t>
            </w:r>
            <w:proofErr w:type="spellEnd"/>
            <w:r w:rsidRPr="00484DBF">
              <w:rPr>
                <w:rFonts w:ascii="Arial" w:hAnsi="Arial"/>
                <w:sz w:val="18"/>
                <w:szCs w:val="16"/>
                <w:lang w:val="en-US"/>
              </w:rPr>
              <w:t>)</w:t>
            </w:r>
          </w:p>
        </w:tc>
        <w:tc>
          <w:tcPr>
            <w:tcW w:w="26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97AAA80"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20</w:t>
            </w:r>
          </w:p>
        </w:tc>
        <w:tc>
          <w:tcPr>
            <w:tcW w:w="112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1EB9584"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16</w:t>
            </w:r>
          </w:p>
        </w:tc>
        <w:tc>
          <w:tcPr>
            <w:tcW w:w="302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5D3B875"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320</w:t>
            </w:r>
          </w:p>
        </w:tc>
      </w:tr>
      <w:tr w:rsidR="00EA2449" w:rsidRPr="00484DBF" w14:paraId="6A0D68C1" w14:textId="77777777" w:rsidTr="00EA2449">
        <w:trPr>
          <w:trHeight w:val="353"/>
          <w:jc w:val="center"/>
        </w:trPr>
        <w:tc>
          <w:tcPr>
            <w:tcW w:w="226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68485A"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 xml:space="preserve">PRS Instance (0.5 </w:t>
            </w:r>
            <w:proofErr w:type="spellStart"/>
            <w:r w:rsidRPr="00484DBF">
              <w:rPr>
                <w:rFonts w:ascii="Arial" w:hAnsi="Arial"/>
                <w:sz w:val="18"/>
                <w:szCs w:val="16"/>
                <w:lang w:val="en-US"/>
              </w:rPr>
              <w:t>ms</w:t>
            </w:r>
            <w:proofErr w:type="spellEnd"/>
            <w:r w:rsidRPr="00484DBF">
              <w:rPr>
                <w:rFonts w:ascii="Arial" w:hAnsi="Arial"/>
                <w:sz w:val="18"/>
                <w:szCs w:val="16"/>
                <w:lang w:val="en-US"/>
              </w:rPr>
              <w:t>)</w:t>
            </w:r>
          </w:p>
        </w:tc>
        <w:tc>
          <w:tcPr>
            <w:tcW w:w="26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DAC6596"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120</w:t>
            </w:r>
          </w:p>
        </w:tc>
        <w:tc>
          <w:tcPr>
            <w:tcW w:w="112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C1EA82"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1</w:t>
            </w:r>
          </w:p>
        </w:tc>
        <w:tc>
          <w:tcPr>
            <w:tcW w:w="302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F4E4DDA"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120</w:t>
            </w:r>
          </w:p>
        </w:tc>
      </w:tr>
      <w:tr w:rsidR="00EA2449" w:rsidRPr="00484DBF" w14:paraId="161405E9" w14:textId="77777777" w:rsidTr="00EA2449">
        <w:trPr>
          <w:trHeight w:val="353"/>
          <w:jc w:val="center"/>
        </w:trPr>
        <w:tc>
          <w:tcPr>
            <w:tcW w:w="226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F7895AC"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Deep sleep</w:t>
            </w:r>
          </w:p>
        </w:tc>
        <w:tc>
          <w:tcPr>
            <w:tcW w:w="26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012ADFD"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1</w:t>
            </w:r>
          </w:p>
        </w:tc>
        <w:tc>
          <w:tcPr>
            <w:tcW w:w="112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A9C031"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20455</w:t>
            </w:r>
          </w:p>
        </w:tc>
        <w:tc>
          <w:tcPr>
            <w:tcW w:w="302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63EE640"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20455</w:t>
            </w:r>
          </w:p>
        </w:tc>
      </w:tr>
      <w:tr w:rsidR="00EA2449" w:rsidRPr="00484DBF" w14:paraId="722FC9C8" w14:textId="77777777" w:rsidTr="00EA2449">
        <w:trPr>
          <w:trHeight w:val="353"/>
          <w:jc w:val="center"/>
        </w:trPr>
        <w:tc>
          <w:tcPr>
            <w:tcW w:w="226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337B43"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Deep State transit</w:t>
            </w:r>
          </w:p>
        </w:tc>
        <w:tc>
          <w:tcPr>
            <w:tcW w:w="26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0C74FB"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450</w:t>
            </w:r>
          </w:p>
        </w:tc>
        <w:tc>
          <w:tcPr>
            <w:tcW w:w="112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F0B180"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2</w:t>
            </w:r>
          </w:p>
        </w:tc>
        <w:tc>
          <w:tcPr>
            <w:tcW w:w="302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D6600E"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900</w:t>
            </w:r>
          </w:p>
        </w:tc>
      </w:tr>
      <w:tr w:rsidR="00EA2449" w:rsidRPr="00484DBF" w14:paraId="3BE263D4" w14:textId="77777777" w:rsidTr="00EA2449">
        <w:trPr>
          <w:trHeight w:val="353"/>
          <w:jc w:val="center"/>
        </w:trPr>
        <w:tc>
          <w:tcPr>
            <w:tcW w:w="226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E5CEF8C"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Light State transit</w:t>
            </w:r>
          </w:p>
        </w:tc>
        <w:tc>
          <w:tcPr>
            <w:tcW w:w="26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E5EAB4C"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100</w:t>
            </w:r>
          </w:p>
        </w:tc>
        <w:tc>
          <w:tcPr>
            <w:tcW w:w="112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0DE497E"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1</w:t>
            </w:r>
          </w:p>
        </w:tc>
        <w:tc>
          <w:tcPr>
            <w:tcW w:w="302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AB63A2A"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100</w:t>
            </w:r>
          </w:p>
        </w:tc>
      </w:tr>
      <w:tr w:rsidR="00EA2449" w:rsidRPr="00484DBF" w14:paraId="6D442E13" w14:textId="77777777" w:rsidTr="00EA2449">
        <w:trPr>
          <w:trHeight w:val="353"/>
          <w:jc w:val="center"/>
        </w:trPr>
        <w:tc>
          <w:tcPr>
            <w:tcW w:w="226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71C9E8B" w14:textId="77777777" w:rsidR="00EA2449" w:rsidRPr="00484DBF" w:rsidRDefault="00EA2449" w:rsidP="00EA2449">
            <w:pPr>
              <w:jc w:val="center"/>
              <w:rPr>
                <w:rFonts w:ascii="Arial" w:hAnsi="Arial"/>
                <w:sz w:val="18"/>
                <w:szCs w:val="16"/>
                <w:lang w:val="en-US"/>
              </w:rPr>
            </w:pPr>
          </w:p>
        </w:tc>
        <w:tc>
          <w:tcPr>
            <w:tcW w:w="26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FFB353B" w14:textId="77777777" w:rsidR="00EA2449" w:rsidRPr="00484DBF" w:rsidRDefault="00EA2449" w:rsidP="00EA2449">
            <w:pPr>
              <w:jc w:val="center"/>
              <w:rPr>
                <w:rFonts w:ascii="Arial" w:hAnsi="Arial"/>
                <w:sz w:val="18"/>
                <w:szCs w:val="16"/>
                <w:lang w:val="en-US"/>
              </w:rPr>
            </w:pPr>
          </w:p>
        </w:tc>
        <w:tc>
          <w:tcPr>
            <w:tcW w:w="112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335E04B"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Total Power</w:t>
            </w:r>
          </w:p>
        </w:tc>
        <w:tc>
          <w:tcPr>
            <w:tcW w:w="302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4EA5824" w14:textId="77777777" w:rsidR="00EA2449" w:rsidRPr="00484DBF" w:rsidRDefault="00EA2449" w:rsidP="00EA2449">
            <w:pPr>
              <w:jc w:val="center"/>
              <w:rPr>
                <w:rFonts w:ascii="Arial" w:hAnsi="Arial"/>
                <w:sz w:val="18"/>
                <w:szCs w:val="16"/>
                <w:lang w:val="en-US"/>
              </w:rPr>
            </w:pPr>
            <w:r w:rsidRPr="00484DBF">
              <w:rPr>
                <w:rFonts w:ascii="Arial" w:hAnsi="Arial"/>
                <w:sz w:val="18"/>
                <w:szCs w:val="16"/>
                <w:lang w:val="en-US"/>
              </w:rPr>
              <w:t>22323</w:t>
            </w:r>
          </w:p>
        </w:tc>
      </w:tr>
      <w:tr w:rsidR="00EA2449" w:rsidRPr="00484DBF" w14:paraId="21E389FB" w14:textId="77777777" w:rsidTr="00484DBF">
        <w:trPr>
          <w:trHeight w:val="35"/>
          <w:jc w:val="center"/>
        </w:trPr>
        <w:tc>
          <w:tcPr>
            <w:tcW w:w="226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BA88D4E" w14:textId="77777777" w:rsidR="00EA2449" w:rsidRPr="00484DBF" w:rsidRDefault="00EA2449" w:rsidP="00EA2449">
            <w:pPr>
              <w:jc w:val="center"/>
              <w:rPr>
                <w:rFonts w:ascii="Arial" w:hAnsi="Arial"/>
                <w:sz w:val="18"/>
                <w:szCs w:val="16"/>
                <w:lang w:val="en-US"/>
              </w:rPr>
            </w:pPr>
          </w:p>
        </w:tc>
        <w:tc>
          <w:tcPr>
            <w:tcW w:w="2668"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C41D3A9" w14:textId="77777777" w:rsidR="00EA2449" w:rsidRPr="00484DBF" w:rsidRDefault="00EA2449" w:rsidP="00EA2449">
            <w:pPr>
              <w:jc w:val="center"/>
              <w:rPr>
                <w:rFonts w:ascii="Arial" w:hAnsi="Arial"/>
                <w:sz w:val="18"/>
                <w:szCs w:val="16"/>
                <w:lang w:val="en-US"/>
              </w:rPr>
            </w:pPr>
          </w:p>
        </w:tc>
        <w:tc>
          <w:tcPr>
            <w:tcW w:w="1123"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461CAA5" w14:textId="77777777" w:rsidR="00EA2449" w:rsidRPr="00484DBF" w:rsidRDefault="00EA2449" w:rsidP="00EA2449">
            <w:pPr>
              <w:jc w:val="center"/>
              <w:rPr>
                <w:rFonts w:ascii="Arial" w:hAnsi="Arial"/>
                <w:b/>
                <w:bCs/>
                <w:sz w:val="18"/>
                <w:szCs w:val="16"/>
                <w:lang w:val="en-US"/>
              </w:rPr>
            </w:pPr>
            <w:r w:rsidRPr="00484DBF">
              <w:rPr>
                <w:rFonts w:ascii="Arial" w:hAnsi="Arial"/>
                <w:b/>
                <w:bCs/>
                <w:sz w:val="18"/>
                <w:szCs w:val="16"/>
                <w:lang w:val="en-US"/>
              </w:rPr>
              <w:t>Average Power per slot</w:t>
            </w:r>
          </w:p>
        </w:tc>
        <w:tc>
          <w:tcPr>
            <w:tcW w:w="302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A7E405" w14:textId="77777777" w:rsidR="00EA2449" w:rsidRPr="00484DBF" w:rsidRDefault="00EA2449" w:rsidP="00EA2449">
            <w:pPr>
              <w:jc w:val="center"/>
              <w:rPr>
                <w:rFonts w:ascii="Arial" w:hAnsi="Arial"/>
                <w:b/>
                <w:bCs/>
                <w:sz w:val="18"/>
                <w:szCs w:val="16"/>
                <w:lang w:val="en-US"/>
              </w:rPr>
            </w:pPr>
            <w:r w:rsidRPr="00484DBF">
              <w:rPr>
                <w:rFonts w:ascii="Arial" w:hAnsi="Arial"/>
                <w:b/>
                <w:bCs/>
                <w:sz w:val="18"/>
                <w:szCs w:val="16"/>
                <w:lang w:val="en-US"/>
              </w:rPr>
              <w:t>1.09</w:t>
            </w:r>
          </w:p>
        </w:tc>
      </w:tr>
    </w:tbl>
    <w:p w14:paraId="33FF7DA6" w14:textId="77777777" w:rsidR="00A15F64" w:rsidRPr="00E00829" w:rsidRDefault="00A15F64" w:rsidP="00E00829">
      <w:pPr>
        <w:rPr>
          <w:rFonts w:ascii="Arial" w:hAnsi="Arial"/>
          <w:sz w:val="22"/>
        </w:rPr>
      </w:pPr>
    </w:p>
    <w:p w14:paraId="575D5550" w14:textId="1474E717" w:rsidR="00026934" w:rsidRDefault="00026934" w:rsidP="00026934">
      <w:pPr>
        <w:pStyle w:val="Heading2"/>
        <w:numPr>
          <w:ilvl w:val="1"/>
          <w:numId w:val="5"/>
        </w:numPr>
      </w:pPr>
      <w:r w:rsidRPr="00026934">
        <w:t>DL-only Positioning with reporting (UE-based or UE-assisted)</w:t>
      </w:r>
    </w:p>
    <w:p w14:paraId="63D21121" w14:textId="255E10D0" w:rsidR="00513DAD" w:rsidRPr="00E635ED" w:rsidRDefault="00513DAD" w:rsidP="00E635ED">
      <w:pPr>
        <w:rPr>
          <w:sz w:val="24"/>
          <w:szCs w:val="24"/>
          <w:lang w:val="en-US"/>
        </w:rPr>
      </w:pPr>
      <w:r w:rsidRPr="00126511">
        <w:rPr>
          <w:sz w:val="24"/>
          <w:szCs w:val="24"/>
        </w:rPr>
        <w:t xml:space="preserve">For DL-Only Positioning with location reporting to the network, either UE-based or UE-assisted, we need to include </w:t>
      </w:r>
      <w:r w:rsidR="00126511">
        <w:rPr>
          <w:sz w:val="24"/>
          <w:szCs w:val="24"/>
        </w:rPr>
        <w:t>the power consumption due to reporting. We assume that a CG UL can be used for that</w:t>
      </w:r>
      <w:r w:rsidR="00E635ED">
        <w:rPr>
          <w:sz w:val="24"/>
          <w:szCs w:val="24"/>
        </w:rPr>
        <w:t xml:space="preserve"> as was agreed in the previous meeting (</w:t>
      </w:r>
      <w:r w:rsidR="00E635ED" w:rsidRPr="00E635ED">
        <w:rPr>
          <w:bCs/>
          <w:sz w:val="24"/>
          <w:szCs w:val="24"/>
        </w:rPr>
        <w:t>(UE-A) CG-SDT with 1ms duration and the periodicity of positioning interval</w:t>
      </w:r>
      <w:r w:rsidR="00E635ED" w:rsidRPr="00E635ED">
        <w:rPr>
          <w:sz w:val="24"/>
          <w:szCs w:val="24"/>
        </w:rPr>
        <w:t>)</w:t>
      </w:r>
      <w:r w:rsidR="00E635ED">
        <w:rPr>
          <w:sz w:val="24"/>
          <w:szCs w:val="24"/>
        </w:rPr>
        <w:t xml:space="preserve">. </w:t>
      </w:r>
    </w:p>
    <w:p w14:paraId="4A1B272F" w14:textId="49004CAE" w:rsidR="00397C38" w:rsidRDefault="00271BFD" w:rsidP="00397C38">
      <w:pPr>
        <w:pStyle w:val="Heading5"/>
      </w:pPr>
      <w:r>
        <w:t xml:space="preserve">2.3.1 </w:t>
      </w:r>
      <w:r w:rsidR="00397C38" w:rsidRPr="000E7FCD">
        <w:t>PRS/SRS every N=1 I-DRX cycles with 1.28 sec</w:t>
      </w:r>
    </w:p>
    <w:tbl>
      <w:tblPr>
        <w:tblW w:w="9460" w:type="dxa"/>
        <w:tblCellMar>
          <w:left w:w="0" w:type="dxa"/>
          <w:right w:w="0" w:type="dxa"/>
        </w:tblCellMar>
        <w:tblLook w:val="0600" w:firstRow="0" w:lastRow="0" w:firstColumn="0" w:lastColumn="0" w:noHBand="1" w:noVBand="1"/>
      </w:tblPr>
      <w:tblGrid>
        <w:gridCol w:w="2365"/>
        <w:gridCol w:w="2365"/>
        <w:gridCol w:w="2365"/>
        <w:gridCol w:w="2365"/>
      </w:tblGrid>
      <w:tr w:rsidR="007D0834" w:rsidRPr="00781BE2" w14:paraId="4CED2AE1" w14:textId="77777777" w:rsidTr="007D0834">
        <w:trPr>
          <w:trHeight w:val="559"/>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1AF6C91" w14:textId="77777777" w:rsidR="007D0834" w:rsidRPr="00781BE2" w:rsidRDefault="007D0834" w:rsidP="007D0834">
            <w:pPr>
              <w:jc w:val="center"/>
              <w:rPr>
                <w:lang w:val="en-US"/>
              </w:rPr>
            </w:pPr>
            <w:r w:rsidRPr="00781BE2">
              <w:rPr>
                <w:b/>
                <w:bCs/>
                <w:lang w:val="en-US"/>
              </w:rPr>
              <w:t>UE-Assisted DL Positioning</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1E4BD8E" w14:textId="33B5E1B0" w:rsidR="007D0834" w:rsidRPr="00781BE2" w:rsidRDefault="007D0834" w:rsidP="007D0834">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F48EA59" w14:textId="0B26FDD4" w:rsidR="007D0834" w:rsidRPr="00781BE2" w:rsidRDefault="007D0834" w:rsidP="007D0834">
            <w:pPr>
              <w:jc w:val="center"/>
              <w:rPr>
                <w:lang w:val="en-US"/>
              </w:rPr>
            </w:pPr>
            <w:r w:rsidRPr="00CF0ADD">
              <w:rPr>
                <w:b/>
                <w:bCs/>
                <w:lang w:val="en-US"/>
              </w:rPr>
              <w:t>Number of slots</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B53122D" w14:textId="64A78BF9" w:rsidR="007D0834" w:rsidRPr="00781BE2" w:rsidRDefault="007D0834" w:rsidP="007D0834">
            <w:pPr>
              <w:jc w:val="center"/>
              <w:rPr>
                <w:lang w:val="en-US"/>
              </w:rPr>
            </w:pPr>
            <w:r>
              <w:rPr>
                <w:b/>
                <w:bCs/>
                <w:lang w:val="en-US"/>
              </w:rPr>
              <w:t xml:space="preserve">Power </w:t>
            </w:r>
            <w:r w:rsidRPr="00CF0ADD">
              <w:rPr>
                <w:b/>
                <w:bCs/>
                <w:lang w:val="en-US"/>
              </w:rPr>
              <w:t>Units</w:t>
            </w:r>
          </w:p>
        </w:tc>
      </w:tr>
      <w:tr w:rsidR="00781BE2" w:rsidRPr="00781BE2" w14:paraId="74F62C96" w14:textId="77777777" w:rsidTr="007D0834">
        <w:trPr>
          <w:trHeight w:val="559"/>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192CE1C" w14:textId="77777777" w:rsidR="00781BE2" w:rsidRPr="00781BE2" w:rsidRDefault="00781BE2" w:rsidP="00781BE2">
            <w:pPr>
              <w:jc w:val="center"/>
              <w:rPr>
                <w:lang w:val="en-US"/>
              </w:rPr>
            </w:pPr>
            <w:r w:rsidRPr="00781BE2">
              <w:rPr>
                <w:lang w:val="en-US"/>
              </w:rPr>
              <w:t xml:space="preserve">Paging Occasion (2 </w:t>
            </w:r>
            <w:proofErr w:type="spellStart"/>
            <w:r w:rsidRPr="00781BE2">
              <w:rPr>
                <w:lang w:val="en-US"/>
              </w:rPr>
              <w:t>ms</w:t>
            </w:r>
            <w:proofErr w:type="spellEnd"/>
            <w:r w:rsidRPr="00781BE2">
              <w:rPr>
                <w:lang w:val="en-US"/>
              </w:rPr>
              <w: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F9CFE1" w14:textId="77777777" w:rsidR="00781BE2" w:rsidRPr="00781BE2" w:rsidRDefault="00781BE2" w:rsidP="00781BE2">
            <w:pPr>
              <w:jc w:val="center"/>
              <w:rPr>
                <w:lang w:val="en-US"/>
              </w:rPr>
            </w:pPr>
            <w:r w:rsidRPr="00781BE2">
              <w:rPr>
                <w:lang w:val="en-US"/>
              </w:rPr>
              <w:t>57</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5A8BE10" w14:textId="77777777" w:rsidR="00781BE2" w:rsidRPr="00781BE2" w:rsidRDefault="00781BE2" w:rsidP="00781BE2">
            <w:pPr>
              <w:jc w:val="center"/>
              <w:rPr>
                <w:lang w:val="en-US"/>
              </w:rPr>
            </w:pPr>
            <w:r w:rsidRPr="00781BE2">
              <w:rPr>
                <w:lang w:val="en-US"/>
              </w:rPr>
              <w:t>4</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901EB1" w14:textId="77777777" w:rsidR="00781BE2" w:rsidRPr="00781BE2" w:rsidRDefault="00781BE2" w:rsidP="00781BE2">
            <w:pPr>
              <w:jc w:val="center"/>
              <w:rPr>
                <w:lang w:val="en-US"/>
              </w:rPr>
            </w:pPr>
            <w:r w:rsidRPr="00781BE2">
              <w:rPr>
                <w:lang w:val="en-US"/>
              </w:rPr>
              <w:t>228</w:t>
            </w:r>
          </w:p>
        </w:tc>
      </w:tr>
      <w:tr w:rsidR="00781BE2" w:rsidRPr="00781BE2" w14:paraId="646A8570" w14:textId="77777777" w:rsidTr="007D0834">
        <w:trPr>
          <w:trHeight w:val="288"/>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1970DA" w14:textId="77777777" w:rsidR="00781BE2" w:rsidRPr="00781BE2" w:rsidRDefault="00781BE2" w:rsidP="00781BE2">
            <w:pPr>
              <w:jc w:val="center"/>
              <w:rPr>
                <w:lang w:val="en-US"/>
              </w:rPr>
            </w:pPr>
            <w:r w:rsidRPr="00781BE2">
              <w:rPr>
                <w:lang w:val="en-US"/>
              </w:rPr>
              <w:t xml:space="preserve">SSB serv. cell (2 </w:t>
            </w:r>
            <w:proofErr w:type="spellStart"/>
            <w:r w:rsidRPr="00781BE2">
              <w:rPr>
                <w:lang w:val="en-US"/>
              </w:rPr>
              <w:t>ms</w:t>
            </w:r>
            <w:proofErr w:type="spellEnd"/>
            <w:r w:rsidRPr="00781BE2">
              <w:rPr>
                <w:lang w:val="en-US"/>
              </w:rPr>
              <w: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20B2680" w14:textId="77777777" w:rsidR="00781BE2" w:rsidRPr="00781BE2" w:rsidRDefault="00781BE2" w:rsidP="00781BE2">
            <w:pPr>
              <w:jc w:val="center"/>
              <w:rPr>
                <w:lang w:val="en-US"/>
              </w:rPr>
            </w:pPr>
            <w:r w:rsidRPr="00781BE2">
              <w:rPr>
                <w:lang w:val="en-US"/>
              </w:rPr>
              <w:t>50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0D0C508" w14:textId="77777777" w:rsidR="00781BE2" w:rsidRPr="00781BE2" w:rsidRDefault="00781BE2" w:rsidP="00781BE2">
            <w:pPr>
              <w:jc w:val="center"/>
              <w:rPr>
                <w:lang w:val="en-US"/>
              </w:rPr>
            </w:pPr>
            <w:r w:rsidRPr="00781BE2">
              <w:rPr>
                <w:lang w:val="en-US"/>
              </w:rPr>
              <w:t>4</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239728" w14:textId="77777777" w:rsidR="00781BE2" w:rsidRPr="00781BE2" w:rsidRDefault="00781BE2" w:rsidP="00781BE2">
            <w:pPr>
              <w:jc w:val="center"/>
              <w:rPr>
                <w:lang w:val="en-US"/>
              </w:rPr>
            </w:pPr>
            <w:r w:rsidRPr="00781BE2">
              <w:rPr>
                <w:lang w:val="en-US"/>
              </w:rPr>
              <w:t>200</w:t>
            </w:r>
          </w:p>
        </w:tc>
      </w:tr>
      <w:tr w:rsidR="00781BE2" w:rsidRPr="00781BE2" w14:paraId="5C91924E" w14:textId="77777777" w:rsidTr="007D0834">
        <w:trPr>
          <w:trHeight w:val="288"/>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58E0475" w14:textId="77777777" w:rsidR="00781BE2" w:rsidRPr="00781BE2" w:rsidRDefault="00781BE2" w:rsidP="00781BE2">
            <w:pPr>
              <w:jc w:val="center"/>
              <w:rPr>
                <w:lang w:val="en-US"/>
              </w:rPr>
            </w:pPr>
            <w:r w:rsidRPr="00781BE2">
              <w:rPr>
                <w:lang w:val="en-US"/>
              </w:rPr>
              <w:t xml:space="preserve">Light sleep (8 </w:t>
            </w:r>
            <w:proofErr w:type="spellStart"/>
            <w:r w:rsidRPr="00781BE2">
              <w:rPr>
                <w:lang w:val="en-US"/>
              </w:rPr>
              <w:t>ms</w:t>
            </w:r>
            <w:proofErr w:type="spellEnd"/>
            <w:r w:rsidRPr="00781BE2">
              <w:rPr>
                <w:lang w:val="en-US"/>
              </w:rPr>
              <w: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44DF67D" w14:textId="77777777" w:rsidR="00781BE2" w:rsidRPr="00781BE2" w:rsidRDefault="00781BE2" w:rsidP="00781BE2">
            <w:pPr>
              <w:jc w:val="center"/>
              <w:rPr>
                <w:lang w:val="en-US"/>
              </w:rPr>
            </w:pPr>
            <w:r w:rsidRPr="00781BE2">
              <w:rPr>
                <w:lang w:val="en-US"/>
              </w:rPr>
              <w:t>20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DF5E82A" w14:textId="77777777" w:rsidR="00781BE2" w:rsidRPr="00781BE2" w:rsidRDefault="00781BE2" w:rsidP="00781BE2">
            <w:pPr>
              <w:jc w:val="center"/>
              <w:rPr>
                <w:lang w:val="en-US"/>
              </w:rPr>
            </w:pPr>
            <w:r w:rsidRPr="00781BE2">
              <w:rPr>
                <w:lang w:val="en-US"/>
              </w:rPr>
              <w:t>16</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DD84310" w14:textId="77777777" w:rsidR="00781BE2" w:rsidRPr="00781BE2" w:rsidRDefault="00781BE2" w:rsidP="00781BE2">
            <w:pPr>
              <w:jc w:val="center"/>
              <w:rPr>
                <w:lang w:val="en-US"/>
              </w:rPr>
            </w:pPr>
            <w:r w:rsidRPr="00781BE2">
              <w:rPr>
                <w:lang w:val="en-US"/>
              </w:rPr>
              <w:t>320</w:t>
            </w:r>
          </w:p>
        </w:tc>
      </w:tr>
      <w:tr w:rsidR="00781BE2" w:rsidRPr="00781BE2" w14:paraId="601DE909" w14:textId="77777777" w:rsidTr="007D0834">
        <w:trPr>
          <w:trHeight w:val="559"/>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7A69DD7" w14:textId="77777777" w:rsidR="00781BE2" w:rsidRPr="00781BE2" w:rsidRDefault="00781BE2" w:rsidP="00781BE2">
            <w:pPr>
              <w:jc w:val="center"/>
              <w:rPr>
                <w:lang w:val="en-US"/>
              </w:rPr>
            </w:pPr>
            <w:r w:rsidRPr="00781BE2">
              <w:rPr>
                <w:lang w:val="en-US"/>
              </w:rPr>
              <w:t xml:space="preserve">PRS Instance (0.5 </w:t>
            </w:r>
            <w:proofErr w:type="spellStart"/>
            <w:r w:rsidRPr="00781BE2">
              <w:rPr>
                <w:lang w:val="en-US"/>
              </w:rPr>
              <w:t>ms</w:t>
            </w:r>
            <w:proofErr w:type="spellEnd"/>
            <w:r w:rsidRPr="00781BE2">
              <w:rPr>
                <w:lang w:val="en-US"/>
              </w:rPr>
              <w: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E022356" w14:textId="77777777" w:rsidR="00781BE2" w:rsidRPr="00781BE2" w:rsidRDefault="00781BE2" w:rsidP="00781BE2">
            <w:pPr>
              <w:jc w:val="center"/>
              <w:rPr>
                <w:lang w:val="en-US"/>
              </w:rPr>
            </w:pPr>
            <w:r w:rsidRPr="00781BE2">
              <w:rPr>
                <w:lang w:val="en-US"/>
              </w:rPr>
              <w:t>120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12791A" w14:textId="77777777" w:rsidR="00781BE2" w:rsidRPr="00781BE2" w:rsidRDefault="00781BE2" w:rsidP="00781BE2">
            <w:pPr>
              <w:jc w:val="center"/>
              <w:rPr>
                <w:lang w:val="en-US"/>
              </w:rPr>
            </w:pPr>
            <w:r w:rsidRPr="00781BE2">
              <w:rPr>
                <w:lang w:val="en-US"/>
              </w:rPr>
              <w:t>1</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6BCB2A4" w14:textId="77777777" w:rsidR="00781BE2" w:rsidRPr="00781BE2" w:rsidRDefault="00781BE2" w:rsidP="00781BE2">
            <w:pPr>
              <w:jc w:val="center"/>
              <w:rPr>
                <w:lang w:val="en-US"/>
              </w:rPr>
            </w:pPr>
            <w:r w:rsidRPr="00781BE2">
              <w:rPr>
                <w:lang w:val="en-US"/>
              </w:rPr>
              <w:t>120</w:t>
            </w:r>
          </w:p>
        </w:tc>
      </w:tr>
      <w:tr w:rsidR="00781BE2" w:rsidRPr="00781BE2" w14:paraId="557023A1" w14:textId="77777777" w:rsidTr="007D0834">
        <w:trPr>
          <w:trHeight w:val="288"/>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81E598" w14:textId="77777777" w:rsidR="00781BE2" w:rsidRPr="00781BE2" w:rsidRDefault="00781BE2" w:rsidP="00781BE2">
            <w:pPr>
              <w:jc w:val="center"/>
              <w:rPr>
                <w:lang w:val="en-US"/>
              </w:rPr>
            </w:pPr>
            <w:r w:rsidRPr="00781BE2">
              <w:rPr>
                <w:lang w:val="en-US"/>
              </w:rPr>
              <w:t>Deep sleep</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051E490" w14:textId="77777777" w:rsidR="00781BE2" w:rsidRPr="00781BE2" w:rsidRDefault="00781BE2" w:rsidP="00781BE2">
            <w:pPr>
              <w:jc w:val="center"/>
              <w:rPr>
                <w:lang w:val="en-US"/>
              </w:rPr>
            </w:pPr>
            <w:r w:rsidRPr="00781BE2">
              <w:rPr>
                <w:lang w:val="en-US"/>
              </w:rPr>
              <w:t>1</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0BA5B55" w14:textId="77777777" w:rsidR="00781BE2" w:rsidRPr="00781BE2" w:rsidRDefault="00781BE2" w:rsidP="00781BE2">
            <w:pPr>
              <w:jc w:val="center"/>
              <w:rPr>
                <w:lang w:val="en-US"/>
              </w:rPr>
            </w:pPr>
            <w:r w:rsidRPr="00781BE2">
              <w:rPr>
                <w:lang w:val="en-US"/>
              </w:rPr>
              <w:t>2533</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84E7876" w14:textId="77777777" w:rsidR="00781BE2" w:rsidRPr="00781BE2" w:rsidRDefault="00781BE2" w:rsidP="00781BE2">
            <w:pPr>
              <w:jc w:val="center"/>
              <w:rPr>
                <w:lang w:val="en-US"/>
              </w:rPr>
            </w:pPr>
            <w:r w:rsidRPr="00781BE2">
              <w:rPr>
                <w:lang w:val="en-US"/>
              </w:rPr>
              <w:t>2533</w:t>
            </w:r>
          </w:p>
        </w:tc>
      </w:tr>
      <w:tr w:rsidR="00781BE2" w:rsidRPr="00781BE2" w14:paraId="05CC39CC" w14:textId="77777777" w:rsidTr="007D0834">
        <w:trPr>
          <w:trHeight w:val="288"/>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A13AC62" w14:textId="77777777" w:rsidR="00781BE2" w:rsidRPr="00781BE2" w:rsidRDefault="00781BE2" w:rsidP="00781BE2">
            <w:pPr>
              <w:jc w:val="center"/>
              <w:rPr>
                <w:lang w:val="en-US"/>
              </w:rPr>
            </w:pPr>
            <w:r w:rsidRPr="00781BE2">
              <w:rPr>
                <w:lang w:val="en-US"/>
              </w:rPr>
              <w:t>Deep State transit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FC8FDB8" w14:textId="77777777" w:rsidR="00781BE2" w:rsidRPr="00781BE2" w:rsidRDefault="00781BE2" w:rsidP="00781BE2">
            <w:pPr>
              <w:jc w:val="center"/>
              <w:rPr>
                <w:lang w:val="en-US"/>
              </w:rPr>
            </w:pPr>
            <w:r w:rsidRPr="00781BE2">
              <w:rPr>
                <w:lang w:val="en-US"/>
              </w:rPr>
              <w:t>450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CBA7F0C" w14:textId="77777777" w:rsidR="00781BE2" w:rsidRPr="00781BE2" w:rsidRDefault="00781BE2" w:rsidP="00781BE2">
            <w:pPr>
              <w:jc w:val="center"/>
              <w:rPr>
                <w:lang w:val="en-US"/>
              </w:rPr>
            </w:pPr>
            <w:r w:rsidRPr="00781BE2">
              <w:rPr>
                <w:lang w:val="en-US"/>
              </w:rPr>
              <w:t>3</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A8A4EE" w14:textId="77777777" w:rsidR="00781BE2" w:rsidRPr="00781BE2" w:rsidRDefault="00781BE2" w:rsidP="00781BE2">
            <w:pPr>
              <w:jc w:val="center"/>
              <w:rPr>
                <w:lang w:val="en-US"/>
              </w:rPr>
            </w:pPr>
            <w:r w:rsidRPr="00781BE2">
              <w:rPr>
                <w:lang w:val="en-US"/>
              </w:rPr>
              <w:t>1350</w:t>
            </w:r>
          </w:p>
        </w:tc>
      </w:tr>
      <w:tr w:rsidR="00781BE2" w:rsidRPr="00781BE2" w14:paraId="190BD379" w14:textId="77777777" w:rsidTr="007D0834">
        <w:trPr>
          <w:trHeight w:val="288"/>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D1F9D7" w14:textId="77777777" w:rsidR="00781BE2" w:rsidRPr="00781BE2" w:rsidRDefault="00781BE2" w:rsidP="00781BE2">
            <w:pPr>
              <w:jc w:val="center"/>
              <w:rPr>
                <w:lang w:val="en-US"/>
              </w:rPr>
            </w:pPr>
            <w:r w:rsidRPr="00781BE2">
              <w:rPr>
                <w:lang w:val="en-US"/>
              </w:rPr>
              <w:t>Light State transit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06A5F75" w14:textId="77777777" w:rsidR="00781BE2" w:rsidRPr="00781BE2" w:rsidRDefault="00781BE2" w:rsidP="00781BE2">
            <w:pPr>
              <w:jc w:val="center"/>
              <w:rPr>
                <w:lang w:val="en-US"/>
              </w:rPr>
            </w:pPr>
            <w:r w:rsidRPr="00781BE2">
              <w:rPr>
                <w:lang w:val="en-US"/>
              </w:rPr>
              <w:t>100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BDCE7BE" w14:textId="77777777" w:rsidR="00781BE2" w:rsidRPr="00781BE2" w:rsidRDefault="00781BE2" w:rsidP="00781BE2">
            <w:pPr>
              <w:jc w:val="center"/>
              <w:rPr>
                <w:lang w:val="en-US"/>
              </w:rPr>
            </w:pPr>
            <w:r w:rsidRPr="00781BE2">
              <w:rPr>
                <w:lang w:val="en-US"/>
              </w:rPr>
              <w:t>1</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4B32E80" w14:textId="77777777" w:rsidR="00781BE2" w:rsidRPr="00781BE2" w:rsidRDefault="00781BE2" w:rsidP="00781BE2">
            <w:pPr>
              <w:jc w:val="center"/>
              <w:rPr>
                <w:lang w:val="en-US"/>
              </w:rPr>
            </w:pPr>
            <w:r w:rsidRPr="00781BE2">
              <w:rPr>
                <w:lang w:val="en-US"/>
              </w:rPr>
              <w:t>100</w:t>
            </w:r>
          </w:p>
        </w:tc>
      </w:tr>
      <w:tr w:rsidR="00781BE2" w:rsidRPr="00781BE2" w14:paraId="6A6B9A88" w14:textId="77777777" w:rsidTr="007D0834">
        <w:trPr>
          <w:trHeight w:val="288"/>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5BC7CE1" w14:textId="77777777" w:rsidR="00781BE2" w:rsidRPr="00781BE2" w:rsidRDefault="00781BE2" w:rsidP="00781BE2">
            <w:pPr>
              <w:jc w:val="center"/>
              <w:rPr>
                <w:lang w:val="en-US"/>
              </w:rPr>
            </w:pPr>
            <w:r w:rsidRPr="00781BE2">
              <w:rPr>
                <w:lang w:val="en-US"/>
              </w:rPr>
              <w:t>CG UL</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B0FBF38" w14:textId="77777777" w:rsidR="00781BE2" w:rsidRPr="00781BE2" w:rsidRDefault="00781BE2" w:rsidP="00781BE2">
            <w:pPr>
              <w:jc w:val="center"/>
              <w:rPr>
                <w:lang w:val="en-US"/>
              </w:rPr>
            </w:pPr>
            <w:r w:rsidRPr="00781BE2">
              <w:rPr>
                <w:lang w:val="en-US"/>
              </w:rPr>
              <w:t>700</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27AE60" w14:textId="77777777" w:rsidR="00781BE2" w:rsidRPr="00781BE2" w:rsidRDefault="00781BE2" w:rsidP="00781BE2">
            <w:pPr>
              <w:jc w:val="center"/>
              <w:rPr>
                <w:lang w:val="en-US"/>
              </w:rPr>
            </w:pPr>
            <w:r w:rsidRPr="00781BE2">
              <w:rPr>
                <w:lang w:val="en-US"/>
              </w:rPr>
              <w:t>2</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5942FC" w14:textId="77777777" w:rsidR="00781BE2" w:rsidRPr="00781BE2" w:rsidRDefault="00781BE2" w:rsidP="00781BE2">
            <w:pPr>
              <w:jc w:val="center"/>
              <w:rPr>
                <w:lang w:val="en-US"/>
              </w:rPr>
            </w:pPr>
            <w:r w:rsidRPr="00781BE2">
              <w:rPr>
                <w:lang w:val="en-US"/>
              </w:rPr>
              <w:t>1400</w:t>
            </w:r>
          </w:p>
        </w:tc>
      </w:tr>
      <w:tr w:rsidR="00781BE2" w:rsidRPr="00781BE2" w14:paraId="4F34C9CD" w14:textId="77777777" w:rsidTr="007D0834">
        <w:trPr>
          <w:trHeight w:val="288"/>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D143D35" w14:textId="77777777" w:rsidR="00781BE2" w:rsidRPr="00781BE2" w:rsidRDefault="00781BE2" w:rsidP="00781BE2">
            <w:pPr>
              <w:jc w:val="center"/>
              <w:rPr>
                <w:lang w:val="en-US"/>
              </w:rPr>
            </w:pP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C7CE003" w14:textId="77777777" w:rsidR="00781BE2" w:rsidRPr="00781BE2" w:rsidRDefault="00781BE2" w:rsidP="00781BE2">
            <w:pPr>
              <w:jc w:val="center"/>
              <w:rPr>
                <w:lang w:val="en-US"/>
              </w:rPr>
            </w:pP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DAAB10C" w14:textId="77777777" w:rsidR="00781BE2" w:rsidRPr="00781BE2" w:rsidRDefault="00781BE2" w:rsidP="00781BE2">
            <w:pPr>
              <w:jc w:val="center"/>
              <w:rPr>
                <w:lang w:val="en-US"/>
              </w:rPr>
            </w:pPr>
            <w:r w:rsidRPr="00781BE2">
              <w:rPr>
                <w:lang w:val="en-US"/>
              </w:rPr>
              <w:t>Total Power</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571105" w14:textId="77777777" w:rsidR="00781BE2" w:rsidRPr="00781BE2" w:rsidRDefault="00781BE2" w:rsidP="00781BE2">
            <w:pPr>
              <w:jc w:val="center"/>
              <w:rPr>
                <w:lang w:val="en-US"/>
              </w:rPr>
            </w:pPr>
            <w:r w:rsidRPr="00781BE2">
              <w:rPr>
                <w:lang w:val="en-US"/>
              </w:rPr>
              <w:t>6251</w:t>
            </w:r>
          </w:p>
        </w:tc>
      </w:tr>
      <w:tr w:rsidR="00781BE2" w:rsidRPr="00781BE2" w14:paraId="0212389C" w14:textId="77777777" w:rsidTr="007D0834">
        <w:trPr>
          <w:trHeight w:val="288"/>
        </w:trPr>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72EA746" w14:textId="77777777" w:rsidR="00781BE2" w:rsidRPr="00781BE2" w:rsidRDefault="00781BE2" w:rsidP="00781BE2">
            <w:pPr>
              <w:jc w:val="center"/>
              <w:rPr>
                <w:lang w:val="en-US"/>
              </w:rPr>
            </w:pP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3D3EE31" w14:textId="77777777" w:rsidR="00781BE2" w:rsidRPr="00781BE2" w:rsidRDefault="00781BE2" w:rsidP="00781BE2">
            <w:pPr>
              <w:jc w:val="center"/>
              <w:rPr>
                <w:lang w:val="en-US"/>
              </w:rPr>
            </w:pP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4658566" w14:textId="77777777" w:rsidR="00781BE2" w:rsidRPr="00781BE2" w:rsidRDefault="00781BE2" w:rsidP="00781BE2">
            <w:pPr>
              <w:jc w:val="center"/>
              <w:rPr>
                <w:b/>
                <w:bCs/>
                <w:lang w:val="en-US"/>
              </w:rPr>
            </w:pPr>
            <w:r w:rsidRPr="00781BE2">
              <w:rPr>
                <w:b/>
                <w:bCs/>
                <w:lang w:val="en-US"/>
              </w:rPr>
              <w:t>Average Power per slot</w:t>
            </w:r>
          </w:p>
        </w:tc>
        <w:tc>
          <w:tcPr>
            <w:tcW w:w="23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5BB6B5B" w14:textId="77777777" w:rsidR="00781BE2" w:rsidRPr="00781BE2" w:rsidRDefault="00781BE2" w:rsidP="00781BE2">
            <w:pPr>
              <w:jc w:val="center"/>
              <w:rPr>
                <w:b/>
                <w:bCs/>
                <w:lang w:val="en-US"/>
              </w:rPr>
            </w:pPr>
            <w:r w:rsidRPr="00781BE2">
              <w:rPr>
                <w:b/>
                <w:bCs/>
                <w:lang w:val="en-US"/>
              </w:rPr>
              <w:t>2.44</w:t>
            </w:r>
          </w:p>
        </w:tc>
      </w:tr>
    </w:tbl>
    <w:p w14:paraId="0FDFC1D5" w14:textId="77777777" w:rsidR="00A23EE4" w:rsidRPr="00A23EE4" w:rsidRDefault="00A23EE4" w:rsidP="00A23EE4"/>
    <w:p w14:paraId="6BEF99A2" w14:textId="77FC4052" w:rsidR="002106CC" w:rsidRDefault="00271BFD" w:rsidP="002106CC">
      <w:pPr>
        <w:pStyle w:val="Heading5"/>
      </w:pPr>
      <w:r>
        <w:t xml:space="preserve">2.3.2 </w:t>
      </w:r>
      <w:r w:rsidR="00E00829" w:rsidRPr="00E00829">
        <w:t>PRS/SRS every 8 I-DRX cycles with 1.28 sec</w:t>
      </w:r>
    </w:p>
    <w:tbl>
      <w:tblPr>
        <w:tblW w:w="9620" w:type="dxa"/>
        <w:jc w:val="center"/>
        <w:tblCellMar>
          <w:left w:w="0" w:type="dxa"/>
          <w:right w:w="0" w:type="dxa"/>
        </w:tblCellMar>
        <w:tblLook w:val="0600" w:firstRow="0" w:lastRow="0" w:firstColumn="0" w:lastColumn="0" w:noHBand="1" w:noVBand="1"/>
      </w:tblPr>
      <w:tblGrid>
        <w:gridCol w:w="2305"/>
        <w:gridCol w:w="2305"/>
        <w:gridCol w:w="2305"/>
        <w:gridCol w:w="2705"/>
      </w:tblGrid>
      <w:tr w:rsidR="007D0834" w:rsidRPr="00A23EE4" w14:paraId="28BF55C0" w14:textId="77777777" w:rsidTr="00233A64">
        <w:trPr>
          <w:trHeight w:val="1082"/>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EA5E058" w14:textId="77777777" w:rsidR="007D0834" w:rsidRPr="00A23EE4" w:rsidRDefault="007D0834" w:rsidP="007D0834">
            <w:pPr>
              <w:jc w:val="center"/>
              <w:rPr>
                <w:b/>
                <w:bCs/>
                <w:lang w:val="en-US"/>
              </w:rPr>
            </w:pPr>
            <w:r w:rsidRPr="00A23EE4">
              <w:rPr>
                <w:b/>
                <w:bCs/>
                <w:lang w:val="en-US"/>
              </w:rPr>
              <w:t>DL-only Positioning with reporting (UE-based or UE-assisted)</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C9C87C8" w14:textId="618CBF96" w:rsidR="007D0834" w:rsidRPr="00A23EE4" w:rsidRDefault="007D0834" w:rsidP="007D0834">
            <w:pPr>
              <w:jc w:val="center"/>
              <w:rPr>
                <w:b/>
                <w:bCs/>
                <w:lang w:val="en-US"/>
              </w:rPr>
            </w:pPr>
            <w:r w:rsidRPr="00CF0ADD">
              <w:rPr>
                <w:b/>
                <w:bCs/>
                <w:lang w:val="en-US"/>
              </w:rPr>
              <w:t xml:space="preserve">Power </w:t>
            </w:r>
            <w:r>
              <w:rPr>
                <w:b/>
                <w:bCs/>
                <w:lang w:val="en-US"/>
              </w:rPr>
              <w:t xml:space="preserve">Units </w:t>
            </w:r>
            <w:r w:rsidRPr="00CF0ADD">
              <w:rPr>
                <w:b/>
                <w:bCs/>
                <w:lang w:val="en-US"/>
              </w:rPr>
              <w:t>/ slot</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C11C824" w14:textId="38EE9267" w:rsidR="007D0834" w:rsidRPr="00A23EE4" w:rsidRDefault="007D0834" w:rsidP="007D0834">
            <w:pPr>
              <w:jc w:val="center"/>
              <w:rPr>
                <w:b/>
                <w:bCs/>
                <w:lang w:val="en-US"/>
              </w:rPr>
            </w:pPr>
            <w:r w:rsidRPr="00CF0ADD">
              <w:rPr>
                <w:b/>
                <w:bCs/>
                <w:lang w:val="en-US"/>
              </w:rPr>
              <w:t>Number of slots</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37E7AB" w14:textId="68EF2C6D" w:rsidR="007D0834" w:rsidRPr="00A23EE4" w:rsidRDefault="007D0834" w:rsidP="007D0834">
            <w:pPr>
              <w:jc w:val="center"/>
              <w:rPr>
                <w:b/>
                <w:bCs/>
                <w:lang w:val="en-US"/>
              </w:rPr>
            </w:pPr>
            <w:r>
              <w:rPr>
                <w:b/>
                <w:bCs/>
                <w:lang w:val="en-US"/>
              </w:rPr>
              <w:t xml:space="preserve">Power </w:t>
            </w:r>
            <w:r w:rsidRPr="00CF0ADD">
              <w:rPr>
                <w:b/>
                <w:bCs/>
                <w:lang w:val="en-US"/>
              </w:rPr>
              <w:t>Units</w:t>
            </w:r>
          </w:p>
        </w:tc>
      </w:tr>
      <w:tr w:rsidR="00513DAD" w:rsidRPr="00A23EE4" w14:paraId="50CE06BD" w14:textId="77777777" w:rsidTr="00233A64">
        <w:trPr>
          <w:trHeight w:val="373"/>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497D4B" w14:textId="77777777" w:rsidR="00513DAD" w:rsidRPr="00A23EE4" w:rsidRDefault="00513DAD" w:rsidP="00233A64">
            <w:pPr>
              <w:jc w:val="center"/>
              <w:rPr>
                <w:lang w:val="en-US"/>
              </w:rPr>
            </w:pPr>
            <w:r w:rsidRPr="00A23EE4">
              <w:rPr>
                <w:lang w:val="en-US"/>
              </w:rPr>
              <w:t xml:space="preserve">Paging Occasion (2 </w:t>
            </w:r>
            <w:proofErr w:type="spellStart"/>
            <w:r w:rsidRPr="00A23EE4">
              <w:rPr>
                <w:lang w:val="en-US"/>
              </w:rPr>
              <w:t>ms</w:t>
            </w:r>
            <w:proofErr w:type="spellEnd"/>
            <w:r w:rsidRPr="00A23EE4">
              <w:rPr>
                <w:lang w:val="en-US"/>
              </w:rPr>
              <w:t>)</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1587838" w14:textId="77777777" w:rsidR="00513DAD" w:rsidRPr="00A23EE4" w:rsidRDefault="00513DAD" w:rsidP="00233A64">
            <w:pPr>
              <w:jc w:val="center"/>
              <w:rPr>
                <w:lang w:val="en-US"/>
              </w:rPr>
            </w:pPr>
            <w:r w:rsidRPr="00A23EE4">
              <w:rPr>
                <w:lang w:val="en-US"/>
              </w:rPr>
              <w:t>57</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A08CB3E" w14:textId="77777777" w:rsidR="00513DAD" w:rsidRPr="00A23EE4" w:rsidRDefault="00513DAD" w:rsidP="00233A64">
            <w:pPr>
              <w:jc w:val="center"/>
              <w:rPr>
                <w:lang w:val="en-US"/>
              </w:rPr>
            </w:pPr>
            <w:r w:rsidRPr="00A23EE4">
              <w:rPr>
                <w:lang w:val="en-US"/>
              </w:rPr>
              <w:t>32</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E69EDA1" w14:textId="77777777" w:rsidR="00513DAD" w:rsidRPr="00A23EE4" w:rsidRDefault="00513DAD" w:rsidP="00233A64">
            <w:pPr>
              <w:jc w:val="center"/>
              <w:rPr>
                <w:lang w:val="en-US"/>
              </w:rPr>
            </w:pPr>
            <w:r w:rsidRPr="00A23EE4">
              <w:rPr>
                <w:lang w:val="en-US"/>
              </w:rPr>
              <w:t>1824</w:t>
            </w:r>
          </w:p>
        </w:tc>
      </w:tr>
      <w:tr w:rsidR="00513DAD" w:rsidRPr="00A23EE4" w14:paraId="7651A17C" w14:textId="77777777" w:rsidTr="00233A64">
        <w:trPr>
          <w:trHeight w:val="373"/>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AE564EB" w14:textId="77777777" w:rsidR="00513DAD" w:rsidRPr="00A23EE4" w:rsidRDefault="00513DAD" w:rsidP="00233A64">
            <w:pPr>
              <w:jc w:val="center"/>
              <w:rPr>
                <w:lang w:val="en-US"/>
              </w:rPr>
            </w:pPr>
            <w:r w:rsidRPr="00A23EE4">
              <w:rPr>
                <w:lang w:val="en-US"/>
              </w:rPr>
              <w:t xml:space="preserve">SSB serv. cell (2 </w:t>
            </w:r>
            <w:proofErr w:type="spellStart"/>
            <w:r w:rsidRPr="00A23EE4">
              <w:rPr>
                <w:lang w:val="en-US"/>
              </w:rPr>
              <w:t>ms</w:t>
            </w:r>
            <w:proofErr w:type="spellEnd"/>
            <w:r w:rsidRPr="00A23EE4">
              <w:rPr>
                <w:lang w:val="en-US"/>
              </w:rPr>
              <w:t>)</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D5D4033" w14:textId="77777777" w:rsidR="00513DAD" w:rsidRPr="00A23EE4" w:rsidRDefault="00513DAD" w:rsidP="00233A64">
            <w:pPr>
              <w:jc w:val="center"/>
              <w:rPr>
                <w:lang w:val="en-US"/>
              </w:rPr>
            </w:pPr>
            <w:r w:rsidRPr="00A23EE4">
              <w:rPr>
                <w:lang w:val="en-US"/>
              </w:rPr>
              <w:t>50</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D749A2E" w14:textId="77777777" w:rsidR="00513DAD" w:rsidRPr="00A23EE4" w:rsidRDefault="00513DAD" w:rsidP="00233A64">
            <w:pPr>
              <w:jc w:val="center"/>
              <w:rPr>
                <w:lang w:val="en-US"/>
              </w:rPr>
            </w:pPr>
            <w:r w:rsidRPr="00A23EE4">
              <w:rPr>
                <w:lang w:val="en-US"/>
              </w:rPr>
              <w:t>32</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D4B8C4A" w14:textId="77777777" w:rsidR="00513DAD" w:rsidRPr="00A23EE4" w:rsidRDefault="00513DAD" w:rsidP="00233A64">
            <w:pPr>
              <w:jc w:val="center"/>
              <w:rPr>
                <w:lang w:val="en-US"/>
              </w:rPr>
            </w:pPr>
            <w:r w:rsidRPr="00A23EE4">
              <w:rPr>
                <w:lang w:val="en-US"/>
              </w:rPr>
              <w:t>1600</w:t>
            </w:r>
          </w:p>
        </w:tc>
      </w:tr>
      <w:tr w:rsidR="00513DAD" w:rsidRPr="00A23EE4" w14:paraId="6CFBDB75" w14:textId="77777777" w:rsidTr="00233A64">
        <w:trPr>
          <w:trHeight w:val="373"/>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AD1180" w14:textId="77777777" w:rsidR="00513DAD" w:rsidRPr="00A23EE4" w:rsidRDefault="00513DAD" w:rsidP="00233A64">
            <w:pPr>
              <w:jc w:val="center"/>
              <w:rPr>
                <w:lang w:val="en-US"/>
              </w:rPr>
            </w:pPr>
            <w:r w:rsidRPr="00A23EE4">
              <w:rPr>
                <w:lang w:val="en-US"/>
              </w:rPr>
              <w:t xml:space="preserve">Light sleep (8 </w:t>
            </w:r>
            <w:proofErr w:type="spellStart"/>
            <w:r w:rsidRPr="00A23EE4">
              <w:rPr>
                <w:lang w:val="en-US"/>
              </w:rPr>
              <w:t>ms</w:t>
            </w:r>
            <w:proofErr w:type="spellEnd"/>
            <w:r w:rsidRPr="00A23EE4">
              <w:rPr>
                <w:lang w:val="en-US"/>
              </w:rPr>
              <w:t>)</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E85344A" w14:textId="77777777" w:rsidR="00513DAD" w:rsidRPr="00A23EE4" w:rsidRDefault="00513DAD" w:rsidP="00233A64">
            <w:pPr>
              <w:jc w:val="center"/>
              <w:rPr>
                <w:lang w:val="en-US"/>
              </w:rPr>
            </w:pPr>
            <w:r w:rsidRPr="00A23EE4">
              <w:rPr>
                <w:lang w:val="en-US"/>
              </w:rPr>
              <w:t>20</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33DE17" w14:textId="77777777" w:rsidR="00513DAD" w:rsidRPr="00A23EE4" w:rsidRDefault="00513DAD" w:rsidP="00233A64">
            <w:pPr>
              <w:jc w:val="center"/>
              <w:rPr>
                <w:lang w:val="en-US"/>
              </w:rPr>
            </w:pPr>
            <w:r w:rsidRPr="00A23EE4">
              <w:rPr>
                <w:lang w:val="en-US"/>
              </w:rPr>
              <w:t>128</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DBDEB6" w14:textId="77777777" w:rsidR="00513DAD" w:rsidRPr="00A23EE4" w:rsidRDefault="00513DAD" w:rsidP="00233A64">
            <w:pPr>
              <w:jc w:val="center"/>
              <w:rPr>
                <w:lang w:val="en-US"/>
              </w:rPr>
            </w:pPr>
            <w:r w:rsidRPr="00A23EE4">
              <w:rPr>
                <w:lang w:val="en-US"/>
              </w:rPr>
              <w:t>2560</w:t>
            </w:r>
          </w:p>
        </w:tc>
      </w:tr>
      <w:tr w:rsidR="00513DAD" w:rsidRPr="00A23EE4" w14:paraId="248B25EA" w14:textId="77777777" w:rsidTr="00233A64">
        <w:trPr>
          <w:trHeight w:val="373"/>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51F14B6" w14:textId="77777777" w:rsidR="00513DAD" w:rsidRPr="00A23EE4" w:rsidRDefault="00513DAD" w:rsidP="00233A64">
            <w:pPr>
              <w:jc w:val="center"/>
              <w:rPr>
                <w:lang w:val="en-US"/>
              </w:rPr>
            </w:pPr>
            <w:r w:rsidRPr="00A23EE4">
              <w:rPr>
                <w:lang w:val="en-US"/>
              </w:rPr>
              <w:t xml:space="preserve">PRS Instance (0.5 </w:t>
            </w:r>
            <w:proofErr w:type="spellStart"/>
            <w:r w:rsidRPr="00A23EE4">
              <w:rPr>
                <w:lang w:val="en-US"/>
              </w:rPr>
              <w:t>ms</w:t>
            </w:r>
            <w:proofErr w:type="spellEnd"/>
            <w:r w:rsidRPr="00A23EE4">
              <w:rPr>
                <w:lang w:val="en-US"/>
              </w:rPr>
              <w:t>)</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6A51AC" w14:textId="77777777" w:rsidR="00513DAD" w:rsidRPr="00A23EE4" w:rsidRDefault="00513DAD" w:rsidP="00233A64">
            <w:pPr>
              <w:jc w:val="center"/>
              <w:rPr>
                <w:lang w:val="en-US"/>
              </w:rPr>
            </w:pPr>
            <w:r w:rsidRPr="00A23EE4">
              <w:rPr>
                <w:lang w:val="en-US"/>
              </w:rPr>
              <w:t>120</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DCC1F3B" w14:textId="77777777" w:rsidR="00513DAD" w:rsidRPr="00A23EE4" w:rsidRDefault="00513DAD" w:rsidP="00233A64">
            <w:pPr>
              <w:jc w:val="center"/>
              <w:rPr>
                <w:lang w:val="en-US"/>
              </w:rPr>
            </w:pPr>
            <w:r w:rsidRPr="00A23EE4">
              <w:rPr>
                <w:lang w:val="en-US"/>
              </w:rPr>
              <w:t>1</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AD6FBE9" w14:textId="77777777" w:rsidR="00513DAD" w:rsidRPr="00A23EE4" w:rsidRDefault="00513DAD" w:rsidP="00233A64">
            <w:pPr>
              <w:jc w:val="center"/>
              <w:rPr>
                <w:lang w:val="en-US"/>
              </w:rPr>
            </w:pPr>
            <w:r w:rsidRPr="00A23EE4">
              <w:rPr>
                <w:lang w:val="en-US"/>
              </w:rPr>
              <w:t>120</w:t>
            </w:r>
          </w:p>
        </w:tc>
      </w:tr>
      <w:tr w:rsidR="00513DAD" w:rsidRPr="00A23EE4" w14:paraId="0BEC52D7" w14:textId="77777777" w:rsidTr="00233A64">
        <w:trPr>
          <w:trHeight w:val="373"/>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93A36B0" w14:textId="77777777" w:rsidR="00513DAD" w:rsidRPr="00A23EE4" w:rsidRDefault="00513DAD" w:rsidP="00233A64">
            <w:pPr>
              <w:jc w:val="center"/>
              <w:rPr>
                <w:lang w:val="en-US"/>
              </w:rPr>
            </w:pPr>
            <w:r w:rsidRPr="00A23EE4">
              <w:rPr>
                <w:lang w:val="en-US"/>
              </w:rPr>
              <w:t>Deep sleep</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50A5A7" w14:textId="77777777" w:rsidR="00513DAD" w:rsidRPr="00A23EE4" w:rsidRDefault="00513DAD" w:rsidP="00233A64">
            <w:pPr>
              <w:jc w:val="center"/>
              <w:rPr>
                <w:lang w:val="en-US"/>
              </w:rPr>
            </w:pPr>
            <w:r w:rsidRPr="00A23EE4">
              <w:rPr>
                <w:lang w:val="en-US"/>
              </w:rPr>
              <w:t>1</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5EFB57C" w14:textId="77777777" w:rsidR="00513DAD" w:rsidRPr="00A23EE4" w:rsidRDefault="00513DAD" w:rsidP="00233A64">
            <w:pPr>
              <w:jc w:val="center"/>
              <w:rPr>
                <w:lang w:val="en-US"/>
              </w:rPr>
            </w:pPr>
            <w:r w:rsidRPr="00A23EE4">
              <w:rPr>
                <w:lang w:val="en-US"/>
              </w:rPr>
              <w:t>20285</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8122A45" w14:textId="77777777" w:rsidR="00513DAD" w:rsidRPr="00A23EE4" w:rsidRDefault="00513DAD" w:rsidP="00233A64">
            <w:pPr>
              <w:jc w:val="center"/>
              <w:rPr>
                <w:lang w:val="en-US"/>
              </w:rPr>
            </w:pPr>
            <w:r w:rsidRPr="00A23EE4">
              <w:rPr>
                <w:lang w:val="en-US"/>
              </w:rPr>
              <w:t>20285</w:t>
            </w:r>
          </w:p>
        </w:tc>
      </w:tr>
      <w:tr w:rsidR="00513DAD" w:rsidRPr="00A23EE4" w14:paraId="025CD9D5" w14:textId="77777777" w:rsidTr="00233A64">
        <w:trPr>
          <w:trHeight w:val="373"/>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32B74F" w14:textId="77777777" w:rsidR="00513DAD" w:rsidRPr="00A23EE4" w:rsidRDefault="00513DAD" w:rsidP="00233A64">
            <w:pPr>
              <w:jc w:val="center"/>
              <w:rPr>
                <w:lang w:val="en-US"/>
              </w:rPr>
            </w:pPr>
            <w:r w:rsidRPr="00A23EE4">
              <w:rPr>
                <w:lang w:val="en-US"/>
              </w:rPr>
              <w:t>Deep State transit</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8AF03D4" w14:textId="77777777" w:rsidR="00513DAD" w:rsidRPr="00A23EE4" w:rsidRDefault="00513DAD" w:rsidP="00233A64">
            <w:pPr>
              <w:jc w:val="center"/>
              <w:rPr>
                <w:lang w:val="en-US"/>
              </w:rPr>
            </w:pPr>
            <w:r w:rsidRPr="00A23EE4">
              <w:rPr>
                <w:lang w:val="en-US"/>
              </w:rPr>
              <w:t>450</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D32A359" w14:textId="77777777" w:rsidR="00513DAD" w:rsidRPr="00A23EE4" w:rsidRDefault="00513DAD" w:rsidP="00233A64">
            <w:pPr>
              <w:jc w:val="center"/>
              <w:rPr>
                <w:lang w:val="en-US"/>
              </w:rPr>
            </w:pPr>
            <w:r w:rsidRPr="00A23EE4">
              <w:rPr>
                <w:lang w:val="en-US"/>
              </w:rPr>
              <w:t>9</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AB1642C" w14:textId="77777777" w:rsidR="00513DAD" w:rsidRPr="00A23EE4" w:rsidRDefault="00513DAD" w:rsidP="00233A64">
            <w:pPr>
              <w:jc w:val="center"/>
              <w:rPr>
                <w:lang w:val="en-US"/>
              </w:rPr>
            </w:pPr>
            <w:r w:rsidRPr="00A23EE4">
              <w:rPr>
                <w:lang w:val="en-US"/>
              </w:rPr>
              <w:t>4050</w:t>
            </w:r>
          </w:p>
        </w:tc>
      </w:tr>
      <w:tr w:rsidR="00513DAD" w:rsidRPr="00A23EE4" w14:paraId="054A808A" w14:textId="77777777" w:rsidTr="00233A64">
        <w:trPr>
          <w:trHeight w:val="373"/>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F1D7EF2" w14:textId="77777777" w:rsidR="00513DAD" w:rsidRPr="00A23EE4" w:rsidRDefault="00513DAD" w:rsidP="00233A64">
            <w:pPr>
              <w:jc w:val="center"/>
              <w:rPr>
                <w:lang w:val="en-US"/>
              </w:rPr>
            </w:pPr>
            <w:r w:rsidRPr="00A23EE4">
              <w:rPr>
                <w:lang w:val="en-US"/>
              </w:rPr>
              <w:t>Light State transit</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9BD717" w14:textId="77777777" w:rsidR="00513DAD" w:rsidRPr="00A23EE4" w:rsidRDefault="00513DAD" w:rsidP="00233A64">
            <w:pPr>
              <w:jc w:val="center"/>
              <w:rPr>
                <w:lang w:val="en-US"/>
              </w:rPr>
            </w:pPr>
            <w:r w:rsidRPr="00A23EE4">
              <w:rPr>
                <w:lang w:val="en-US"/>
              </w:rPr>
              <w:t>100</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9781A6" w14:textId="77777777" w:rsidR="00513DAD" w:rsidRPr="00A23EE4" w:rsidRDefault="00513DAD" w:rsidP="00233A64">
            <w:pPr>
              <w:jc w:val="center"/>
              <w:rPr>
                <w:lang w:val="en-US"/>
              </w:rPr>
            </w:pPr>
            <w:r w:rsidRPr="00A23EE4">
              <w:rPr>
                <w:lang w:val="en-US"/>
              </w:rPr>
              <w:t>8</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1556D2F" w14:textId="77777777" w:rsidR="00513DAD" w:rsidRPr="00A23EE4" w:rsidRDefault="00513DAD" w:rsidP="00233A64">
            <w:pPr>
              <w:jc w:val="center"/>
              <w:rPr>
                <w:lang w:val="en-US"/>
              </w:rPr>
            </w:pPr>
            <w:r w:rsidRPr="00A23EE4">
              <w:rPr>
                <w:lang w:val="en-US"/>
              </w:rPr>
              <w:t>800</w:t>
            </w:r>
          </w:p>
        </w:tc>
      </w:tr>
      <w:tr w:rsidR="00513DAD" w:rsidRPr="00A23EE4" w14:paraId="5CD1845D" w14:textId="77777777" w:rsidTr="00233A64">
        <w:trPr>
          <w:trHeight w:val="373"/>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631E728" w14:textId="77777777" w:rsidR="00513DAD" w:rsidRPr="00A23EE4" w:rsidRDefault="00513DAD" w:rsidP="00233A64">
            <w:pPr>
              <w:jc w:val="center"/>
              <w:rPr>
                <w:lang w:val="en-US"/>
              </w:rPr>
            </w:pPr>
            <w:r w:rsidRPr="00A23EE4">
              <w:rPr>
                <w:lang w:val="en-US"/>
              </w:rPr>
              <w:t>CG UL</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37DA5C7" w14:textId="77777777" w:rsidR="00513DAD" w:rsidRPr="00A23EE4" w:rsidRDefault="00513DAD" w:rsidP="00233A64">
            <w:pPr>
              <w:jc w:val="center"/>
              <w:rPr>
                <w:lang w:val="en-US"/>
              </w:rPr>
            </w:pPr>
            <w:r w:rsidRPr="00A23EE4">
              <w:rPr>
                <w:lang w:val="en-US"/>
              </w:rPr>
              <w:t>700</w:t>
            </w: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64D7844" w14:textId="77777777" w:rsidR="00513DAD" w:rsidRPr="00A23EE4" w:rsidRDefault="00513DAD" w:rsidP="00233A64">
            <w:pPr>
              <w:jc w:val="center"/>
              <w:rPr>
                <w:lang w:val="en-US"/>
              </w:rPr>
            </w:pPr>
            <w:r w:rsidRPr="00A23EE4">
              <w:rPr>
                <w:lang w:val="en-US"/>
              </w:rPr>
              <w:t>2</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50BB2A6" w14:textId="77777777" w:rsidR="00513DAD" w:rsidRPr="00A23EE4" w:rsidRDefault="00513DAD" w:rsidP="00233A64">
            <w:pPr>
              <w:jc w:val="center"/>
              <w:rPr>
                <w:lang w:val="en-US"/>
              </w:rPr>
            </w:pPr>
            <w:r w:rsidRPr="00A23EE4">
              <w:rPr>
                <w:lang w:val="en-US"/>
              </w:rPr>
              <w:t>1400</w:t>
            </w:r>
          </w:p>
        </w:tc>
      </w:tr>
      <w:tr w:rsidR="00513DAD" w:rsidRPr="00A23EE4" w14:paraId="294EF058" w14:textId="77777777" w:rsidTr="00233A64">
        <w:trPr>
          <w:trHeight w:val="373"/>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CCFB993" w14:textId="77777777" w:rsidR="00513DAD" w:rsidRPr="00A23EE4" w:rsidRDefault="00513DAD" w:rsidP="00233A64">
            <w:pPr>
              <w:jc w:val="center"/>
              <w:rPr>
                <w:lang w:val="en-US"/>
              </w:rPr>
            </w:pP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80F3BC7" w14:textId="77777777" w:rsidR="00513DAD" w:rsidRPr="00A23EE4" w:rsidRDefault="00513DAD" w:rsidP="00233A64">
            <w:pPr>
              <w:jc w:val="center"/>
              <w:rPr>
                <w:lang w:val="en-US"/>
              </w:rPr>
            </w:pP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B753966" w14:textId="77777777" w:rsidR="00513DAD" w:rsidRPr="00A23EE4" w:rsidRDefault="00513DAD" w:rsidP="00233A64">
            <w:pPr>
              <w:jc w:val="center"/>
              <w:rPr>
                <w:lang w:val="en-US"/>
              </w:rPr>
            </w:pPr>
            <w:r w:rsidRPr="00A23EE4">
              <w:rPr>
                <w:lang w:val="en-US"/>
              </w:rPr>
              <w:t>Total Power</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B2804D9" w14:textId="77777777" w:rsidR="00513DAD" w:rsidRPr="00A23EE4" w:rsidRDefault="00513DAD" w:rsidP="00233A64">
            <w:pPr>
              <w:jc w:val="center"/>
              <w:rPr>
                <w:lang w:val="en-US"/>
              </w:rPr>
            </w:pPr>
            <w:r w:rsidRPr="00A23EE4">
              <w:rPr>
                <w:lang w:val="en-US"/>
              </w:rPr>
              <w:t>32639</w:t>
            </w:r>
          </w:p>
        </w:tc>
      </w:tr>
      <w:tr w:rsidR="00513DAD" w:rsidRPr="00A23EE4" w14:paraId="5922CD30" w14:textId="77777777" w:rsidTr="00233A64">
        <w:trPr>
          <w:trHeight w:val="373"/>
          <w:jc w:val="center"/>
        </w:trPr>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54672EF1" w14:textId="77777777" w:rsidR="00513DAD" w:rsidRPr="00A23EE4" w:rsidRDefault="00513DAD" w:rsidP="00233A64">
            <w:pPr>
              <w:jc w:val="center"/>
              <w:rPr>
                <w:lang w:val="en-US"/>
              </w:rPr>
            </w:pP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580BEA0" w14:textId="77777777" w:rsidR="00513DAD" w:rsidRPr="00A23EE4" w:rsidRDefault="00513DAD" w:rsidP="00233A64">
            <w:pPr>
              <w:jc w:val="center"/>
              <w:rPr>
                <w:lang w:val="en-US"/>
              </w:rPr>
            </w:pPr>
          </w:p>
        </w:tc>
        <w:tc>
          <w:tcPr>
            <w:tcW w:w="23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71DC942" w14:textId="77777777" w:rsidR="00513DAD" w:rsidRPr="00A23EE4" w:rsidRDefault="00513DAD" w:rsidP="00233A64">
            <w:pPr>
              <w:jc w:val="center"/>
              <w:rPr>
                <w:b/>
                <w:bCs/>
                <w:lang w:val="en-US"/>
              </w:rPr>
            </w:pPr>
            <w:r w:rsidRPr="00A23EE4">
              <w:rPr>
                <w:b/>
                <w:bCs/>
                <w:lang w:val="en-US"/>
              </w:rPr>
              <w:t>Average Power per slot</w:t>
            </w:r>
          </w:p>
        </w:tc>
        <w:tc>
          <w:tcPr>
            <w:tcW w:w="27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CBEA73F" w14:textId="77777777" w:rsidR="00513DAD" w:rsidRPr="00A23EE4" w:rsidRDefault="00513DAD" w:rsidP="00233A64">
            <w:pPr>
              <w:jc w:val="center"/>
              <w:rPr>
                <w:b/>
                <w:bCs/>
                <w:lang w:val="en-US"/>
              </w:rPr>
            </w:pPr>
            <w:r w:rsidRPr="00A23EE4">
              <w:rPr>
                <w:b/>
                <w:bCs/>
                <w:lang w:val="en-US"/>
              </w:rPr>
              <w:t>1.59</w:t>
            </w:r>
          </w:p>
        </w:tc>
      </w:tr>
    </w:tbl>
    <w:p w14:paraId="490CE448" w14:textId="77777777" w:rsidR="002106CC" w:rsidRPr="002106CC" w:rsidRDefault="002106CC" w:rsidP="002106CC"/>
    <w:p w14:paraId="5236A13E" w14:textId="04CDD9D9" w:rsidR="00E82D6E" w:rsidRDefault="00271BFD" w:rsidP="00271BFD">
      <w:pPr>
        <w:pStyle w:val="Heading5"/>
      </w:pPr>
      <w:r>
        <w:t xml:space="preserve">2.3.3 </w:t>
      </w:r>
      <w:r w:rsidR="00E00829" w:rsidRPr="00E00829">
        <w:t>PRS/SRS every I-DRX cycles with 10.24 sec</w:t>
      </w:r>
    </w:p>
    <w:tbl>
      <w:tblPr>
        <w:tblW w:w="9620" w:type="dxa"/>
        <w:jc w:val="center"/>
        <w:tblCellMar>
          <w:left w:w="0" w:type="dxa"/>
          <w:right w:w="0" w:type="dxa"/>
        </w:tblCellMar>
        <w:tblLook w:val="0600" w:firstRow="0" w:lastRow="0" w:firstColumn="0" w:lastColumn="0" w:noHBand="1" w:noVBand="1"/>
      </w:tblPr>
      <w:tblGrid>
        <w:gridCol w:w="2215"/>
        <w:gridCol w:w="2215"/>
        <w:gridCol w:w="2215"/>
        <w:gridCol w:w="2975"/>
      </w:tblGrid>
      <w:tr w:rsidR="007D0834" w:rsidRPr="002106CC" w14:paraId="4D809177" w14:textId="77777777" w:rsidTr="00CD6672">
        <w:trPr>
          <w:trHeight w:val="429"/>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61DA8E5" w14:textId="77777777" w:rsidR="007D0834" w:rsidRPr="002106CC" w:rsidRDefault="007D0834" w:rsidP="007D0834">
            <w:pPr>
              <w:jc w:val="center"/>
              <w:rPr>
                <w:lang w:val="en-US"/>
              </w:rPr>
            </w:pPr>
            <w:r w:rsidRPr="002106CC">
              <w:rPr>
                <w:b/>
                <w:bCs/>
                <w:lang w:val="en-US"/>
              </w:rPr>
              <w:t>UE-Assisted DL Positioning</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E53B6D" w14:textId="5A2BCFEF" w:rsidR="007D0834" w:rsidRPr="002106CC" w:rsidRDefault="007D0834" w:rsidP="007D0834">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257D17" w14:textId="4C707B99" w:rsidR="007D0834" w:rsidRPr="002106CC" w:rsidRDefault="007D0834" w:rsidP="007D0834">
            <w:pPr>
              <w:jc w:val="center"/>
              <w:rPr>
                <w:lang w:val="en-US"/>
              </w:rPr>
            </w:pPr>
            <w:r w:rsidRPr="00CF0ADD">
              <w:rPr>
                <w:b/>
                <w:bCs/>
                <w:lang w:val="en-US"/>
              </w:rPr>
              <w:t>Number of slots</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3CD9E9" w14:textId="1CDC86DB" w:rsidR="007D0834" w:rsidRPr="002106CC" w:rsidRDefault="007D0834" w:rsidP="007D0834">
            <w:pPr>
              <w:jc w:val="center"/>
              <w:rPr>
                <w:lang w:val="en-US"/>
              </w:rPr>
            </w:pPr>
            <w:r>
              <w:rPr>
                <w:b/>
                <w:bCs/>
                <w:lang w:val="en-US"/>
              </w:rPr>
              <w:t xml:space="preserve">Power </w:t>
            </w:r>
            <w:r w:rsidRPr="00CF0ADD">
              <w:rPr>
                <w:b/>
                <w:bCs/>
                <w:lang w:val="en-US"/>
              </w:rPr>
              <w:t>Units</w:t>
            </w:r>
          </w:p>
        </w:tc>
      </w:tr>
      <w:tr w:rsidR="00B82AC5" w:rsidRPr="002106CC" w14:paraId="19AE05B0" w14:textId="77777777" w:rsidTr="00CD6672">
        <w:trPr>
          <w:trHeight w:val="521"/>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859698E" w14:textId="77777777" w:rsidR="00B82AC5" w:rsidRPr="002106CC" w:rsidRDefault="00B82AC5" w:rsidP="00233A64">
            <w:pPr>
              <w:jc w:val="center"/>
              <w:rPr>
                <w:lang w:val="en-US"/>
              </w:rPr>
            </w:pPr>
            <w:r w:rsidRPr="002106CC">
              <w:rPr>
                <w:lang w:val="en-US"/>
              </w:rPr>
              <w:t xml:space="preserve">Paging Occasion (2 </w:t>
            </w:r>
            <w:proofErr w:type="spellStart"/>
            <w:r w:rsidRPr="002106CC">
              <w:rPr>
                <w:lang w:val="en-US"/>
              </w:rPr>
              <w:t>ms</w:t>
            </w:r>
            <w:proofErr w:type="spellEnd"/>
            <w:r w:rsidRPr="002106CC">
              <w:rPr>
                <w:lang w:val="en-US"/>
              </w:rPr>
              <w: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93358EE" w14:textId="77777777" w:rsidR="00B82AC5" w:rsidRPr="002106CC" w:rsidRDefault="00B82AC5" w:rsidP="00233A64">
            <w:pPr>
              <w:jc w:val="center"/>
              <w:rPr>
                <w:lang w:val="en-US"/>
              </w:rPr>
            </w:pPr>
            <w:r w:rsidRPr="002106CC">
              <w:rPr>
                <w:lang w:val="en-US"/>
              </w:rPr>
              <w:t>57</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1E79554" w14:textId="77777777" w:rsidR="00B82AC5" w:rsidRPr="002106CC" w:rsidRDefault="00B82AC5" w:rsidP="00233A64">
            <w:pPr>
              <w:jc w:val="center"/>
              <w:rPr>
                <w:lang w:val="en-US"/>
              </w:rPr>
            </w:pPr>
            <w:r w:rsidRPr="002106CC">
              <w:rPr>
                <w:lang w:val="en-US"/>
              </w:rPr>
              <w:t>4</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C587C86" w14:textId="77777777" w:rsidR="00B82AC5" w:rsidRPr="002106CC" w:rsidRDefault="00B82AC5" w:rsidP="00233A64">
            <w:pPr>
              <w:jc w:val="center"/>
              <w:rPr>
                <w:lang w:val="en-US"/>
              </w:rPr>
            </w:pPr>
            <w:r w:rsidRPr="002106CC">
              <w:rPr>
                <w:lang w:val="en-US"/>
              </w:rPr>
              <w:t>228</w:t>
            </w:r>
          </w:p>
        </w:tc>
      </w:tr>
      <w:tr w:rsidR="00B82AC5" w:rsidRPr="002106CC" w14:paraId="16517F32" w14:textId="77777777" w:rsidTr="00CD6672">
        <w:trPr>
          <w:trHeight w:val="521"/>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41CDEB8" w14:textId="77777777" w:rsidR="00B82AC5" w:rsidRPr="002106CC" w:rsidRDefault="00B82AC5" w:rsidP="00233A64">
            <w:pPr>
              <w:jc w:val="center"/>
              <w:rPr>
                <w:lang w:val="en-US"/>
              </w:rPr>
            </w:pPr>
            <w:r w:rsidRPr="002106CC">
              <w:rPr>
                <w:lang w:val="en-US"/>
              </w:rPr>
              <w:t xml:space="preserve">SSB serv. cell (2 </w:t>
            </w:r>
            <w:proofErr w:type="spellStart"/>
            <w:r w:rsidRPr="002106CC">
              <w:rPr>
                <w:lang w:val="en-US"/>
              </w:rPr>
              <w:t>ms</w:t>
            </w:r>
            <w:proofErr w:type="spellEnd"/>
            <w:r w:rsidRPr="002106CC">
              <w:rPr>
                <w:lang w:val="en-US"/>
              </w:rPr>
              <w: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2991203" w14:textId="77777777" w:rsidR="00B82AC5" w:rsidRPr="002106CC" w:rsidRDefault="00B82AC5" w:rsidP="00233A64">
            <w:pPr>
              <w:jc w:val="center"/>
              <w:rPr>
                <w:lang w:val="en-US"/>
              </w:rPr>
            </w:pPr>
            <w:r w:rsidRPr="002106CC">
              <w:rPr>
                <w:lang w:val="en-US"/>
              </w:rPr>
              <w:t>50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554B668" w14:textId="77777777" w:rsidR="00B82AC5" w:rsidRPr="002106CC" w:rsidRDefault="00B82AC5" w:rsidP="00233A64">
            <w:pPr>
              <w:jc w:val="center"/>
              <w:rPr>
                <w:lang w:val="en-US"/>
              </w:rPr>
            </w:pPr>
            <w:r w:rsidRPr="002106CC">
              <w:rPr>
                <w:lang w:val="en-US"/>
              </w:rPr>
              <w:t>4</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E6B242" w14:textId="77777777" w:rsidR="00B82AC5" w:rsidRPr="002106CC" w:rsidRDefault="00B82AC5" w:rsidP="00233A64">
            <w:pPr>
              <w:jc w:val="center"/>
              <w:rPr>
                <w:lang w:val="en-US"/>
              </w:rPr>
            </w:pPr>
            <w:r w:rsidRPr="002106CC">
              <w:rPr>
                <w:lang w:val="en-US"/>
              </w:rPr>
              <w:t>200</w:t>
            </w:r>
          </w:p>
        </w:tc>
      </w:tr>
      <w:tr w:rsidR="00B82AC5" w:rsidRPr="002106CC" w14:paraId="3346EFAC" w14:textId="77777777" w:rsidTr="00CD6672">
        <w:trPr>
          <w:trHeight w:val="268"/>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896652" w14:textId="77777777" w:rsidR="00B82AC5" w:rsidRPr="002106CC" w:rsidRDefault="00B82AC5" w:rsidP="00233A64">
            <w:pPr>
              <w:jc w:val="center"/>
              <w:rPr>
                <w:lang w:val="en-US"/>
              </w:rPr>
            </w:pPr>
            <w:r w:rsidRPr="002106CC">
              <w:rPr>
                <w:lang w:val="en-US"/>
              </w:rPr>
              <w:t xml:space="preserve">Light sleep (8 </w:t>
            </w:r>
            <w:proofErr w:type="spellStart"/>
            <w:r w:rsidRPr="002106CC">
              <w:rPr>
                <w:lang w:val="en-US"/>
              </w:rPr>
              <w:t>ms</w:t>
            </w:r>
            <w:proofErr w:type="spellEnd"/>
            <w:r w:rsidRPr="002106CC">
              <w:rPr>
                <w:lang w:val="en-US"/>
              </w:rPr>
              <w: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5274ABA" w14:textId="77777777" w:rsidR="00B82AC5" w:rsidRPr="002106CC" w:rsidRDefault="00B82AC5" w:rsidP="00233A64">
            <w:pPr>
              <w:jc w:val="center"/>
              <w:rPr>
                <w:lang w:val="en-US"/>
              </w:rPr>
            </w:pPr>
            <w:r w:rsidRPr="002106CC">
              <w:rPr>
                <w:lang w:val="en-US"/>
              </w:rPr>
              <w:t>20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F6AB3D6" w14:textId="77777777" w:rsidR="00B82AC5" w:rsidRPr="002106CC" w:rsidRDefault="00B82AC5" w:rsidP="00233A64">
            <w:pPr>
              <w:jc w:val="center"/>
              <w:rPr>
                <w:lang w:val="en-US"/>
              </w:rPr>
            </w:pPr>
            <w:r w:rsidRPr="002106CC">
              <w:rPr>
                <w:lang w:val="en-US"/>
              </w:rPr>
              <w:t>16</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81F2A8" w14:textId="77777777" w:rsidR="00B82AC5" w:rsidRPr="002106CC" w:rsidRDefault="00B82AC5" w:rsidP="00233A64">
            <w:pPr>
              <w:jc w:val="center"/>
              <w:rPr>
                <w:lang w:val="en-US"/>
              </w:rPr>
            </w:pPr>
            <w:r w:rsidRPr="002106CC">
              <w:rPr>
                <w:lang w:val="en-US"/>
              </w:rPr>
              <w:t>320</w:t>
            </w:r>
          </w:p>
        </w:tc>
      </w:tr>
      <w:tr w:rsidR="00B82AC5" w:rsidRPr="002106CC" w14:paraId="3F1A88F4" w14:textId="77777777" w:rsidTr="00CD6672">
        <w:trPr>
          <w:trHeight w:val="521"/>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3656EC1" w14:textId="77777777" w:rsidR="00B82AC5" w:rsidRPr="002106CC" w:rsidRDefault="00B82AC5" w:rsidP="00233A64">
            <w:pPr>
              <w:jc w:val="center"/>
              <w:rPr>
                <w:lang w:val="en-US"/>
              </w:rPr>
            </w:pPr>
            <w:r w:rsidRPr="002106CC">
              <w:rPr>
                <w:lang w:val="en-US"/>
              </w:rPr>
              <w:t xml:space="preserve">PRS Instance (0.5 </w:t>
            </w:r>
            <w:proofErr w:type="spellStart"/>
            <w:r w:rsidRPr="002106CC">
              <w:rPr>
                <w:lang w:val="en-US"/>
              </w:rPr>
              <w:t>ms</w:t>
            </w:r>
            <w:proofErr w:type="spellEnd"/>
            <w:r w:rsidRPr="002106CC">
              <w:rPr>
                <w:lang w:val="en-US"/>
              </w:rPr>
              <w: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556B0B7" w14:textId="77777777" w:rsidR="00B82AC5" w:rsidRPr="002106CC" w:rsidRDefault="00B82AC5" w:rsidP="00233A64">
            <w:pPr>
              <w:jc w:val="center"/>
              <w:rPr>
                <w:lang w:val="en-US"/>
              </w:rPr>
            </w:pPr>
            <w:r w:rsidRPr="002106CC">
              <w:rPr>
                <w:lang w:val="en-US"/>
              </w:rPr>
              <w:t>120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9C624B7" w14:textId="77777777" w:rsidR="00B82AC5" w:rsidRPr="002106CC" w:rsidRDefault="00B82AC5" w:rsidP="00233A64">
            <w:pPr>
              <w:jc w:val="center"/>
              <w:rPr>
                <w:lang w:val="en-US"/>
              </w:rPr>
            </w:pPr>
            <w:r w:rsidRPr="002106CC">
              <w:rPr>
                <w:lang w:val="en-US"/>
              </w:rPr>
              <w:t>1</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7B37DB" w14:textId="77777777" w:rsidR="00B82AC5" w:rsidRPr="002106CC" w:rsidRDefault="00B82AC5" w:rsidP="00233A64">
            <w:pPr>
              <w:jc w:val="center"/>
              <w:rPr>
                <w:lang w:val="en-US"/>
              </w:rPr>
            </w:pPr>
            <w:r w:rsidRPr="002106CC">
              <w:rPr>
                <w:lang w:val="en-US"/>
              </w:rPr>
              <w:t>120</w:t>
            </w:r>
          </w:p>
        </w:tc>
      </w:tr>
      <w:tr w:rsidR="00B82AC5" w:rsidRPr="002106CC" w14:paraId="35923334" w14:textId="77777777" w:rsidTr="00CD6672">
        <w:trPr>
          <w:trHeight w:val="268"/>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804BB8C" w14:textId="77777777" w:rsidR="00B82AC5" w:rsidRPr="002106CC" w:rsidRDefault="00B82AC5" w:rsidP="00233A64">
            <w:pPr>
              <w:jc w:val="center"/>
              <w:rPr>
                <w:lang w:val="en-US"/>
              </w:rPr>
            </w:pPr>
            <w:r w:rsidRPr="002106CC">
              <w:rPr>
                <w:lang w:val="en-US"/>
              </w:rPr>
              <w:t>Deep sleep</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89BF1ED" w14:textId="77777777" w:rsidR="00B82AC5" w:rsidRPr="002106CC" w:rsidRDefault="00B82AC5" w:rsidP="00233A64">
            <w:pPr>
              <w:jc w:val="center"/>
              <w:rPr>
                <w:lang w:val="en-US"/>
              </w:rPr>
            </w:pPr>
            <w:r w:rsidRPr="002106CC">
              <w:rPr>
                <w:lang w:val="en-US"/>
              </w:rPr>
              <w:t>1</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19D0BE8" w14:textId="77777777" w:rsidR="00B82AC5" w:rsidRPr="002106CC" w:rsidRDefault="00B82AC5" w:rsidP="00233A64">
            <w:pPr>
              <w:jc w:val="center"/>
              <w:rPr>
                <w:lang w:val="en-US"/>
              </w:rPr>
            </w:pPr>
            <w:r w:rsidRPr="002106CC">
              <w:rPr>
                <w:lang w:val="en-US"/>
              </w:rPr>
              <w:t>20453</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0DE91F5" w14:textId="77777777" w:rsidR="00B82AC5" w:rsidRPr="002106CC" w:rsidRDefault="00B82AC5" w:rsidP="00233A64">
            <w:pPr>
              <w:jc w:val="center"/>
              <w:rPr>
                <w:lang w:val="en-US"/>
              </w:rPr>
            </w:pPr>
            <w:r w:rsidRPr="002106CC">
              <w:rPr>
                <w:lang w:val="en-US"/>
              </w:rPr>
              <w:t>20453</w:t>
            </w:r>
          </w:p>
        </w:tc>
      </w:tr>
      <w:tr w:rsidR="00B82AC5" w:rsidRPr="002106CC" w14:paraId="1340B943" w14:textId="77777777" w:rsidTr="00CD6672">
        <w:trPr>
          <w:trHeight w:val="268"/>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4C32B81" w14:textId="77777777" w:rsidR="00B82AC5" w:rsidRPr="002106CC" w:rsidRDefault="00B82AC5" w:rsidP="00233A64">
            <w:pPr>
              <w:jc w:val="center"/>
              <w:rPr>
                <w:lang w:val="en-US"/>
              </w:rPr>
            </w:pPr>
            <w:r w:rsidRPr="002106CC">
              <w:rPr>
                <w:lang w:val="en-US"/>
              </w:rPr>
              <w:t>Deep State transit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E68D6FF" w14:textId="77777777" w:rsidR="00B82AC5" w:rsidRPr="002106CC" w:rsidRDefault="00B82AC5" w:rsidP="00233A64">
            <w:pPr>
              <w:jc w:val="center"/>
              <w:rPr>
                <w:lang w:val="en-US"/>
              </w:rPr>
            </w:pPr>
            <w:r w:rsidRPr="002106CC">
              <w:rPr>
                <w:lang w:val="en-US"/>
              </w:rPr>
              <w:t>450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0CB406" w14:textId="77777777" w:rsidR="00B82AC5" w:rsidRPr="002106CC" w:rsidRDefault="00B82AC5" w:rsidP="00233A64">
            <w:pPr>
              <w:jc w:val="center"/>
              <w:rPr>
                <w:lang w:val="en-US"/>
              </w:rPr>
            </w:pPr>
            <w:r w:rsidRPr="002106CC">
              <w:rPr>
                <w:lang w:val="en-US"/>
              </w:rPr>
              <w:t>1</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D633DA4" w14:textId="77777777" w:rsidR="00B82AC5" w:rsidRPr="002106CC" w:rsidRDefault="00B82AC5" w:rsidP="00233A64">
            <w:pPr>
              <w:jc w:val="center"/>
              <w:rPr>
                <w:lang w:val="en-US"/>
              </w:rPr>
            </w:pPr>
            <w:r w:rsidRPr="002106CC">
              <w:rPr>
                <w:lang w:val="en-US"/>
              </w:rPr>
              <w:t>450</w:t>
            </w:r>
          </w:p>
        </w:tc>
      </w:tr>
      <w:tr w:rsidR="00B82AC5" w:rsidRPr="002106CC" w14:paraId="08175190" w14:textId="77777777" w:rsidTr="00CD6672">
        <w:trPr>
          <w:trHeight w:val="268"/>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0FFC68" w14:textId="77777777" w:rsidR="00B82AC5" w:rsidRPr="002106CC" w:rsidRDefault="00B82AC5" w:rsidP="00233A64">
            <w:pPr>
              <w:jc w:val="center"/>
              <w:rPr>
                <w:lang w:val="en-US"/>
              </w:rPr>
            </w:pPr>
            <w:r w:rsidRPr="002106CC">
              <w:rPr>
                <w:lang w:val="en-US"/>
              </w:rPr>
              <w:t>Light State transit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152FD0B" w14:textId="77777777" w:rsidR="00B82AC5" w:rsidRPr="002106CC" w:rsidRDefault="00B82AC5" w:rsidP="00233A64">
            <w:pPr>
              <w:jc w:val="center"/>
              <w:rPr>
                <w:lang w:val="en-US"/>
              </w:rPr>
            </w:pPr>
            <w:r w:rsidRPr="002106CC">
              <w:rPr>
                <w:lang w:val="en-US"/>
              </w:rPr>
              <w:t>100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7C271FA" w14:textId="77777777" w:rsidR="00B82AC5" w:rsidRPr="002106CC" w:rsidRDefault="00B82AC5" w:rsidP="00233A64">
            <w:pPr>
              <w:jc w:val="center"/>
              <w:rPr>
                <w:lang w:val="en-US"/>
              </w:rPr>
            </w:pPr>
            <w:r w:rsidRPr="002106CC">
              <w:rPr>
                <w:lang w:val="en-US"/>
              </w:rPr>
              <w:t>1</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9B5BA2" w14:textId="77777777" w:rsidR="00B82AC5" w:rsidRPr="002106CC" w:rsidRDefault="00B82AC5" w:rsidP="00233A64">
            <w:pPr>
              <w:jc w:val="center"/>
              <w:rPr>
                <w:lang w:val="en-US"/>
              </w:rPr>
            </w:pPr>
            <w:r w:rsidRPr="002106CC">
              <w:rPr>
                <w:lang w:val="en-US"/>
              </w:rPr>
              <w:t>100</w:t>
            </w:r>
          </w:p>
        </w:tc>
      </w:tr>
      <w:tr w:rsidR="00B82AC5" w:rsidRPr="002106CC" w14:paraId="136E75BB" w14:textId="77777777" w:rsidTr="00CD6672">
        <w:trPr>
          <w:trHeight w:val="268"/>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1A0B085" w14:textId="77777777" w:rsidR="00B82AC5" w:rsidRPr="002106CC" w:rsidRDefault="00B82AC5" w:rsidP="00233A64">
            <w:pPr>
              <w:jc w:val="center"/>
              <w:rPr>
                <w:lang w:val="en-US"/>
              </w:rPr>
            </w:pPr>
            <w:r w:rsidRPr="002106CC">
              <w:rPr>
                <w:lang w:val="en-US"/>
              </w:rPr>
              <w:t>CG UL</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CA0A26E" w14:textId="77777777" w:rsidR="00B82AC5" w:rsidRPr="002106CC" w:rsidRDefault="00B82AC5" w:rsidP="00233A64">
            <w:pPr>
              <w:jc w:val="center"/>
              <w:rPr>
                <w:lang w:val="en-US"/>
              </w:rPr>
            </w:pPr>
            <w:r w:rsidRPr="002106CC">
              <w:rPr>
                <w:lang w:val="en-US"/>
              </w:rPr>
              <w:t>700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9840DB6" w14:textId="77777777" w:rsidR="00B82AC5" w:rsidRPr="002106CC" w:rsidRDefault="00B82AC5" w:rsidP="00233A64">
            <w:pPr>
              <w:jc w:val="center"/>
              <w:rPr>
                <w:lang w:val="en-US"/>
              </w:rPr>
            </w:pPr>
            <w:r w:rsidRPr="002106CC">
              <w:rPr>
                <w:lang w:val="en-US"/>
              </w:rPr>
              <w:t>2</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A0EC37E" w14:textId="77777777" w:rsidR="00B82AC5" w:rsidRPr="002106CC" w:rsidRDefault="00B82AC5" w:rsidP="00233A64">
            <w:pPr>
              <w:jc w:val="center"/>
              <w:rPr>
                <w:lang w:val="en-US"/>
              </w:rPr>
            </w:pPr>
            <w:r w:rsidRPr="002106CC">
              <w:rPr>
                <w:lang w:val="en-US"/>
              </w:rPr>
              <w:t>1400</w:t>
            </w:r>
          </w:p>
        </w:tc>
      </w:tr>
      <w:tr w:rsidR="00B82AC5" w:rsidRPr="002106CC" w14:paraId="0C1D3BEC" w14:textId="77777777" w:rsidTr="00CD6672">
        <w:trPr>
          <w:trHeight w:val="268"/>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FA74491" w14:textId="77777777" w:rsidR="00B82AC5" w:rsidRPr="002106CC" w:rsidRDefault="00B82AC5" w:rsidP="00233A64">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EFE1E4C" w14:textId="77777777" w:rsidR="00B82AC5" w:rsidRPr="002106CC" w:rsidRDefault="00B82AC5" w:rsidP="00233A64">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5DCFA81" w14:textId="77777777" w:rsidR="00B82AC5" w:rsidRPr="002106CC" w:rsidRDefault="00B82AC5" w:rsidP="00233A64">
            <w:pPr>
              <w:jc w:val="center"/>
              <w:rPr>
                <w:lang w:val="en-US"/>
              </w:rPr>
            </w:pPr>
            <w:r w:rsidRPr="002106CC">
              <w:rPr>
                <w:lang w:val="en-US"/>
              </w:rPr>
              <w:t>Total Power</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982DB20" w14:textId="77777777" w:rsidR="00B82AC5" w:rsidRPr="002106CC" w:rsidRDefault="00B82AC5" w:rsidP="00233A64">
            <w:pPr>
              <w:jc w:val="center"/>
              <w:rPr>
                <w:lang w:val="en-US"/>
              </w:rPr>
            </w:pPr>
            <w:r w:rsidRPr="002106CC">
              <w:rPr>
                <w:lang w:val="en-US"/>
              </w:rPr>
              <w:t>23271</w:t>
            </w:r>
          </w:p>
        </w:tc>
      </w:tr>
      <w:tr w:rsidR="00B82AC5" w:rsidRPr="002106CC" w14:paraId="0DDE5820" w14:textId="77777777" w:rsidTr="00CD6672">
        <w:trPr>
          <w:trHeight w:val="567"/>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58908E12" w14:textId="77777777" w:rsidR="00B82AC5" w:rsidRPr="002106CC" w:rsidRDefault="00B82AC5" w:rsidP="00233A64">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CA7315D" w14:textId="77777777" w:rsidR="00B82AC5" w:rsidRPr="002106CC" w:rsidRDefault="00B82AC5" w:rsidP="00233A64">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51D9B0B" w14:textId="77777777" w:rsidR="00B82AC5" w:rsidRPr="002106CC" w:rsidRDefault="00B82AC5" w:rsidP="00233A64">
            <w:pPr>
              <w:jc w:val="center"/>
              <w:rPr>
                <w:b/>
                <w:bCs/>
                <w:lang w:val="en-US"/>
              </w:rPr>
            </w:pPr>
            <w:r w:rsidRPr="002106CC">
              <w:rPr>
                <w:b/>
                <w:bCs/>
                <w:lang w:val="en-US"/>
              </w:rPr>
              <w:t>Average Power per slot</w:t>
            </w:r>
          </w:p>
        </w:tc>
        <w:tc>
          <w:tcPr>
            <w:tcW w:w="29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BD1E22C" w14:textId="77777777" w:rsidR="00B82AC5" w:rsidRPr="002106CC" w:rsidRDefault="00B82AC5" w:rsidP="00233A64">
            <w:pPr>
              <w:jc w:val="center"/>
              <w:rPr>
                <w:b/>
                <w:bCs/>
                <w:lang w:val="en-US"/>
              </w:rPr>
            </w:pPr>
            <w:r w:rsidRPr="002106CC">
              <w:rPr>
                <w:b/>
                <w:bCs/>
                <w:lang w:val="en-US"/>
              </w:rPr>
              <w:t>1.14</w:t>
            </w:r>
          </w:p>
        </w:tc>
      </w:tr>
    </w:tbl>
    <w:p w14:paraId="464AFF5D" w14:textId="77777777" w:rsidR="00A15F64" w:rsidRPr="00E00829" w:rsidRDefault="00A15F64" w:rsidP="00E82D6E">
      <w:pPr>
        <w:rPr>
          <w:rFonts w:ascii="Arial" w:hAnsi="Arial"/>
          <w:sz w:val="22"/>
        </w:rPr>
      </w:pPr>
    </w:p>
    <w:p w14:paraId="0F0AB5A7" w14:textId="57DEDCB5" w:rsidR="00026934" w:rsidRDefault="00201944" w:rsidP="00026934">
      <w:pPr>
        <w:pStyle w:val="Heading2"/>
        <w:numPr>
          <w:ilvl w:val="1"/>
          <w:numId w:val="5"/>
        </w:numPr>
      </w:pPr>
      <w:r>
        <w:t>UL-only Positioning</w:t>
      </w:r>
    </w:p>
    <w:p w14:paraId="1BC60271" w14:textId="3611ABE7" w:rsidR="00ED5B82" w:rsidRDefault="00ED5B82" w:rsidP="00D94C56">
      <w:pPr>
        <w:spacing w:after="0"/>
        <w:rPr>
          <w:sz w:val="24"/>
          <w:szCs w:val="24"/>
        </w:rPr>
      </w:pPr>
      <w:r w:rsidRPr="00106BCA">
        <w:rPr>
          <w:sz w:val="24"/>
          <w:szCs w:val="24"/>
        </w:rPr>
        <w:t xml:space="preserve">With regards to the </w:t>
      </w:r>
      <w:r w:rsidR="00106BCA" w:rsidRPr="00106BCA">
        <w:rPr>
          <w:sz w:val="24"/>
          <w:szCs w:val="24"/>
        </w:rPr>
        <w:t xml:space="preserve">UL-only Positioning, </w:t>
      </w:r>
      <w:r w:rsidR="00106BCA">
        <w:rPr>
          <w:sz w:val="24"/>
          <w:szCs w:val="24"/>
        </w:rPr>
        <w:t xml:space="preserve">we consider it useful to consider to scenarios of power cycle computation. </w:t>
      </w:r>
    </w:p>
    <w:p w14:paraId="5EFC8B84" w14:textId="756F596B" w:rsidR="00106BCA" w:rsidRDefault="00106BCA" w:rsidP="00D94C56">
      <w:pPr>
        <w:pStyle w:val="ListParagraph"/>
        <w:numPr>
          <w:ilvl w:val="0"/>
          <w:numId w:val="28"/>
        </w:numPr>
        <w:spacing w:after="0"/>
        <w:rPr>
          <w:sz w:val="24"/>
          <w:szCs w:val="24"/>
        </w:rPr>
      </w:pPr>
      <w:r>
        <w:rPr>
          <w:sz w:val="24"/>
          <w:szCs w:val="24"/>
        </w:rPr>
        <w:t>1</w:t>
      </w:r>
      <w:r w:rsidRPr="00106BCA">
        <w:rPr>
          <w:sz w:val="24"/>
          <w:szCs w:val="24"/>
          <w:vertAlign w:val="superscript"/>
        </w:rPr>
        <w:t>st</w:t>
      </w:r>
      <w:r>
        <w:rPr>
          <w:sz w:val="24"/>
          <w:szCs w:val="24"/>
        </w:rPr>
        <w:t xml:space="preserve"> case: No SDT in the power cycle. This corresponds to the case that SRS has been configured before, and it is still valid in th</w:t>
      </w:r>
      <w:r w:rsidR="007E155F">
        <w:rPr>
          <w:sz w:val="24"/>
          <w:szCs w:val="24"/>
        </w:rPr>
        <w:t xml:space="preserve">e power cycle that is being </w:t>
      </w:r>
      <w:proofErr w:type="spellStart"/>
      <w:r w:rsidR="007E155F">
        <w:rPr>
          <w:sz w:val="24"/>
          <w:szCs w:val="24"/>
        </w:rPr>
        <w:t>analyzed</w:t>
      </w:r>
      <w:proofErr w:type="spellEnd"/>
      <w:r w:rsidR="007E155F">
        <w:rPr>
          <w:sz w:val="24"/>
          <w:szCs w:val="24"/>
        </w:rPr>
        <w:t>.</w:t>
      </w:r>
    </w:p>
    <w:p w14:paraId="7B4EBD63" w14:textId="210063C7" w:rsidR="007E155F" w:rsidRPr="00106BCA" w:rsidRDefault="007E155F" w:rsidP="00106BCA">
      <w:pPr>
        <w:pStyle w:val="ListParagraph"/>
        <w:numPr>
          <w:ilvl w:val="0"/>
          <w:numId w:val="28"/>
        </w:numPr>
        <w:rPr>
          <w:sz w:val="24"/>
          <w:szCs w:val="24"/>
        </w:rPr>
      </w:pPr>
      <w:r>
        <w:rPr>
          <w:sz w:val="24"/>
          <w:szCs w:val="24"/>
        </w:rPr>
        <w:t>2</w:t>
      </w:r>
      <w:r w:rsidRPr="007E155F">
        <w:rPr>
          <w:sz w:val="24"/>
          <w:szCs w:val="24"/>
          <w:vertAlign w:val="superscript"/>
        </w:rPr>
        <w:t>nd</w:t>
      </w:r>
      <w:r>
        <w:rPr>
          <w:sz w:val="24"/>
          <w:szCs w:val="24"/>
        </w:rPr>
        <w:t xml:space="preserve"> case: Legacy SDT in the power cycle. This corresponds to the case that SRS has not been configured before, and a new SDT is needed to b</w:t>
      </w:r>
      <w:r w:rsidR="007D0834">
        <w:rPr>
          <w:sz w:val="24"/>
          <w:szCs w:val="24"/>
        </w:rPr>
        <w:t>e performed.</w:t>
      </w:r>
    </w:p>
    <w:p w14:paraId="128875AD" w14:textId="3E7D9FFE" w:rsidR="001E2D4E" w:rsidRDefault="00397C38" w:rsidP="001E2D4E">
      <w:pPr>
        <w:pStyle w:val="Heading5"/>
        <w:numPr>
          <w:ilvl w:val="2"/>
          <w:numId w:val="5"/>
        </w:numPr>
      </w:pPr>
      <w:r w:rsidRPr="000E7FCD">
        <w:t>PRS/SRS every N=1 I-DRX cycles with 1.28 sec</w:t>
      </w:r>
    </w:p>
    <w:p w14:paraId="3408E566" w14:textId="6FC3789D" w:rsidR="00F67075" w:rsidRPr="00F67075" w:rsidRDefault="007D7D1F" w:rsidP="0035400F">
      <w:pPr>
        <w:pStyle w:val="Heading6"/>
        <w:rPr>
          <w:lang w:val="en-US"/>
        </w:rPr>
      </w:pPr>
      <w:r>
        <w:rPr>
          <w:lang w:val="en-US"/>
        </w:rPr>
        <w:t xml:space="preserve">2.4.1.1 </w:t>
      </w:r>
      <w:r w:rsidR="001E2D4E" w:rsidRPr="001E2D4E">
        <w:rPr>
          <w:lang w:val="en-US"/>
        </w:rPr>
        <w:t>No SDT in the power cycle</w:t>
      </w:r>
    </w:p>
    <w:tbl>
      <w:tblPr>
        <w:tblW w:w="9710" w:type="dxa"/>
        <w:jc w:val="center"/>
        <w:tblCellMar>
          <w:left w:w="0" w:type="dxa"/>
          <w:right w:w="0" w:type="dxa"/>
        </w:tblCellMar>
        <w:tblLook w:val="0600" w:firstRow="0" w:lastRow="0" w:firstColumn="0" w:lastColumn="0" w:noHBand="1" w:noVBand="1"/>
      </w:tblPr>
      <w:tblGrid>
        <w:gridCol w:w="2215"/>
        <w:gridCol w:w="2215"/>
        <w:gridCol w:w="2215"/>
        <w:gridCol w:w="3065"/>
      </w:tblGrid>
      <w:tr w:rsidR="007D0834" w:rsidRPr="007D0834" w14:paraId="1537B1AF" w14:textId="77777777" w:rsidTr="00CD6672">
        <w:trPr>
          <w:trHeight w:val="475"/>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D8CBCF4" w14:textId="77777777" w:rsidR="007D0834" w:rsidRPr="007D0834" w:rsidRDefault="007D0834" w:rsidP="007D0834">
            <w:pPr>
              <w:jc w:val="center"/>
              <w:rPr>
                <w:lang w:val="en-US"/>
              </w:rPr>
            </w:pPr>
            <w:r w:rsidRPr="007D0834">
              <w:rPr>
                <w:b/>
                <w:bCs/>
                <w:lang w:val="en-US"/>
              </w:rPr>
              <w:t>UL-only Positioning</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B399810" w14:textId="0BC62A8F" w:rsidR="007D0834" w:rsidRPr="007D0834" w:rsidRDefault="007D0834" w:rsidP="007D0834">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8B52DD" w14:textId="6921BCD8" w:rsidR="007D0834" w:rsidRPr="007D0834" w:rsidRDefault="007D0834" w:rsidP="007D0834">
            <w:pPr>
              <w:jc w:val="center"/>
              <w:rPr>
                <w:lang w:val="en-US"/>
              </w:rPr>
            </w:pPr>
            <w:r w:rsidRPr="00CF0ADD">
              <w:rPr>
                <w:b/>
                <w:bCs/>
                <w:lang w:val="en-US"/>
              </w:rPr>
              <w:t>Number of slots</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F6B2D6" w14:textId="6CC1C6F5" w:rsidR="007D0834" w:rsidRPr="007D0834" w:rsidRDefault="007D0834" w:rsidP="007D0834">
            <w:pPr>
              <w:jc w:val="center"/>
              <w:rPr>
                <w:lang w:val="en-US"/>
              </w:rPr>
            </w:pPr>
            <w:r>
              <w:rPr>
                <w:b/>
                <w:bCs/>
                <w:lang w:val="en-US"/>
              </w:rPr>
              <w:t xml:space="preserve">Power </w:t>
            </w:r>
            <w:r w:rsidRPr="00CF0ADD">
              <w:rPr>
                <w:b/>
                <w:bCs/>
                <w:lang w:val="en-US"/>
              </w:rPr>
              <w:t>Units</w:t>
            </w:r>
          </w:p>
        </w:tc>
      </w:tr>
      <w:tr w:rsidR="007D0834" w:rsidRPr="007D0834" w14:paraId="6EFE8C99" w14:textId="77777777" w:rsidTr="00CD6672">
        <w:trPr>
          <w:trHeight w:val="509"/>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4A83675" w14:textId="77777777" w:rsidR="007D0834" w:rsidRPr="007D0834" w:rsidRDefault="007D0834" w:rsidP="007D0834">
            <w:pPr>
              <w:jc w:val="center"/>
              <w:rPr>
                <w:lang w:val="en-US"/>
              </w:rPr>
            </w:pPr>
            <w:r w:rsidRPr="007D0834">
              <w:rPr>
                <w:lang w:val="en-US"/>
              </w:rPr>
              <w:t xml:space="preserve">Paging Occasion (2 </w:t>
            </w:r>
            <w:proofErr w:type="spellStart"/>
            <w:r w:rsidRPr="007D0834">
              <w:rPr>
                <w:lang w:val="en-US"/>
              </w:rPr>
              <w:t>ms</w:t>
            </w:r>
            <w:proofErr w:type="spellEnd"/>
            <w:r w:rsidRPr="007D0834">
              <w:rPr>
                <w:lang w:val="en-US"/>
              </w:rPr>
              <w: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43DDC9B" w14:textId="77777777" w:rsidR="007D0834" w:rsidRPr="007D0834" w:rsidRDefault="007D0834" w:rsidP="007D0834">
            <w:pPr>
              <w:jc w:val="center"/>
              <w:rPr>
                <w:lang w:val="en-US"/>
              </w:rPr>
            </w:pPr>
            <w:r w:rsidRPr="007D0834">
              <w:rPr>
                <w:lang w:val="en-US"/>
              </w:rPr>
              <w:t>57</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44DF55" w14:textId="77777777" w:rsidR="007D0834" w:rsidRPr="007D0834" w:rsidRDefault="007D0834" w:rsidP="007D0834">
            <w:pPr>
              <w:jc w:val="center"/>
              <w:rPr>
                <w:lang w:val="en-US"/>
              </w:rPr>
            </w:pPr>
            <w:r w:rsidRPr="007D0834">
              <w:rPr>
                <w:lang w:val="en-US"/>
              </w:rPr>
              <w:t>4</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1387C20" w14:textId="77777777" w:rsidR="007D0834" w:rsidRPr="007D0834" w:rsidRDefault="007D0834" w:rsidP="007D0834">
            <w:pPr>
              <w:jc w:val="center"/>
              <w:rPr>
                <w:lang w:val="en-US"/>
              </w:rPr>
            </w:pPr>
            <w:r w:rsidRPr="007D0834">
              <w:rPr>
                <w:lang w:val="en-US"/>
              </w:rPr>
              <w:t>228</w:t>
            </w:r>
          </w:p>
        </w:tc>
      </w:tr>
      <w:tr w:rsidR="007D0834" w:rsidRPr="007D0834" w14:paraId="56BB4D81" w14:textId="77777777" w:rsidTr="00CD6672">
        <w:trPr>
          <w:trHeight w:val="475"/>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664B388" w14:textId="77777777" w:rsidR="007D0834" w:rsidRPr="007D0834" w:rsidRDefault="007D0834" w:rsidP="007D0834">
            <w:pPr>
              <w:jc w:val="center"/>
              <w:rPr>
                <w:lang w:val="en-US"/>
              </w:rPr>
            </w:pPr>
            <w:r w:rsidRPr="007D0834">
              <w:rPr>
                <w:lang w:val="en-US"/>
              </w:rPr>
              <w:t xml:space="preserve">SSB serv. cell (2 </w:t>
            </w:r>
            <w:proofErr w:type="spellStart"/>
            <w:r w:rsidRPr="007D0834">
              <w:rPr>
                <w:lang w:val="en-US"/>
              </w:rPr>
              <w:t>ms</w:t>
            </w:r>
            <w:proofErr w:type="spellEnd"/>
            <w:r w:rsidRPr="007D0834">
              <w:rPr>
                <w:lang w:val="en-US"/>
              </w:rPr>
              <w: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04847A4" w14:textId="77777777" w:rsidR="007D0834" w:rsidRPr="007D0834" w:rsidRDefault="007D0834" w:rsidP="007D0834">
            <w:pPr>
              <w:jc w:val="center"/>
              <w:rPr>
                <w:lang w:val="en-US"/>
              </w:rPr>
            </w:pPr>
            <w:r w:rsidRPr="007D0834">
              <w:rPr>
                <w:lang w:val="en-US"/>
              </w:rPr>
              <w:t>50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FF1333E" w14:textId="77777777" w:rsidR="007D0834" w:rsidRPr="007D0834" w:rsidRDefault="007D0834" w:rsidP="007D0834">
            <w:pPr>
              <w:jc w:val="center"/>
              <w:rPr>
                <w:lang w:val="en-US"/>
              </w:rPr>
            </w:pPr>
            <w:r w:rsidRPr="007D0834">
              <w:rPr>
                <w:lang w:val="en-US"/>
              </w:rPr>
              <w:t>4</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47DB77" w14:textId="77777777" w:rsidR="007D0834" w:rsidRPr="007D0834" w:rsidRDefault="007D0834" w:rsidP="007D0834">
            <w:pPr>
              <w:jc w:val="center"/>
              <w:rPr>
                <w:lang w:val="en-US"/>
              </w:rPr>
            </w:pPr>
            <w:r w:rsidRPr="007D0834">
              <w:rPr>
                <w:lang w:val="en-US"/>
              </w:rPr>
              <w:t>200</w:t>
            </w:r>
          </w:p>
        </w:tc>
      </w:tr>
      <w:tr w:rsidR="007D0834" w:rsidRPr="007D0834" w14:paraId="2ECF7A79"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992F91" w14:textId="77777777" w:rsidR="007D0834" w:rsidRPr="007D0834" w:rsidRDefault="007D0834" w:rsidP="007D0834">
            <w:pPr>
              <w:jc w:val="center"/>
              <w:rPr>
                <w:lang w:val="en-US"/>
              </w:rPr>
            </w:pPr>
            <w:r w:rsidRPr="007D0834">
              <w:rPr>
                <w:lang w:val="en-US"/>
              </w:rPr>
              <w:t xml:space="preserve">Light sleep (8 </w:t>
            </w:r>
            <w:proofErr w:type="spellStart"/>
            <w:r w:rsidRPr="007D0834">
              <w:rPr>
                <w:lang w:val="en-US"/>
              </w:rPr>
              <w:t>ms</w:t>
            </w:r>
            <w:proofErr w:type="spellEnd"/>
            <w:r w:rsidRPr="007D0834">
              <w:rPr>
                <w:lang w:val="en-US"/>
              </w:rPr>
              <w: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C2C87D" w14:textId="77777777" w:rsidR="007D0834" w:rsidRPr="007D0834" w:rsidRDefault="007D0834" w:rsidP="007D0834">
            <w:pPr>
              <w:jc w:val="center"/>
              <w:rPr>
                <w:lang w:val="en-US"/>
              </w:rPr>
            </w:pPr>
            <w:r w:rsidRPr="007D0834">
              <w:rPr>
                <w:lang w:val="en-US"/>
              </w:rPr>
              <w:t>20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8920BB8" w14:textId="77777777" w:rsidR="007D0834" w:rsidRPr="007D0834" w:rsidRDefault="007D0834" w:rsidP="007D0834">
            <w:pPr>
              <w:jc w:val="center"/>
              <w:rPr>
                <w:lang w:val="en-US"/>
              </w:rPr>
            </w:pPr>
            <w:r w:rsidRPr="007D0834">
              <w:rPr>
                <w:lang w:val="en-US"/>
              </w:rPr>
              <w:t>16</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5D88769" w14:textId="77777777" w:rsidR="007D0834" w:rsidRPr="007D0834" w:rsidRDefault="007D0834" w:rsidP="007D0834">
            <w:pPr>
              <w:jc w:val="center"/>
              <w:rPr>
                <w:lang w:val="en-US"/>
              </w:rPr>
            </w:pPr>
            <w:r w:rsidRPr="007D0834">
              <w:rPr>
                <w:lang w:val="en-US"/>
              </w:rPr>
              <w:t>320</w:t>
            </w:r>
          </w:p>
        </w:tc>
      </w:tr>
      <w:tr w:rsidR="007D0834" w:rsidRPr="007D0834" w14:paraId="37C87822"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89A37B1" w14:textId="77777777" w:rsidR="007D0834" w:rsidRPr="007D0834" w:rsidRDefault="007D0834" w:rsidP="007D0834">
            <w:pPr>
              <w:jc w:val="center"/>
              <w:rPr>
                <w:lang w:val="en-US"/>
              </w:rPr>
            </w:pPr>
            <w:r w:rsidRPr="007D0834">
              <w:rPr>
                <w:lang w:val="en-US"/>
              </w:rPr>
              <w:t>SRS (0.5 msec)</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F5762EE" w14:textId="77777777" w:rsidR="007D0834" w:rsidRPr="007D0834" w:rsidRDefault="007D0834" w:rsidP="007D0834">
            <w:pPr>
              <w:jc w:val="center"/>
              <w:rPr>
                <w:lang w:val="en-US"/>
              </w:rPr>
            </w:pPr>
            <w:r w:rsidRPr="007D0834">
              <w:rPr>
                <w:lang w:val="en-US"/>
              </w:rPr>
              <w:t>210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67B384D" w14:textId="77777777" w:rsidR="007D0834" w:rsidRPr="007D0834" w:rsidRDefault="007D0834" w:rsidP="007D0834">
            <w:pPr>
              <w:jc w:val="center"/>
              <w:rPr>
                <w:lang w:val="en-US"/>
              </w:rPr>
            </w:pPr>
            <w:r w:rsidRPr="007D0834">
              <w:rPr>
                <w:lang w:val="en-US"/>
              </w:rPr>
              <w:t>1</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02BB4EB" w14:textId="77777777" w:rsidR="007D0834" w:rsidRPr="007D0834" w:rsidRDefault="007D0834" w:rsidP="007D0834">
            <w:pPr>
              <w:jc w:val="center"/>
              <w:rPr>
                <w:lang w:val="en-US"/>
              </w:rPr>
            </w:pPr>
            <w:r w:rsidRPr="007D0834">
              <w:rPr>
                <w:lang w:val="en-US"/>
              </w:rPr>
              <w:t>210</w:t>
            </w:r>
          </w:p>
        </w:tc>
      </w:tr>
      <w:tr w:rsidR="007D0834" w:rsidRPr="007D0834" w14:paraId="204F3139"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0B5853F" w14:textId="77777777" w:rsidR="007D0834" w:rsidRPr="007D0834" w:rsidRDefault="007D0834" w:rsidP="007D0834">
            <w:pPr>
              <w:jc w:val="center"/>
              <w:rPr>
                <w:lang w:val="en-US"/>
              </w:rPr>
            </w:pPr>
            <w:r w:rsidRPr="007D0834">
              <w:rPr>
                <w:lang w:val="en-US"/>
              </w:rPr>
              <w:t>Deep sleep</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EC59401" w14:textId="77777777" w:rsidR="007D0834" w:rsidRPr="007D0834" w:rsidRDefault="007D0834" w:rsidP="007D0834">
            <w:pPr>
              <w:jc w:val="center"/>
              <w:rPr>
                <w:lang w:val="en-US"/>
              </w:rPr>
            </w:pPr>
            <w:r w:rsidRPr="007D0834">
              <w:rPr>
                <w:lang w:val="en-US"/>
              </w:rPr>
              <w:t>1</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CCBED90" w14:textId="77777777" w:rsidR="007D0834" w:rsidRPr="007D0834" w:rsidRDefault="007D0834" w:rsidP="007D0834">
            <w:pPr>
              <w:jc w:val="center"/>
              <w:rPr>
                <w:lang w:val="en-US"/>
              </w:rPr>
            </w:pPr>
            <w:r w:rsidRPr="007D0834">
              <w:rPr>
                <w:lang w:val="en-US"/>
              </w:rPr>
              <w:t>2535</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6658940" w14:textId="77777777" w:rsidR="007D0834" w:rsidRPr="007D0834" w:rsidRDefault="007D0834" w:rsidP="007D0834">
            <w:pPr>
              <w:jc w:val="center"/>
              <w:rPr>
                <w:lang w:val="en-US"/>
              </w:rPr>
            </w:pPr>
            <w:r w:rsidRPr="007D0834">
              <w:rPr>
                <w:lang w:val="en-US"/>
              </w:rPr>
              <w:t>2535</w:t>
            </w:r>
          </w:p>
        </w:tc>
      </w:tr>
      <w:tr w:rsidR="007D0834" w:rsidRPr="007D0834" w14:paraId="2B17CF40"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200A70" w14:textId="77777777" w:rsidR="007D0834" w:rsidRPr="007D0834" w:rsidRDefault="007D0834" w:rsidP="007D0834">
            <w:pPr>
              <w:jc w:val="center"/>
              <w:rPr>
                <w:lang w:val="en-US"/>
              </w:rPr>
            </w:pPr>
            <w:r w:rsidRPr="007D0834">
              <w:rPr>
                <w:lang w:val="en-US"/>
              </w:rPr>
              <w:t>Deep State transit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3D1D09" w14:textId="77777777" w:rsidR="007D0834" w:rsidRPr="007D0834" w:rsidRDefault="007D0834" w:rsidP="007D0834">
            <w:pPr>
              <w:jc w:val="center"/>
              <w:rPr>
                <w:lang w:val="en-US"/>
              </w:rPr>
            </w:pPr>
            <w:r w:rsidRPr="007D0834">
              <w:rPr>
                <w:lang w:val="en-US"/>
              </w:rPr>
              <w:t>450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C8FE4DF" w14:textId="77777777" w:rsidR="007D0834" w:rsidRPr="007D0834" w:rsidRDefault="007D0834" w:rsidP="007D0834">
            <w:pPr>
              <w:jc w:val="center"/>
              <w:rPr>
                <w:lang w:val="en-US"/>
              </w:rPr>
            </w:pPr>
            <w:r w:rsidRPr="007D0834">
              <w:rPr>
                <w:lang w:val="en-US"/>
              </w:rPr>
              <w:t>2</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74C0991" w14:textId="77777777" w:rsidR="007D0834" w:rsidRPr="007D0834" w:rsidRDefault="007D0834" w:rsidP="007D0834">
            <w:pPr>
              <w:jc w:val="center"/>
              <w:rPr>
                <w:lang w:val="en-US"/>
              </w:rPr>
            </w:pPr>
            <w:r w:rsidRPr="007D0834">
              <w:rPr>
                <w:lang w:val="en-US"/>
              </w:rPr>
              <w:t>900</w:t>
            </w:r>
          </w:p>
        </w:tc>
      </w:tr>
      <w:tr w:rsidR="007D0834" w:rsidRPr="007D0834" w14:paraId="632B7606"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B76A058" w14:textId="77777777" w:rsidR="007D0834" w:rsidRPr="007D0834" w:rsidRDefault="007D0834" w:rsidP="007D0834">
            <w:pPr>
              <w:jc w:val="center"/>
              <w:rPr>
                <w:lang w:val="en-US"/>
              </w:rPr>
            </w:pPr>
            <w:r w:rsidRPr="007D0834">
              <w:rPr>
                <w:lang w:val="en-US"/>
              </w:rPr>
              <w:t>Light State transit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0F21E7F" w14:textId="77777777" w:rsidR="007D0834" w:rsidRPr="007D0834" w:rsidRDefault="007D0834" w:rsidP="007D0834">
            <w:pPr>
              <w:jc w:val="center"/>
              <w:rPr>
                <w:lang w:val="en-US"/>
              </w:rPr>
            </w:pPr>
            <w:r w:rsidRPr="007D0834">
              <w:rPr>
                <w:lang w:val="en-US"/>
              </w:rPr>
              <w:t>100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388AF67" w14:textId="77777777" w:rsidR="007D0834" w:rsidRPr="007D0834" w:rsidRDefault="007D0834" w:rsidP="007D0834">
            <w:pPr>
              <w:jc w:val="center"/>
              <w:rPr>
                <w:lang w:val="en-US"/>
              </w:rPr>
            </w:pPr>
            <w:r w:rsidRPr="007D0834">
              <w:rPr>
                <w:lang w:val="en-US"/>
              </w:rPr>
              <w:t>1</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DBDBDEA" w14:textId="77777777" w:rsidR="007D0834" w:rsidRPr="007D0834" w:rsidRDefault="007D0834" w:rsidP="007D0834">
            <w:pPr>
              <w:jc w:val="center"/>
              <w:rPr>
                <w:lang w:val="en-US"/>
              </w:rPr>
            </w:pPr>
            <w:r w:rsidRPr="007D0834">
              <w:rPr>
                <w:lang w:val="en-US"/>
              </w:rPr>
              <w:t>100</w:t>
            </w:r>
          </w:p>
        </w:tc>
      </w:tr>
      <w:tr w:rsidR="007D0834" w:rsidRPr="007D0834" w14:paraId="34CEEBE1"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55BB0FA" w14:textId="77777777" w:rsidR="007D0834" w:rsidRPr="007D0834" w:rsidRDefault="007D0834" w:rsidP="007D0834">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9A136C4" w14:textId="77777777" w:rsidR="007D0834" w:rsidRPr="007D0834" w:rsidRDefault="007D0834" w:rsidP="007D0834">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8BEF623" w14:textId="77777777" w:rsidR="007D0834" w:rsidRPr="007D0834" w:rsidRDefault="007D0834" w:rsidP="007D0834">
            <w:pPr>
              <w:jc w:val="center"/>
              <w:rPr>
                <w:lang w:val="en-US"/>
              </w:rPr>
            </w:pPr>
            <w:r w:rsidRPr="007D0834">
              <w:rPr>
                <w:lang w:val="en-US"/>
              </w:rPr>
              <w:t>Total Power</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0F57D27" w14:textId="77777777" w:rsidR="007D0834" w:rsidRPr="007D0834" w:rsidRDefault="007D0834" w:rsidP="007D0834">
            <w:pPr>
              <w:jc w:val="center"/>
              <w:rPr>
                <w:lang w:val="en-US"/>
              </w:rPr>
            </w:pPr>
            <w:r w:rsidRPr="007D0834">
              <w:rPr>
                <w:lang w:val="en-US"/>
              </w:rPr>
              <w:t>4493</w:t>
            </w:r>
          </w:p>
        </w:tc>
      </w:tr>
      <w:tr w:rsidR="007D0834" w:rsidRPr="007D0834" w14:paraId="54C495BC" w14:textId="77777777" w:rsidTr="00CD6672">
        <w:trPr>
          <w:trHeight w:val="437"/>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13BDEC0" w14:textId="77777777" w:rsidR="007D0834" w:rsidRPr="007D0834" w:rsidRDefault="007D0834" w:rsidP="007D0834">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0DD0E37" w14:textId="77777777" w:rsidR="007D0834" w:rsidRPr="007D0834" w:rsidRDefault="007D0834" w:rsidP="007D0834">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B774319" w14:textId="77777777" w:rsidR="007D0834" w:rsidRPr="007D0834" w:rsidRDefault="007D0834" w:rsidP="007D0834">
            <w:pPr>
              <w:jc w:val="center"/>
              <w:rPr>
                <w:b/>
                <w:bCs/>
                <w:lang w:val="en-US"/>
              </w:rPr>
            </w:pPr>
            <w:r w:rsidRPr="007D0834">
              <w:rPr>
                <w:b/>
                <w:bCs/>
                <w:lang w:val="en-US"/>
              </w:rPr>
              <w:t>Average Power per slot</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95609D8" w14:textId="77777777" w:rsidR="007D0834" w:rsidRPr="007D0834" w:rsidRDefault="007D0834" w:rsidP="007D0834">
            <w:pPr>
              <w:jc w:val="center"/>
              <w:rPr>
                <w:b/>
                <w:bCs/>
                <w:lang w:val="en-US"/>
              </w:rPr>
            </w:pPr>
            <w:r w:rsidRPr="007D0834">
              <w:rPr>
                <w:b/>
                <w:bCs/>
                <w:lang w:val="en-US"/>
              </w:rPr>
              <w:t>1.76</w:t>
            </w:r>
          </w:p>
        </w:tc>
      </w:tr>
    </w:tbl>
    <w:p w14:paraId="54B8EDE4" w14:textId="1B3DD17A" w:rsidR="007D0834" w:rsidRDefault="007D0834" w:rsidP="007D0834"/>
    <w:p w14:paraId="73BE7DFC" w14:textId="21163C3A" w:rsidR="00B27728" w:rsidRPr="00B27728" w:rsidRDefault="007D7D1F" w:rsidP="00B27728">
      <w:pPr>
        <w:pStyle w:val="Heading6"/>
        <w:rPr>
          <w:lang w:val="en-US"/>
        </w:rPr>
      </w:pPr>
      <w:r>
        <w:rPr>
          <w:lang w:val="en-US"/>
        </w:rPr>
        <w:t xml:space="preserve">2.4.1.2 </w:t>
      </w:r>
      <w:r w:rsidR="00B27728" w:rsidRPr="00B27728">
        <w:rPr>
          <w:lang w:val="en-US"/>
        </w:rPr>
        <w:t>Legacy SDT in the power cycle</w:t>
      </w:r>
    </w:p>
    <w:tbl>
      <w:tblPr>
        <w:tblW w:w="9800" w:type="dxa"/>
        <w:jc w:val="center"/>
        <w:tblCellMar>
          <w:left w:w="0" w:type="dxa"/>
          <w:right w:w="0" w:type="dxa"/>
        </w:tblCellMar>
        <w:tblLook w:val="0600" w:firstRow="0" w:lastRow="0" w:firstColumn="0" w:lastColumn="0" w:noHBand="1" w:noVBand="1"/>
      </w:tblPr>
      <w:tblGrid>
        <w:gridCol w:w="2135"/>
        <w:gridCol w:w="2136"/>
        <w:gridCol w:w="2135"/>
        <w:gridCol w:w="3394"/>
      </w:tblGrid>
      <w:tr w:rsidR="00B27728" w:rsidRPr="00B27728" w14:paraId="17075200" w14:textId="77777777" w:rsidTr="00CD6672">
        <w:trPr>
          <w:trHeight w:val="190"/>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BC531F0" w14:textId="77777777" w:rsidR="00B27728" w:rsidRPr="00B27728" w:rsidRDefault="00B27728" w:rsidP="00B27728">
            <w:pPr>
              <w:jc w:val="center"/>
              <w:rPr>
                <w:b/>
                <w:bCs/>
                <w:lang w:val="en-US"/>
              </w:rPr>
            </w:pPr>
            <w:r w:rsidRPr="00B27728">
              <w:rPr>
                <w:b/>
                <w:bCs/>
                <w:lang w:val="en-US"/>
              </w:rPr>
              <w:t>UL-only Positioning</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19B8B4" w14:textId="12C79CB8" w:rsidR="00B27728" w:rsidRPr="00B27728" w:rsidRDefault="00B27728" w:rsidP="00B27728">
            <w:pPr>
              <w:jc w:val="center"/>
              <w:rPr>
                <w:b/>
                <w:bCs/>
                <w:lang w:val="en-US"/>
              </w:rPr>
            </w:pPr>
            <w:r w:rsidRPr="00CF0ADD">
              <w:rPr>
                <w:b/>
                <w:bCs/>
                <w:lang w:val="en-US"/>
              </w:rPr>
              <w:t xml:space="preserve">Power </w:t>
            </w:r>
            <w:r>
              <w:rPr>
                <w:b/>
                <w:bCs/>
                <w:lang w:val="en-US"/>
              </w:rPr>
              <w:t xml:space="preserve">Units </w:t>
            </w:r>
            <w:r w:rsidRPr="00CF0ADD">
              <w:rPr>
                <w:b/>
                <w:bCs/>
                <w:lang w:val="en-US"/>
              </w:rPr>
              <w:t>/ slot</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0CF962C" w14:textId="73EFE65D" w:rsidR="00B27728" w:rsidRPr="00B27728" w:rsidRDefault="00B27728" w:rsidP="00B27728">
            <w:pPr>
              <w:jc w:val="center"/>
              <w:rPr>
                <w:b/>
                <w:bCs/>
                <w:lang w:val="en-US"/>
              </w:rPr>
            </w:pPr>
            <w:r w:rsidRPr="00CF0ADD">
              <w:rPr>
                <w:b/>
                <w:bCs/>
                <w:lang w:val="en-US"/>
              </w:rPr>
              <w:t>Number of slots</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6C10C72" w14:textId="3020D5EF" w:rsidR="00B27728" w:rsidRPr="00B27728" w:rsidRDefault="00B27728" w:rsidP="00B27728">
            <w:pPr>
              <w:jc w:val="center"/>
              <w:rPr>
                <w:b/>
                <w:bCs/>
                <w:lang w:val="en-US"/>
              </w:rPr>
            </w:pPr>
            <w:r>
              <w:rPr>
                <w:b/>
                <w:bCs/>
                <w:lang w:val="en-US"/>
              </w:rPr>
              <w:t xml:space="preserve">Power </w:t>
            </w:r>
            <w:r w:rsidRPr="00CF0ADD">
              <w:rPr>
                <w:b/>
                <w:bCs/>
                <w:lang w:val="en-US"/>
              </w:rPr>
              <w:t>Units</w:t>
            </w:r>
          </w:p>
        </w:tc>
      </w:tr>
      <w:tr w:rsidR="00B27728" w:rsidRPr="00B27728" w14:paraId="2587A181" w14:textId="77777777" w:rsidTr="00CD6672">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EE182A6" w14:textId="77777777" w:rsidR="00B27728" w:rsidRPr="00B27728" w:rsidRDefault="00B27728" w:rsidP="00B27728">
            <w:pPr>
              <w:jc w:val="center"/>
              <w:rPr>
                <w:lang w:val="en-US"/>
              </w:rPr>
            </w:pPr>
            <w:r w:rsidRPr="00B27728">
              <w:rPr>
                <w:lang w:val="en-US"/>
              </w:rPr>
              <w:t xml:space="preserve">Paging Occasion (2 </w:t>
            </w:r>
            <w:proofErr w:type="spellStart"/>
            <w:r w:rsidRPr="00B27728">
              <w:rPr>
                <w:lang w:val="en-US"/>
              </w:rPr>
              <w:t>ms</w:t>
            </w:r>
            <w:proofErr w:type="spellEnd"/>
            <w:r w:rsidRPr="00B27728">
              <w:rPr>
                <w:lang w:val="en-US"/>
              </w:rPr>
              <w: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C5DDA11" w14:textId="77777777" w:rsidR="00B27728" w:rsidRPr="00B27728" w:rsidRDefault="00B27728" w:rsidP="00B27728">
            <w:pPr>
              <w:jc w:val="center"/>
              <w:rPr>
                <w:lang w:val="en-US"/>
              </w:rPr>
            </w:pPr>
            <w:r w:rsidRPr="00B27728">
              <w:rPr>
                <w:lang w:val="en-US"/>
              </w:rPr>
              <w:t>57</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83AE1F" w14:textId="77777777" w:rsidR="00B27728" w:rsidRPr="00B27728" w:rsidRDefault="00B27728" w:rsidP="00B27728">
            <w:pPr>
              <w:jc w:val="center"/>
              <w:rPr>
                <w:lang w:val="en-US"/>
              </w:rPr>
            </w:pPr>
            <w:r w:rsidRPr="00B27728">
              <w:rPr>
                <w:lang w:val="en-US"/>
              </w:rPr>
              <w:t>4</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1BB9D1F" w14:textId="77777777" w:rsidR="00B27728" w:rsidRPr="00B27728" w:rsidRDefault="00B27728" w:rsidP="00B27728">
            <w:pPr>
              <w:jc w:val="center"/>
              <w:rPr>
                <w:lang w:val="en-US"/>
              </w:rPr>
            </w:pPr>
            <w:r w:rsidRPr="00B27728">
              <w:rPr>
                <w:lang w:val="en-US"/>
              </w:rPr>
              <w:t>228</w:t>
            </w:r>
          </w:p>
        </w:tc>
      </w:tr>
      <w:tr w:rsidR="00B27728" w:rsidRPr="00B27728" w14:paraId="1EE1863B" w14:textId="77777777" w:rsidTr="00CD6672">
        <w:trPr>
          <w:trHeight w:val="257"/>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F4B9346" w14:textId="77777777" w:rsidR="00B27728" w:rsidRPr="00B27728" w:rsidRDefault="00B27728" w:rsidP="00B27728">
            <w:pPr>
              <w:jc w:val="center"/>
              <w:rPr>
                <w:lang w:val="en-US"/>
              </w:rPr>
            </w:pPr>
            <w:r w:rsidRPr="00B27728">
              <w:rPr>
                <w:lang w:val="en-US"/>
              </w:rPr>
              <w:t xml:space="preserve">SSB serv. cell (2 </w:t>
            </w:r>
            <w:proofErr w:type="spellStart"/>
            <w:r w:rsidRPr="00B27728">
              <w:rPr>
                <w:lang w:val="en-US"/>
              </w:rPr>
              <w:t>ms</w:t>
            </w:r>
            <w:proofErr w:type="spellEnd"/>
            <w:r w:rsidRPr="00B27728">
              <w:rPr>
                <w:lang w:val="en-US"/>
              </w:rPr>
              <w: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15DD438" w14:textId="77777777" w:rsidR="00B27728" w:rsidRPr="00B27728" w:rsidRDefault="00B27728" w:rsidP="00B27728">
            <w:pPr>
              <w:jc w:val="center"/>
              <w:rPr>
                <w:lang w:val="en-US"/>
              </w:rPr>
            </w:pPr>
            <w:r w:rsidRPr="00B27728">
              <w:rPr>
                <w:lang w:val="en-US"/>
              </w:rPr>
              <w:t>50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A368D9" w14:textId="77777777" w:rsidR="00B27728" w:rsidRPr="00B27728" w:rsidRDefault="00B27728" w:rsidP="00B27728">
            <w:pPr>
              <w:jc w:val="center"/>
              <w:rPr>
                <w:lang w:val="en-US"/>
              </w:rPr>
            </w:pPr>
            <w:r w:rsidRPr="00B27728">
              <w:rPr>
                <w:lang w:val="en-US"/>
              </w:rPr>
              <w:t>4</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2FA1418" w14:textId="77777777" w:rsidR="00B27728" w:rsidRPr="00B27728" w:rsidRDefault="00B27728" w:rsidP="00B27728">
            <w:pPr>
              <w:jc w:val="center"/>
              <w:rPr>
                <w:lang w:val="en-US"/>
              </w:rPr>
            </w:pPr>
            <w:r w:rsidRPr="00B27728">
              <w:rPr>
                <w:lang w:val="en-US"/>
              </w:rPr>
              <w:t>200</w:t>
            </w:r>
          </w:p>
        </w:tc>
      </w:tr>
      <w:tr w:rsidR="00B27728" w:rsidRPr="00B27728" w14:paraId="30EE68BD" w14:textId="77777777" w:rsidTr="00CD6672">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CE75109" w14:textId="77777777" w:rsidR="00B27728" w:rsidRPr="00B27728" w:rsidRDefault="00B27728" w:rsidP="00B27728">
            <w:pPr>
              <w:jc w:val="center"/>
              <w:rPr>
                <w:lang w:val="en-US"/>
              </w:rPr>
            </w:pPr>
            <w:r w:rsidRPr="00B27728">
              <w:rPr>
                <w:lang w:val="en-US"/>
              </w:rPr>
              <w:t xml:space="preserve">Light sleep (8 </w:t>
            </w:r>
            <w:proofErr w:type="spellStart"/>
            <w:r w:rsidRPr="00B27728">
              <w:rPr>
                <w:lang w:val="en-US"/>
              </w:rPr>
              <w:t>ms</w:t>
            </w:r>
            <w:proofErr w:type="spellEnd"/>
            <w:r w:rsidRPr="00B27728">
              <w:rPr>
                <w:lang w:val="en-US"/>
              </w:rPr>
              <w: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11CAAAC" w14:textId="77777777" w:rsidR="00B27728" w:rsidRPr="00B27728" w:rsidRDefault="00B27728" w:rsidP="00B27728">
            <w:pPr>
              <w:jc w:val="center"/>
              <w:rPr>
                <w:lang w:val="en-US"/>
              </w:rPr>
            </w:pPr>
            <w:r w:rsidRPr="00B27728">
              <w:rPr>
                <w:lang w:val="en-US"/>
              </w:rPr>
              <w:t>20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CC719C" w14:textId="77777777" w:rsidR="00B27728" w:rsidRPr="00B27728" w:rsidRDefault="00B27728" w:rsidP="00B27728">
            <w:pPr>
              <w:jc w:val="center"/>
              <w:rPr>
                <w:lang w:val="en-US"/>
              </w:rPr>
            </w:pPr>
            <w:r w:rsidRPr="00B27728">
              <w:rPr>
                <w:lang w:val="en-US"/>
              </w:rPr>
              <w:t>16</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52F4170" w14:textId="77777777" w:rsidR="00B27728" w:rsidRPr="00B27728" w:rsidRDefault="00B27728" w:rsidP="00B27728">
            <w:pPr>
              <w:jc w:val="center"/>
              <w:rPr>
                <w:lang w:val="en-US"/>
              </w:rPr>
            </w:pPr>
            <w:r w:rsidRPr="00B27728">
              <w:rPr>
                <w:lang w:val="en-US"/>
              </w:rPr>
              <w:t>320</w:t>
            </w:r>
          </w:p>
        </w:tc>
      </w:tr>
      <w:tr w:rsidR="00B27728" w:rsidRPr="00B27728" w14:paraId="27AA7EE6" w14:textId="77777777" w:rsidTr="00CD6672">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534E8A9" w14:textId="77777777" w:rsidR="00B27728" w:rsidRPr="00B27728" w:rsidRDefault="00B27728" w:rsidP="00B27728">
            <w:pPr>
              <w:jc w:val="center"/>
              <w:rPr>
                <w:lang w:val="en-US"/>
              </w:rPr>
            </w:pPr>
            <w:r w:rsidRPr="00B27728">
              <w:rPr>
                <w:lang w:val="en-US"/>
              </w:rPr>
              <w:t>SRS (0.5 msec)</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CE789C" w14:textId="77777777" w:rsidR="00B27728" w:rsidRPr="00B27728" w:rsidRDefault="00B27728" w:rsidP="00B27728">
            <w:pPr>
              <w:jc w:val="center"/>
              <w:rPr>
                <w:lang w:val="en-US"/>
              </w:rPr>
            </w:pPr>
            <w:r w:rsidRPr="00B27728">
              <w:rPr>
                <w:lang w:val="en-US"/>
              </w:rPr>
              <w:t>210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0F5AAA7" w14:textId="77777777" w:rsidR="00B27728" w:rsidRPr="00B27728" w:rsidRDefault="00B27728" w:rsidP="00B27728">
            <w:pPr>
              <w:jc w:val="center"/>
              <w:rPr>
                <w:lang w:val="en-US"/>
              </w:rPr>
            </w:pPr>
            <w:r w:rsidRPr="00B27728">
              <w:rPr>
                <w:lang w:val="en-US"/>
              </w:rPr>
              <w:t>1</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BA08211" w14:textId="77777777" w:rsidR="00B27728" w:rsidRPr="00B27728" w:rsidRDefault="00B27728" w:rsidP="00B27728">
            <w:pPr>
              <w:jc w:val="center"/>
              <w:rPr>
                <w:lang w:val="en-US"/>
              </w:rPr>
            </w:pPr>
            <w:r w:rsidRPr="00B27728">
              <w:rPr>
                <w:lang w:val="en-US"/>
              </w:rPr>
              <w:t>210</w:t>
            </w:r>
          </w:p>
        </w:tc>
      </w:tr>
      <w:tr w:rsidR="00B27728" w:rsidRPr="00B27728" w14:paraId="29FD8410" w14:textId="77777777" w:rsidTr="00CD6672">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2D30449" w14:textId="77777777" w:rsidR="00B27728" w:rsidRPr="00B27728" w:rsidRDefault="00B27728" w:rsidP="00B27728">
            <w:pPr>
              <w:jc w:val="center"/>
              <w:rPr>
                <w:lang w:val="en-US"/>
              </w:rPr>
            </w:pPr>
            <w:r w:rsidRPr="00B27728">
              <w:rPr>
                <w:lang w:val="en-US"/>
              </w:rPr>
              <w:t>Deep sleep</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585058" w14:textId="77777777" w:rsidR="00B27728" w:rsidRPr="00B27728" w:rsidRDefault="00B27728" w:rsidP="00B27728">
            <w:pPr>
              <w:jc w:val="center"/>
              <w:rPr>
                <w:lang w:val="en-US"/>
              </w:rPr>
            </w:pPr>
            <w:r w:rsidRPr="00B27728">
              <w:rPr>
                <w:lang w:val="en-US"/>
              </w:rPr>
              <w:t>1</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B0F020E" w14:textId="77777777" w:rsidR="00B27728" w:rsidRPr="00B27728" w:rsidRDefault="00B27728" w:rsidP="00B27728">
            <w:pPr>
              <w:jc w:val="center"/>
              <w:rPr>
                <w:lang w:val="en-US"/>
              </w:rPr>
            </w:pPr>
            <w:r w:rsidRPr="00B27728">
              <w:rPr>
                <w:lang w:val="en-US"/>
              </w:rPr>
              <w:t>2302</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CEB4DF" w14:textId="77777777" w:rsidR="00B27728" w:rsidRPr="00B27728" w:rsidRDefault="00B27728" w:rsidP="00B27728">
            <w:pPr>
              <w:jc w:val="center"/>
              <w:rPr>
                <w:lang w:val="en-US"/>
              </w:rPr>
            </w:pPr>
            <w:r w:rsidRPr="00B27728">
              <w:rPr>
                <w:lang w:val="en-US"/>
              </w:rPr>
              <w:t>2302</w:t>
            </w:r>
          </w:p>
        </w:tc>
      </w:tr>
      <w:tr w:rsidR="00B27728" w:rsidRPr="00B27728" w14:paraId="23C7DF8C" w14:textId="77777777" w:rsidTr="00CD6672">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C0245D" w14:textId="77777777" w:rsidR="00B27728" w:rsidRPr="00B27728" w:rsidRDefault="00B27728" w:rsidP="00B27728">
            <w:pPr>
              <w:jc w:val="center"/>
              <w:rPr>
                <w:lang w:val="en-US"/>
              </w:rPr>
            </w:pPr>
            <w:r w:rsidRPr="00B27728">
              <w:rPr>
                <w:lang w:val="en-US"/>
              </w:rPr>
              <w:t>Deep State transit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3FF9B9" w14:textId="77777777" w:rsidR="00B27728" w:rsidRPr="00B27728" w:rsidRDefault="00B27728" w:rsidP="00B27728">
            <w:pPr>
              <w:jc w:val="center"/>
              <w:rPr>
                <w:lang w:val="en-US"/>
              </w:rPr>
            </w:pPr>
            <w:r w:rsidRPr="00B27728">
              <w:rPr>
                <w:lang w:val="en-US"/>
              </w:rPr>
              <w:t>450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5C0473" w14:textId="77777777" w:rsidR="00B27728" w:rsidRPr="00B27728" w:rsidRDefault="00B27728" w:rsidP="00B27728">
            <w:pPr>
              <w:jc w:val="center"/>
              <w:rPr>
                <w:lang w:val="en-US"/>
              </w:rPr>
            </w:pPr>
            <w:r w:rsidRPr="00B27728">
              <w:rPr>
                <w:lang w:val="en-US"/>
              </w:rPr>
              <w:t>3</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9238C3D" w14:textId="77777777" w:rsidR="00B27728" w:rsidRPr="00B27728" w:rsidRDefault="00B27728" w:rsidP="00B27728">
            <w:pPr>
              <w:jc w:val="center"/>
              <w:rPr>
                <w:lang w:val="en-US"/>
              </w:rPr>
            </w:pPr>
            <w:r w:rsidRPr="00B27728">
              <w:rPr>
                <w:lang w:val="en-US"/>
              </w:rPr>
              <w:t>1350</w:t>
            </w:r>
          </w:p>
        </w:tc>
      </w:tr>
      <w:tr w:rsidR="00B27728" w:rsidRPr="00B27728" w14:paraId="5B082BB8" w14:textId="77777777" w:rsidTr="00CD6672">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5D7BA1A" w14:textId="77777777" w:rsidR="00B27728" w:rsidRPr="00B27728" w:rsidRDefault="00B27728" w:rsidP="00B27728">
            <w:pPr>
              <w:jc w:val="center"/>
              <w:rPr>
                <w:lang w:val="en-US"/>
              </w:rPr>
            </w:pPr>
            <w:r w:rsidRPr="00B27728">
              <w:rPr>
                <w:lang w:val="en-US"/>
              </w:rPr>
              <w:t>SDT w/o network delay</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00B52CA" w14:textId="77777777" w:rsidR="00B27728" w:rsidRPr="00B27728" w:rsidRDefault="00B27728" w:rsidP="00B27728">
            <w:pPr>
              <w:jc w:val="center"/>
              <w:rPr>
                <w:lang w:val="en-US"/>
              </w:rPr>
            </w:pPr>
            <w:r w:rsidRPr="00B27728">
              <w:rPr>
                <w:lang w:val="en-US"/>
              </w:rPr>
              <w:t>See SDT breakdown</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D73AC9B" w14:textId="77777777" w:rsidR="00B27728" w:rsidRPr="00B27728" w:rsidRDefault="00B27728" w:rsidP="00B27728">
            <w:pPr>
              <w:jc w:val="center"/>
              <w:rPr>
                <w:lang w:val="en-US"/>
              </w:rPr>
            </w:pPr>
            <w:r w:rsidRPr="00B27728">
              <w:rPr>
                <w:lang w:val="en-US"/>
              </w:rPr>
              <w:t>233</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B18A01" w14:textId="77777777" w:rsidR="00B27728" w:rsidRPr="00B27728" w:rsidRDefault="00B27728" w:rsidP="00B27728">
            <w:pPr>
              <w:jc w:val="center"/>
              <w:rPr>
                <w:lang w:val="en-US"/>
              </w:rPr>
            </w:pPr>
            <w:r w:rsidRPr="00B27728">
              <w:rPr>
                <w:lang w:val="en-US"/>
              </w:rPr>
              <w:t>13190</w:t>
            </w:r>
          </w:p>
        </w:tc>
      </w:tr>
      <w:tr w:rsidR="00B27728" w:rsidRPr="00B27728" w14:paraId="7B150043" w14:textId="77777777" w:rsidTr="00CD6672">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820623" w14:textId="77777777" w:rsidR="00B27728" w:rsidRPr="00B27728" w:rsidRDefault="00B27728" w:rsidP="00B27728">
            <w:pPr>
              <w:jc w:val="center"/>
              <w:rPr>
                <w:lang w:val="en-US"/>
              </w:rPr>
            </w:pPr>
            <w:r w:rsidRPr="00B27728">
              <w:rPr>
                <w:lang w:val="en-US"/>
              </w:rPr>
              <w:t>Light State transit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E3253D2" w14:textId="77777777" w:rsidR="00B27728" w:rsidRPr="00B27728" w:rsidRDefault="00B27728" w:rsidP="00B27728">
            <w:pPr>
              <w:jc w:val="center"/>
              <w:rPr>
                <w:lang w:val="en-US"/>
              </w:rPr>
            </w:pPr>
            <w:r w:rsidRPr="00B27728">
              <w:rPr>
                <w:lang w:val="en-US"/>
              </w:rPr>
              <w:t>100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C6505E" w14:textId="77777777" w:rsidR="00B27728" w:rsidRPr="00B27728" w:rsidRDefault="00B27728" w:rsidP="00B27728">
            <w:pPr>
              <w:jc w:val="center"/>
              <w:rPr>
                <w:lang w:val="en-US"/>
              </w:rPr>
            </w:pPr>
            <w:r w:rsidRPr="00B27728">
              <w:rPr>
                <w:lang w:val="en-US"/>
              </w:rPr>
              <w:t>1</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205FF03" w14:textId="77777777" w:rsidR="00B27728" w:rsidRPr="00B27728" w:rsidRDefault="00B27728" w:rsidP="00B27728">
            <w:pPr>
              <w:jc w:val="center"/>
              <w:rPr>
                <w:lang w:val="en-US"/>
              </w:rPr>
            </w:pPr>
            <w:r w:rsidRPr="00B27728">
              <w:rPr>
                <w:lang w:val="en-US"/>
              </w:rPr>
              <w:t>100</w:t>
            </w:r>
          </w:p>
        </w:tc>
      </w:tr>
      <w:tr w:rsidR="00B27728" w:rsidRPr="00B27728" w14:paraId="47131FB5" w14:textId="77777777" w:rsidTr="00CD6672">
        <w:trPr>
          <w:trHeight w:val="11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FB7F2F0" w14:textId="77777777" w:rsidR="00B27728" w:rsidRPr="00B27728" w:rsidRDefault="00B27728" w:rsidP="00B27728">
            <w:pPr>
              <w:jc w:val="center"/>
              <w:rPr>
                <w:lang w:val="en-US"/>
              </w:rPr>
            </w:pP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EEFD0E7" w14:textId="77777777" w:rsidR="00B27728" w:rsidRPr="00B27728" w:rsidRDefault="00B27728" w:rsidP="00B27728">
            <w:pPr>
              <w:jc w:val="center"/>
              <w:rPr>
                <w:lang w:val="en-US"/>
              </w:rPr>
            </w:pP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512E2787" w14:textId="77777777" w:rsidR="00B27728" w:rsidRPr="00B27728" w:rsidRDefault="00B27728" w:rsidP="00B27728">
            <w:pPr>
              <w:jc w:val="center"/>
              <w:rPr>
                <w:lang w:val="en-US"/>
              </w:rPr>
            </w:pPr>
            <w:r w:rsidRPr="00B27728">
              <w:rPr>
                <w:lang w:val="en-US"/>
              </w:rPr>
              <w:t>Total Power</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2AF3863" w14:textId="77777777" w:rsidR="00B27728" w:rsidRPr="00B27728" w:rsidRDefault="00B27728" w:rsidP="00B27728">
            <w:pPr>
              <w:jc w:val="center"/>
              <w:rPr>
                <w:lang w:val="en-US"/>
              </w:rPr>
            </w:pPr>
            <w:r w:rsidRPr="00B27728">
              <w:rPr>
                <w:lang w:val="en-US"/>
              </w:rPr>
              <w:t>17900</w:t>
            </w:r>
          </w:p>
        </w:tc>
      </w:tr>
      <w:tr w:rsidR="00B27728" w:rsidRPr="00B27728" w14:paraId="046B647C" w14:textId="77777777" w:rsidTr="00CD6672">
        <w:trPr>
          <w:trHeight w:val="11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3B43267" w14:textId="77777777" w:rsidR="00B27728" w:rsidRPr="00B27728" w:rsidRDefault="00B27728" w:rsidP="00B27728">
            <w:pPr>
              <w:jc w:val="center"/>
              <w:rPr>
                <w:lang w:val="en-US"/>
              </w:rPr>
            </w:pP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2FE767A" w14:textId="77777777" w:rsidR="00B27728" w:rsidRPr="00B27728" w:rsidRDefault="00B27728" w:rsidP="00B27728">
            <w:pPr>
              <w:jc w:val="center"/>
              <w:rPr>
                <w:lang w:val="en-US"/>
              </w:rPr>
            </w:pP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7141717" w14:textId="77777777" w:rsidR="00B27728" w:rsidRPr="00B27728" w:rsidRDefault="00B27728" w:rsidP="00B27728">
            <w:pPr>
              <w:jc w:val="center"/>
              <w:rPr>
                <w:b/>
                <w:bCs/>
                <w:lang w:val="en-US"/>
              </w:rPr>
            </w:pPr>
            <w:r w:rsidRPr="00B27728">
              <w:rPr>
                <w:b/>
                <w:bCs/>
                <w:lang w:val="en-US"/>
              </w:rPr>
              <w:t>Average Power per slot</w:t>
            </w:r>
          </w:p>
        </w:tc>
        <w:tc>
          <w:tcPr>
            <w:tcW w:w="339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C68F11" w14:textId="77777777" w:rsidR="00B27728" w:rsidRPr="00B27728" w:rsidRDefault="00B27728" w:rsidP="00B27728">
            <w:pPr>
              <w:jc w:val="center"/>
              <w:rPr>
                <w:b/>
                <w:bCs/>
                <w:lang w:val="en-US"/>
              </w:rPr>
            </w:pPr>
            <w:r w:rsidRPr="00B27728">
              <w:rPr>
                <w:b/>
                <w:bCs/>
                <w:lang w:val="en-US"/>
              </w:rPr>
              <w:t>6.99</w:t>
            </w:r>
          </w:p>
        </w:tc>
      </w:tr>
    </w:tbl>
    <w:p w14:paraId="2D99E5CD" w14:textId="77777777" w:rsidR="00B27728" w:rsidRPr="00B27728" w:rsidRDefault="00B27728" w:rsidP="007D0834">
      <w:pPr>
        <w:rPr>
          <w:lang w:val="en-US"/>
        </w:rPr>
      </w:pPr>
    </w:p>
    <w:p w14:paraId="7A7E0C4A" w14:textId="3A2EBA7A" w:rsidR="004D0C48" w:rsidRDefault="00E00829" w:rsidP="004D0C48">
      <w:pPr>
        <w:pStyle w:val="Heading5"/>
        <w:numPr>
          <w:ilvl w:val="2"/>
          <w:numId w:val="5"/>
        </w:numPr>
      </w:pPr>
      <w:r w:rsidRPr="00E00829">
        <w:t>PRS/SRS every 8 I-DRX cycles with 1.28 sec</w:t>
      </w:r>
    </w:p>
    <w:p w14:paraId="33E8C4F7" w14:textId="69BD9725" w:rsidR="004D0C48" w:rsidRPr="004D0C48" w:rsidRDefault="007D7D1F" w:rsidP="004D0C48">
      <w:pPr>
        <w:pStyle w:val="Heading6"/>
        <w:rPr>
          <w:lang w:val="en-US"/>
        </w:rPr>
      </w:pPr>
      <w:r>
        <w:rPr>
          <w:lang w:val="en-US"/>
        </w:rPr>
        <w:t xml:space="preserve">2.4.2.1 </w:t>
      </w:r>
      <w:r w:rsidR="004D0C48" w:rsidRPr="001E2D4E">
        <w:rPr>
          <w:lang w:val="en-US"/>
        </w:rPr>
        <w:t>No SDT in the power cycle</w:t>
      </w:r>
    </w:p>
    <w:tbl>
      <w:tblPr>
        <w:tblW w:w="9710" w:type="dxa"/>
        <w:jc w:val="center"/>
        <w:tblCellMar>
          <w:left w:w="0" w:type="dxa"/>
          <w:right w:w="0" w:type="dxa"/>
        </w:tblCellMar>
        <w:tblLook w:val="0600" w:firstRow="0" w:lastRow="0" w:firstColumn="0" w:lastColumn="0" w:noHBand="1" w:noVBand="1"/>
      </w:tblPr>
      <w:tblGrid>
        <w:gridCol w:w="2215"/>
        <w:gridCol w:w="2215"/>
        <w:gridCol w:w="2215"/>
        <w:gridCol w:w="3065"/>
      </w:tblGrid>
      <w:tr w:rsidR="001C6E35" w:rsidRPr="00D94C56" w14:paraId="5C022735" w14:textId="77777777" w:rsidTr="00CD6672">
        <w:trPr>
          <w:trHeight w:val="411"/>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7475D49" w14:textId="77777777" w:rsidR="001C6E35" w:rsidRPr="00D94C56" w:rsidRDefault="001C6E35" w:rsidP="001C6E35">
            <w:pPr>
              <w:jc w:val="center"/>
              <w:rPr>
                <w:lang w:val="en-US"/>
              </w:rPr>
            </w:pPr>
            <w:r w:rsidRPr="00D94C56">
              <w:rPr>
                <w:b/>
                <w:bCs/>
                <w:lang w:val="en-US"/>
              </w:rPr>
              <w:t>UL-only Positioning</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D2B72E" w14:textId="76B4D606" w:rsidR="001C6E35" w:rsidRPr="00D94C56" w:rsidRDefault="001C6E35" w:rsidP="001C6E35">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9CA045A" w14:textId="5ED03AB9" w:rsidR="001C6E35" w:rsidRPr="00D94C56" w:rsidRDefault="001C6E35" w:rsidP="001C6E35">
            <w:pPr>
              <w:jc w:val="center"/>
              <w:rPr>
                <w:lang w:val="en-US"/>
              </w:rPr>
            </w:pPr>
            <w:r w:rsidRPr="00CF0ADD">
              <w:rPr>
                <w:b/>
                <w:bCs/>
                <w:lang w:val="en-US"/>
              </w:rPr>
              <w:t>Number of slots</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615C3B8" w14:textId="7545FCFB" w:rsidR="001C6E35" w:rsidRPr="00D94C56" w:rsidRDefault="001C6E35" w:rsidP="001C6E35">
            <w:pPr>
              <w:jc w:val="center"/>
              <w:rPr>
                <w:lang w:val="en-US"/>
              </w:rPr>
            </w:pPr>
            <w:r>
              <w:rPr>
                <w:b/>
                <w:bCs/>
                <w:lang w:val="en-US"/>
              </w:rPr>
              <w:t xml:space="preserve">Power </w:t>
            </w:r>
            <w:r w:rsidRPr="00CF0ADD">
              <w:rPr>
                <w:b/>
                <w:bCs/>
                <w:lang w:val="en-US"/>
              </w:rPr>
              <w:t>Units</w:t>
            </w:r>
          </w:p>
        </w:tc>
      </w:tr>
      <w:tr w:rsidR="00D94C56" w:rsidRPr="00D94C56" w14:paraId="2D4FD1A5" w14:textId="77777777" w:rsidTr="00CD6672">
        <w:trPr>
          <w:trHeight w:val="511"/>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9A71363" w14:textId="77777777" w:rsidR="00D94C56" w:rsidRPr="00D94C56" w:rsidRDefault="00D94C56" w:rsidP="004D0C48">
            <w:pPr>
              <w:jc w:val="center"/>
              <w:rPr>
                <w:lang w:val="en-US"/>
              </w:rPr>
            </w:pPr>
            <w:r w:rsidRPr="00D94C56">
              <w:rPr>
                <w:lang w:val="en-US"/>
              </w:rPr>
              <w:t xml:space="preserve">Paging Occasion (2 </w:t>
            </w:r>
            <w:proofErr w:type="spellStart"/>
            <w:r w:rsidRPr="00D94C56">
              <w:rPr>
                <w:lang w:val="en-US"/>
              </w:rPr>
              <w:t>ms</w:t>
            </w:r>
            <w:proofErr w:type="spellEnd"/>
            <w:r w:rsidRPr="00D94C56">
              <w:rPr>
                <w:lang w:val="en-US"/>
              </w:rPr>
              <w: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99FB5D2" w14:textId="77777777" w:rsidR="00D94C56" w:rsidRPr="00D94C56" w:rsidRDefault="00D94C56" w:rsidP="004D0C48">
            <w:pPr>
              <w:jc w:val="center"/>
              <w:rPr>
                <w:lang w:val="en-US"/>
              </w:rPr>
            </w:pPr>
            <w:r w:rsidRPr="00D94C56">
              <w:rPr>
                <w:lang w:val="en-US"/>
              </w:rPr>
              <w:t>57</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F0F38F7" w14:textId="77777777" w:rsidR="00D94C56" w:rsidRPr="00D94C56" w:rsidRDefault="00D94C56" w:rsidP="004D0C48">
            <w:pPr>
              <w:jc w:val="center"/>
              <w:rPr>
                <w:lang w:val="en-US"/>
              </w:rPr>
            </w:pPr>
            <w:r w:rsidRPr="00D94C56">
              <w:rPr>
                <w:lang w:val="en-US"/>
              </w:rPr>
              <w:t>32</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09495B" w14:textId="77777777" w:rsidR="00D94C56" w:rsidRPr="00D94C56" w:rsidRDefault="00D94C56" w:rsidP="004D0C48">
            <w:pPr>
              <w:jc w:val="center"/>
              <w:rPr>
                <w:lang w:val="en-US"/>
              </w:rPr>
            </w:pPr>
            <w:r w:rsidRPr="00D94C56">
              <w:rPr>
                <w:lang w:val="en-US"/>
              </w:rPr>
              <w:t>1824</w:t>
            </w:r>
          </w:p>
        </w:tc>
      </w:tr>
      <w:tr w:rsidR="00D94C56" w:rsidRPr="00D94C56" w14:paraId="20E64F30" w14:textId="77777777" w:rsidTr="00CD6672">
        <w:trPr>
          <w:trHeight w:val="511"/>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2A7983" w14:textId="77777777" w:rsidR="00D94C56" w:rsidRPr="00D94C56" w:rsidRDefault="00D94C56" w:rsidP="004D0C48">
            <w:pPr>
              <w:jc w:val="center"/>
              <w:rPr>
                <w:lang w:val="en-US"/>
              </w:rPr>
            </w:pPr>
            <w:r w:rsidRPr="00D94C56">
              <w:rPr>
                <w:lang w:val="en-US"/>
              </w:rPr>
              <w:t xml:space="preserve">SSB serv. cell (2 </w:t>
            </w:r>
            <w:proofErr w:type="spellStart"/>
            <w:r w:rsidRPr="00D94C56">
              <w:rPr>
                <w:lang w:val="en-US"/>
              </w:rPr>
              <w:t>ms</w:t>
            </w:r>
            <w:proofErr w:type="spellEnd"/>
            <w:r w:rsidRPr="00D94C56">
              <w:rPr>
                <w:lang w:val="en-US"/>
              </w:rPr>
              <w: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A8476DF" w14:textId="77777777" w:rsidR="00D94C56" w:rsidRPr="00D94C56" w:rsidRDefault="00D94C56" w:rsidP="004D0C48">
            <w:pPr>
              <w:jc w:val="center"/>
              <w:rPr>
                <w:lang w:val="en-US"/>
              </w:rPr>
            </w:pPr>
            <w:r w:rsidRPr="00D94C56">
              <w:rPr>
                <w:lang w:val="en-US"/>
              </w:rPr>
              <w:t>50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6D13283" w14:textId="77777777" w:rsidR="00D94C56" w:rsidRPr="00D94C56" w:rsidRDefault="00D94C56" w:rsidP="004D0C48">
            <w:pPr>
              <w:jc w:val="center"/>
              <w:rPr>
                <w:lang w:val="en-US"/>
              </w:rPr>
            </w:pPr>
            <w:r w:rsidRPr="00D94C56">
              <w:rPr>
                <w:lang w:val="en-US"/>
              </w:rPr>
              <w:t>32</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28B9BD6" w14:textId="77777777" w:rsidR="00D94C56" w:rsidRPr="00D94C56" w:rsidRDefault="00D94C56" w:rsidP="004D0C48">
            <w:pPr>
              <w:jc w:val="center"/>
              <w:rPr>
                <w:lang w:val="en-US"/>
              </w:rPr>
            </w:pPr>
            <w:r w:rsidRPr="00D94C56">
              <w:rPr>
                <w:lang w:val="en-US"/>
              </w:rPr>
              <w:t>1600</w:t>
            </w:r>
          </w:p>
        </w:tc>
      </w:tr>
      <w:tr w:rsidR="00D94C56" w:rsidRPr="00D94C56" w14:paraId="51A57C37"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E78B43D" w14:textId="77777777" w:rsidR="00D94C56" w:rsidRPr="00D94C56" w:rsidRDefault="00D94C56" w:rsidP="004D0C48">
            <w:pPr>
              <w:jc w:val="center"/>
              <w:rPr>
                <w:lang w:val="en-US"/>
              </w:rPr>
            </w:pPr>
            <w:r w:rsidRPr="00D94C56">
              <w:rPr>
                <w:lang w:val="en-US"/>
              </w:rPr>
              <w:t xml:space="preserve">Light sleep (8 </w:t>
            </w:r>
            <w:proofErr w:type="spellStart"/>
            <w:r w:rsidRPr="00D94C56">
              <w:rPr>
                <w:lang w:val="en-US"/>
              </w:rPr>
              <w:t>ms</w:t>
            </w:r>
            <w:proofErr w:type="spellEnd"/>
            <w:r w:rsidRPr="00D94C56">
              <w:rPr>
                <w:lang w:val="en-US"/>
              </w:rPr>
              <w: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A74CCC" w14:textId="77777777" w:rsidR="00D94C56" w:rsidRPr="00D94C56" w:rsidRDefault="00D94C56" w:rsidP="004D0C48">
            <w:pPr>
              <w:jc w:val="center"/>
              <w:rPr>
                <w:lang w:val="en-US"/>
              </w:rPr>
            </w:pPr>
            <w:r w:rsidRPr="00D94C56">
              <w:rPr>
                <w:lang w:val="en-US"/>
              </w:rPr>
              <w:t>20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839F046" w14:textId="77777777" w:rsidR="00D94C56" w:rsidRPr="00D94C56" w:rsidRDefault="00D94C56" w:rsidP="004D0C48">
            <w:pPr>
              <w:jc w:val="center"/>
              <w:rPr>
                <w:lang w:val="en-US"/>
              </w:rPr>
            </w:pPr>
            <w:r w:rsidRPr="00D94C56">
              <w:rPr>
                <w:lang w:val="en-US"/>
              </w:rPr>
              <w:t>128</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1C36FD1" w14:textId="77777777" w:rsidR="00D94C56" w:rsidRPr="00D94C56" w:rsidRDefault="00D94C56" w:rsidP="004D0C48">
            <w:pPr>
              <w:jc w:val="center"/>
              <w:rPr>
                <w:lang w:val="en-US"/>
              </w:rPr>
            </w:pPr>
            <w:r w:rsidRPr="00D94C56">
              <w:rPr>
                <w:lang w:val="en-US"/>
              </w:rPr>
              <w:t>2560</w:t>
            </w:r>
          </w:p>
        </w:tc>
      </w:tr>
      <w:tr w:rsidR="00D94C56" w:rsidRPr="00D94C56" w14:paraId="4C4D5DB7"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49B3B45" w14:textId="77777777" w:rsidR="00D94C56" w:rsidRPr="00D94C56" w:rsidRDefault="00D94C56" w:rsidP="004D0C48">
            <w:pPr>
              <w:jc w:val="center"/>
              <w:rPr>
                <w:lang w:val="en-US"/>
              </w:rPr>
            </w:pPr>
            <w:r w:rsidRPr="00D94C56">
              <w:rPr>
                <w:lang w:val="en-US"/>
              </w:rPr>
              <w:t>SRS (0.5 msec)</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23DB87B" w14:textId="77777777" w:rsidR="00D94C56" w:rsidRPr="00D94C56" w:rsidRDefault="00D94C56" w:rsidP="004D0C48">
            <w:pPr>
              <w:jc w:val="center"/>
              <w:rPr>
                <w:lang w:val="en-US"/>
              </w:rPr>
            </w:pPr>
            <w:r w:rsidRPr="00D94C56">
              <w:rPr>
                <w:lang w:val="en-US"/>
              </w:rPr>
              <w:t>210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4DB2E88" w14:textId="77777777" w:rsidR="00D94C56" w:rsidRPr="00D94C56" w:rsidRDefault="00D94C56" w:rsidP="004D0C48">
            <w:pPr>
              <w:jc w:val="center"/>
              <w:rPr>
                <w:lang w:val="en-US"/>
              </w:rPr>
            </w:pPr>
            <w:r w:rsidRPr="00D94C56">
              <w:rPr>
                <w:lang w:val="en-US"/>
              </w:rPr>
              <w:t>1</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950E2C" w14:textId="77777777" w:rsidR="00D94C56" w:rsidRPr="00D94C56" w:rsidRDefault="00D94C56" w:rsidP="004D0C48">
            <w:pPr>
              <w:jc w:val="center"/>
              <w:rPr>
                <w:lang w:val="en-US"/>
              </w:rPr>
            </w:pPr>
            <w:r w:rsidRPr="00D94C56">
              <w:rPr>
                <w:lang w:val="en-US"/>
              </w:rPr>
              <w:t>210</w:t>
            </w:r>
          </w:p>
        </w:tc>
      </w:tr>
      <w:tr w:rsidR="00D94C56" w:rsidRPr="00D94C56" w14:paraId="64CCC5FF"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110401" w14:textId="77777777" w:rsidR="00D94C56" w:rsidRPr="00D94C56" w:rsidRDefault="00D94C56" w:rsidP="004D0C48">
            <w:pPr>
              <w:jc w:val="center"/>
              <w:rPr>
                <w:lang w:val="en-US"/>
              </w:rPr>
            </w:pPr>
            <w:r w:rsidRPr="00D94C56">
              <w:rPr>
                <w:lang w:val="en-US"/>
              </w:rPr>
              <w:t>Deep sleep</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D381FD" w14:textId="77777777" w:rsidR="00D94C56" w:rsidRPr="00D94C56" w:rsidRDefault="00D94C56" w:rsidP="004D0C48">
            <w:pPr>
              <w:jc w:val="center"/>
              <w:rPr>
                <w:lang w:val="en-US"/>
              </w:rPr>
            </w:pPr>
            <w:r w:rsidRPr="00D94C56">
              <w:rPr>
                <w:lang w:val="en-US"/>
              </w:rPr>
              <w:t>1</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F2EA8C3" w14:textId="77777777" w:rsidR="00D94C56" w:rsidRPr="00D94C56" w:rsidRDefault="00D94C56" w:rsidP="004D0C48">
            <w:pPr>
              <w:jc w:val="center"/>
              <w:rPr>
                <w:lang w:val="en-US"/>
              </w:rPr>
            </w:pPr>
            <w:r w:rsidRPr="00D94C56">
              <w:rPr>
                <w:lang w:val="en-US"/>
              </w:rPr>
              <w:t>20287</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C0D4996" w14:textId="77777777" w:rsidR="00D94C56" w:rsidRPr="00D94C56" w:rsidRDefault="00D94C56" w:rsidP="004D0C48">
            <w:pPr>
              <w:jc w:val="center"/>
              <w:rPr>
                <w:lang w:val="en-US"/>
              </w:rPr>
            </w:pPr>
            <w:r w:rsidRPr="00D94C56">
              <w:rPr>
                <w:lang w:val="en-US"/>
              </w:rPr>
              <w:t>20287</w:t>
            </w:r>
          </w:p>
        </w:tc>
      </w:tr>
      <w:tr w:rsidR="00D94C56" w:rsidRPr="00D94C56" w14:paraId="745226D5"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ED4C4EB" w14:textId="77777777" w:rsidR="00D94C56" w:rsidRPr="00D94C56" w:rsidRDefault="00D94C56" w:rsidP="004D0C48">
            <w:pPr>
              <w:jc w:val="center"/>
              <w:rPr>
                <w:lang w:val="en-US"/>
              </w:rPr>
            </w:pPr>
            <w:r w:rsidRPr="00D94C56">
              <w:rPr>
                <w:lang w:val="en-US"/>
              </w:rPr>
              <w:t>Deep State transit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9339D2" w14:textId="77777777" w:rsidR="00D94C56" w:rsidRPr="00D94C56" w:rsidRDefault="00D94C56" w:rsidP="004D0C48">
            <w:pPr>
              <w:jc w:val="center"/>
              <w:rPr>
                <w:lang w:val="en-US"/>
              </w:rPr>
            </w:pPr>
            <w:r w:rsidRPr="00D94C56">
              <w:rPr>
                <w:lang w:val="en-US"/>
              </w:rPr>
              <w:t>450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21E0DF3" w14:textId="77777777" w:rsidR="00D94C56" w:rsidRPr="00D94C56" w:rsidRDefault="00D94C56" w:rsidP="004D0C48">
            <w:pPr>
              <w:jc w:val="center"/>
              <w:rPr>
                <w:lang w:val="en-US"/>
              </w:rPr>
            </w:pPr>
            <w:r w:rsidRPr="00D94C56">
              <w:rPr>
                <w:lang w:val="en-US"/>
              </w:rPr>
              <w:t>9</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09E2E3" w14:textId="77777777" w:rsidR="00D94C56" w:rsidRPr="00D94C56" w:rsidRDefault="00D94C56" w:rsidP="004D0C48">
            <w:pPr>
              <w:jc w:val="center"/>
              <w:rPr>
                <w:lang w:val="en-US"/>
              </w:rPr>
            </w:pPr>
            <w:r w:rsidRPr="00D94C56">
              <w:rPr>
                <w:lang w:val="en-US"/>
              </w:rPr>
              <w:t>4050</w:t>
            </w:r>
          </w:p>
        </w:tc>
      </w:tr>
      <w:tr w:rsidR="00D94C56" w:rsidRPr="00D94C56" w14:paraId="75FE7A22"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EA8A9B3" w14:textId="77777777" w:rsidR="00D94C56" w:rsidRPr="00D94C56" w:rsidRDefault="00D94C56" w:rsidP="004D0C48">
            <w:pPr>
              <w:jc w:val="center"/>
              <w:rPr>
                <w:lang w:val="en-US"/>
              </w:rPr>
            </w:pPr>
            <w:r w:rsidRPr="00D94C56">
              <w:rPr>
                <w:lang w:val="en-US"/>
              </w:rPr>
              <w:t>Light State transit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782F64A" w14:textId="77777777" w:rsidR="00D94C56" w:rsidRPr="00D94C56" w:rsidRDefault="00D94C56" w:rsidP="004D0C48">
            <w:pPr>
              <w:jc w:val="center"/>
              <w:rPr>
                <w:lang w:val="en-US"/>
              </w:rPr>
            </w:pPr>
            <w:r w:rsidRPr="00D94C56">
              <w:rPr>
                <w:lang w:val="en-US"/>
              </w:rPr>
              <w:t>100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2F72E9" w14:textId="77777777" w:rsidR="00D94C56" w:rsidRPr="00D94C56" w:rsidRDefault="00D94C56" w:rsidP="004D0C48">
            <w:pPr>
              <w:jc w:val="center"/>
              <w:rPr>
                <w:lang w:val="en-US"/>
              </w:rPr>
            </w:pPr>
            <w:r w:rsidRPr="00D94C56">
              <w:rPr>
                <w:lang w:val="en-US"/>
              </w:rPr>
              <w:t>8</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5584291" w14:textId="77777777" w:rsidR="00D94C56" w:rsidRPr="00D94C56" w:rsidRDefault="00D94C56" w:rsidP="004D0C48">
            <w:pPr>
              <w:jc w:val="center"/>
              <w:rPr>
                <w:lang w:val="en-US"/>
              </w:rPr>
            </w:pPr>
            <w:r w:rsidRPr="00D94C56">
              <w:rPr>
                <w:lang w:val="en-US"/>
              </w:rPr>
              <w:t>800</w:t>
            </w:r>
          </w:p>
        </w:tc>
      </w:tr>
      <w:tr w:rsidR="00D94C56" w:rsidRPr="00D94C56" w14:paraId="06585F11" w14:textId="77777777" w:rsidTr="00CD6672">
        <w:trPr>
          <w:trHeight w:val="262"/>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EA052CD" w14:textId="77777777" w:rsidR="00D94C56" w:rsidRPr="00D94C56" w:rsidRDefault="00D94C56" w:rsidP="004D0C48">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7956468" w14:textId="77777777" w:rsidR="00D94C56" w:rsidRPr="00D94C56" w:rsidRDefault="00D94C56" w:rsidP="004D0C48">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939ACC5" w14:textId="77777777" w:rsidR="00D94C56" w:rsidRPr="00D94C56" w:rsidRDefault="00D94C56" w:rsidP="004D0C48">
            <w:pPr>
              <w:jc w:val="center"/>
              <w:rPr>
                <w:lang w:val="en-US"/>
              </w:rPr>
            </w:pPr>
            <w:r w:rsidRPr="00D94C56">
              <w:rPr>
                <w:lang w:val="en-US"/>
              </w:rPr>
              <w:t>Total Power</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A5C3E1" w14:textId="77777777" w:rsidR="00D94C56" w:rsidRPr="00D94C56" w:rsidRDefault="00D94C56" w:rsidP="004D0C48">
            <w:pPr>
              <w:jc w:val="center"/>
              <w:rPr>
                <w:lang w:val="en-US"/>
              </w:rPr>
            </w:pPr>
            <w:r w:rsidRPr="00D94C56">
              <w:rPr>
                <w:lang w:val="en-US"/>
              </w:rPr>
              <w:t>31331</w:t>
            </w:r>
          </w:p>
        </w:tc>
      </w:tr>
      <w:tr w:rsidR="00D94C56" w:rsidRPr="00D94C56" w14:paraId="67DE44E6" w14:textId="77777777" w:rsidTr="00CD6672">
        <w:trPr>
          <w:trHeight w:val="377"/>
          <w:jc w:val="center"/>
        </w:trPr>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743B7DE" w14:textId="77777777" w:rsidR="00D94C56" w:rsidRPr="00D94C56" w:rsidRDefault="00D94C56" w:rsidP="004D0C48">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BF164F6" w14:textId="77777777" w:rsidR="00D94C56" w:rsidRPr="00D94C56" w:rsidRDefault="00D94C56" w:rsidP="004D0C48">
            <w:pPr>
              <w:jc w:val="center"/>
              <w:rPr>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6BB1CBE" w14:textId="77777777" w:rsidR="00D94C56" w:rsidRPr="00D94C56" w:rsidRDefault="00D94C56" w:rsidP="004D0C48">
            <w:pPr>
              <w:jc w:val="center"/>
              <w:rPr>
                <w:b/>
                <w:bCs/>
                <w:lang w:val="en-US"/>
              </w:rPr>
            </w:pPr>
            <w:r w:rsidRPr="00D94C56">
              <w:rPr>
                <w:b/>
                <w:bCs/>
                <w:lang w:val="en-US"/>
              </w:rPr>
              <w:t>Average Power per slot</w:t>
            </w:r>
          </w:p>
        </w:tc>
        <w:tc>
          <w:tcPr>
            <w:tcW w:w="306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34A63AA" w14:textId="77777777" w:rsidR="00D94C56" w:rsidRPr="00D94C56" w:rsidRDefault="00D94C56" w:rsidP="004D0C48">
            <w:pPr>
              <w:jc w:val="center"/>
              <w:rPr>
                <w:b/>
                <w:bCs/>
                <w:lang w:val="en-US"/>
              </w:rPr>
            </w:pPr>
            <w:r w:rsidRPr="00D94C56">
              <w:rPr>
                <w:b/>
                <w:bCs/>
                <w:lang w:val="en-US"/>
              </w:rPr>
              <w:t>1.53</w:t>
            </w:r>
          </w:p>
        </w:tc>
      </w:tr>
    </w:tbl>
    <w:p w14:paraId="614EC65D" w14:textId="7921975C" w:rsidR="007D0834" w:rsidRDefault="007D0834" w:rsidP="007D0834"/>
    <w:p w14:paraId="18B8953B" w14:textId="176AC2CA" w:rsidR="004D0C48" w:rsidRPr="004D0C48" w:rsidRDefault="007D7D1F" w:rsidP="004D0C48">
      <w:pPr>
        <w:pStyle w:val="Heading6"/>
        <w:rPr>
          <w:lang w:val="en-US"/>
        </w:rPr>
      </w:pPr>
      <w:r>
        <w:rPr>
          <w:lang w:val="en-US"/>
        </w:rPr>
        <w:t xml:space="preserve">2.4.2.2 </w:t>
      </w:r>
      <w:r w:rsidR="004D0C48" w:rsidRPr="00B27728">
        <w:rPr>
          <w:lang w:val="en-US"/>
        </w:rPr>
        <w:t>Legacy SDT in the power cycle</w:t>
      </w:r>
    </w:p>
    <w:tbl>
      <w:tblPr>
        <w:tblW w:w="10160" w:type="dxa"/>
        <w:jc w:val="center"/>
        <w:tblCellMar>
          <w:left w:w="0" w:type="dxa"/>
          <w:right w:w="0" w:type="dxa"/>
        </w:tblCellMar>
        <w:tblLook w:val="0600" w:firstRow="0" w:lastRow="0" w:firstColumn="0" w:lastColumn="0" w:noHBand="1" w:noVBand="1"/>
      </w:tblPr>
      <w:tblGrid>
        <w:gridCol w:w="2276"/>
        <w:gridCol w:w="2275"/>
        <w:gridCol w:w="2275"/>
        <w:gridCol w:w="3334"/>
      </w:tblGrid>
      <w:tr w:rsidR="001C6E35" w:rsidRPr="004D0C48" w14:paraId="4A8779B5" w14:textId="77777777" w:rsidTr="00CD6672">
        <w:trPr>
          <w:trHeight w:val="27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2F18FEE" w14:textId="77777777" w:rsidR="001C6E35" w:rsidRPr="004D0C48" w:rsidRDefault="001C6E35" w:rsidP="001C6E35">
            <w:pPr>
              <w:jc w:val="center"/>
              <w:rPr>
                <w:lang w:val="en-US"/>
              </w:rPr>
            </w:pPr>
            <w:r w:rsidRPr="004D0C48">
              <w:rPr>
                <w:b/>
                <w:bCs/>
                <w:lang w:val="en-US"/>
              </w:rPr>
              <w:t>UL-only Positioning</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82B71FC" w14:textId="3FB32124" w:rsidR="001C6E35" w:rsidRPr="004D0C48" w:rsidRDefault="001C6E35" w:rsidP="001C6E35">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5C07FD3" w14:textId="04A53EF9" w:rsidR="001C6E35" w:rsidRPr="004D0C48" w:rsidRDefault="001C6E35" w:rsidP="001C6E35">
            <w:pPr>
              <w:jc w:val="center"/>
              <w:rPr>
                <w:lang w:val="en-US"/>
              </w:rPr>
            </w:pPr>
            <w:r w:rsidRPr="00CF0ADD">
              <w:rPr>
                <w:b/>
                <w:bCs/>
                <w:lang w:val="en-US"/>
              </w:rPr>
              <w:t>Number of slots</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4F4B318" w14:textId="512BB228" w:rsidR="001C6E35" w:rsidRPr="004D0C48" w:rsidRDefault="001C6E35" w:rsidP="001C6E35">
            <w:pPr>
              <w:jc w:val="center"/>
              <w:rPr>
                <w:lang w:val="en-US"/>
              </w:rPr>
            </w:pPr>
            <w:r>
              <w:rPr>
                <w:b/>
                <w:bCs/>
                <w:lang w:val="en-US"/>
              </w:rPr>
              <w:t xml:space="preserve">Power </w:t>
            </w:r>
            <w:r w:rsidRPr="00CF0ADD">
              <w:rPr>
                <w:b/>
                <w:bCs/>
                <w:lang w:val="en-US"/>
              </w:rPr>
              <w:t>Units</w:t>
            </w:r>
          </w:p>
        </w:tc>
      </w:tr>
      <w:tr w:rsidR="004D0C48" w:rsidRPr="004D0C48" w14:paraId="590B0834" w14:textId="77777777" w:rsidTr="00CD6672">
        <w:trPr>
          <w:trHeight w:val="53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A54F45D" w14:textId="77777777" w:rsidR="004D0C48" w:rsidRPr="004D0C48" w:rsidRDefault="004D0C48" w:rsidP="004D0C48">
            <w:pPr>
              <w:jc w:val="center"/>
              <w:rPr>
                <w:lang w:val="en-US"/>
              </w:rPr>
            </w:pPr>
            <w:r w:rsidRPr="004D0C48">
              <w:rPr>
                <w:lang w:val="en-US"/>
              </w:rPr>
              <w:t xml:space="preserve">Paging Occasion (2 </w:t>
            </w:r>
            <w:proofErr w:type="spellStart"/>
            <w:r w:rsidRPr="004D0C48">
              <w:rPr>
                <w:lang w:val="en-US"/>
              </w:rPr>
              <w:t>ms</w:t>
            </w:r>
            <w:proofErr w:type="spellEnd"/>
            <w:r w:rsidRPr="004D0C48">
              <w:rPr>
                <w:lang w:val="en-US"/>
              </w:rPr>
              <w:t>)</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82F64EF" w14:textId="77777777" w:rsidR="004D0C48" w:rsidRPr="004D0C48" w:rsidRDefault="004D0C48" w:rsidP="004D0C48">
            <w:pPr>
              <w:jc w:val="center"/>
              <w:rPr>
                <w:lang w:val="en-US"/>
              </w:rPr>
            </w:pPr>
            <w:r w:rsidRPr="004D0C48">
              <w:rPr>
                <w:lang w:val="en-US"/>
              </w:rPr>
              <w:t>57</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D3FF3CD" w14:textId="77777777" w:rsidR="004D0C48" w:rsidRPr="004D0C48" w:rsidRDefault="004D0C48" w:rsidP="004D0C48">
            <w:pPr>
              <w:jc w:val="center"/>
              <w:rPr>
                <w:lang w:val="en-US"/>
              </w:rPr>
            </w:pPr>
            <w:r w:rsidRPr="004D0C48">
              <w:rPr>
                <w:lang w:val="en-US"/>
              </w:rPr>
              <w:t>32</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78C42E" w14:textId="77777777" w:rsidR="004D0C48" w:rsidRPr="004D0C48" w:rsidRDefault="004D0C48" w:rsidP="004D0C48">
            <w:pPr>
              <w:jc w:val="center"/>
              <w:rPr>
                <w:lang w:val="en-US"/>
              </w:rPr>
            </w:pPr>
            <w:r w:rsidRPr="004D0C48">
              <w:rPr>
                <w:lang w:val="en-US"/>
              </w:rPr>
              <w:t>1824</w:t>
            </w:r>
          </w:p>
        </w:tc>
      </w:tr>
      <w:tr w:rsidR="004D0C48" w:rsidRPr="004D0C48" w14:paraId="3AE59580" w14:textId="77777777" w:rsidTr="00CD6672">
        <w:trPr>
          <w:trHeight w:val="53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469786" w14:textId="77777777" w:rsidR="004D0C48" w:rsidRPr="004D0C48" w:rsidRDefault="004D0C48" w:rsidP="004D0C48">
            <w:pPr>
              <w:jc w:val="center"/>
              <w:rPr>
                <w:lang w:val="en-US"/>
              </w:rPr>
            </w:pPr>
            <w:r w:rsidRPr="004D0C48">
              <w:rPr>
                <w:lang w:val="en-US"/>
              </w:rPr>
              <w:t xml:space="preserve">SSB serv. cell (2 </w:t>
            </w:r>
            <w:proofErr w:type="spellStart"/>
            <w:r w:rsidRPr="004D0C48">
              <w:rPr>
                <w:lang w:val="en-US"/>
              </w:rPr>
              <w:t>ms</w:t>
            </w:r>
            <w:proofErr w:type="spellEnd"/>
            <w:r w:rsidRPr="004D0C48">
              <w:rPr>
                <w:lang w:val="en-US"/>
              </w:rPr>
              <w:t>)</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A2FA0FC" w14:textId="77777777" w:rsidR="004D0C48" w:rsidRPr="004D0C48" w:rsidRDefault="004D0C48" w:rsidP="004D0C48">
            <w:pPr>
              <w:jc w:val="center"/>
              <w:rPr>
                <w:lang w:val="en-US"/>
              </w:rPr>
            </w:pPr>
            <w:r w:rsidRPr="004D0C48">
              <w:rPr>
                <w:lang w:val="en-US"/>
              </w:rPr>
              <w:t>50</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03FAAF4" w14:textId="77777777" w:rsidR="004D0C48" w:rsidRPr="004D0C48" w:rsidRDefault="004D0C48" w:rsidP="004D0C48">
            <w:pPr>
              <w:jc w:val="center"/>
              <w:rPr>
                <w:lang w:val="en-US"/>
              </w:rPr>
            </w:pPr>
            <w:r w:rsidRPr="004D0C48">
              <w:rPr>
                <w:lang w:val="en-US"/>
              </w:rPr>
              <w:t>32</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58E3074" w14:textId="77777777" w:rsidR="004D0C48" w:rsidRPr="004D0C48" w:rsidRDefault="004D0C48" w:rsidP="004D0C48">
            <w:pPr>
              <w:jc w:val="center"/>
              <w:rPr>
                <w:lang w:val="en-US"/>
              </w:rPr>
            </w:pPr>
            <w:r w:rsidRPr="004D0C48">
              <w:rPr>
                <w:lang w:val="en-US"/>
              </w:rPr>
              <w:t>1600</w:t>
            </w:r>
          </w:p>
        </w:tc>
      </w:tr>
      <w:tr w:rsidR="004D0C48" w:rsidRPr="004D0C48" w14:paraId="560C1871" w14:textId="77777777" w:rsidTr="00CD6672">
        <w:trPr>
          <w:trHeight w:val="27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4A534A8" w14:textId="77777777" w:rsidR="004D0C48" w:rsidRPr="004D0C48" w:rsidRDefault="004D0C48" w:rsidP="004D0C48">
            <w:pPr>
              <w:jc w:val="center"/>
              <w:rPr>
                <w:lang w:val="en-US"/>
              </w:rPr>
            </w:pPr>
            <w:r w:rsidRPr="004D0C48">
              <w:rPr>
                <w:lang w:val="en-US"/>
              </w:rPr>
              <w:t xml:space="preserve">Light sleep (8 </w:t>
            </w:r>
            <w:proofErr w:type="spellStart"/>
            <w:r w:rsidRPr="004D0C48">
              <w:rPr>
                <w:lang w:val="en-US"/>
              </w:rPr>
              <w:t>ms</w:t>
            </w:r>
            <w:proofErr w:type="spellEnd"/>
            <w:r w:rsidRPr="004D0C48">
              <w:rPr>
                <w:lang w:val="en-US"/>
              </w:rPr>
              <w:t>)</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0E1CCC0" w14:textId="77777777" w:rsidR="004D0C48" w:rsidRPr="004D0C48" w:rsidRDefault="004D0C48" w:rsidP="004D0C48">
            <w:pPr>
              <w:jc w:val="center"/>
              <w:rPr>
                <w:lang w:val="en-US"/>
              </w:rPr>
            </w:pPr>
            <w:r w:rsidRPr="004D0C48">
              <w:rPr>
                <w:lang w:val="en-US"/>
              </w:rPr>
              <w:t>20</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78B2AD" w14:textId="77777777" w:rsidR="004D0C48" w:rsidRPr="004D0C48" w:rsidRDefault="004D0C48" w:rsidP="004D0C48">
            <w:pPr>
              <w:jc w:val="center"/>
              <w:rPr>
                <w:lang w:val="en-US"/>
              </w:rPr>
            </w:pPr>
            <w:r w:rsidRPr="004D0C48">
              <w:rPr>
                <w:lang w:val="en-US"/>
              </w:rPr>
              <w:t>128</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E6B50EA" w14:textId="77777777" w:rsidR="004D0C48" w:rsidRPr="004D0C48" w:rsidRDefault="004D0C48" w:rsidP="004D0C48">
            <w:pPr>
              <w:jc w:val="center"/>
              <w:rPr>
                <w:lang w:val="en-US"/>
              </w:rPr>
            </w:pPr>
            <w:r w:rsidRPr="004D0C48">
              <w:rPr>
                <w:lang w:val="en-US"/>
              </w:rPr>
              <w:t>2560</w:t>
            </w:r>
          </w:p>
        </w:tc>
      </w:tr>
      <w:tr w:rsidR="004D0C48" w:rsidRPr="004D0C48" w14:paraId="20F1C7F2" w14:textId="77777777" w:rsidTr="00CD6672">
        <w:trPr>
          <w:trHeight w:val="27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912956C" w14:textId="77777777" w:rsidR="004D0C48" w:rsidRPr="004D0C48" w:rsidRDefault="004D0C48" w:rsidP="004D0C48">
            <w:pPr>
              <w:jc w:val="center"/>
              <w:rPr>
                <w:lang w:val="en-US"/>
              </w:rPr>
            </w:pPr>
            <w:r w:rsidRPr="004D0C48">
              <w:rPr>
                <w:lang w:val="en-US"/>
              </w:rPr>
              <w:t>SRS (0.5 msec)</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FB1911" w14:textId="77777777" w:rsidR="004D0C48" w:rsidRPr="004D0C48" w:rsidRDefault="004D0C48" w:rsidP="004D0C48">
            <w:pPr>
              <w:jc w:val="center"/>
              <w:rPr>
                <w:lang w:val="en-US"/>
              </w:rPr>
            </w:pPr>
            <w:r w:rsidRPr="004D0C48">
              <w:rPr>
                <w:lang w:val="en-US"/>
              </w:rPr>
              <w:t>210</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FD69EE" w14:textId="77777777" w:rsidR="004D0C48" w:rsidRPr="004D0C48" w:rsidRDefault="004D0C48" w:rsidP="004D0C48">
            <w:pPr>
              <w:jc w:val="center"/>
              <w:rPr>
                <w:lang w:val="en-US"/>
              </w:rPr>
            </w:pPr>
            <w:r w:rsidRPr="004D0C48">
              <w:rPr>
                <w:lang w:val="en-US"/>
              </w:rPr>
              <w:t>1</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BD5B79D" w14:textId="77777777" w:rsidR="004D0C48" w:rsidRPr="004D0C48" w:rsidRDefault="004D0C48" w:rsidP="004D0C48">
            <w:pPr>
              <w:jc w:val="center"/>
              <w:rPr>
                <w:lang w:val="en-US"/>
              </w:rPr>
            </w:pPr>
            <w:r w:rsidRPr="004D0C48">
              <w:rPr>
                <w:lang w:val="en-US"/>
              </w:rPr>
              <w:t>210</w:t>
            </w:r>
          </w:p>
        </w:tc>
      </w:tr>
      <w:tr w:rsidR="004D0C48" w:rsidRPr="004D0C48" w14:paraId="0101E829" w14:textId="77777777" w:rsidTr="00CD6672">
        <w:trPr>
          <w:trHeight w:val="27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905472" w14:textId="77777777" w:rsidR="004D0C48" w:rsidRPr="004D0C48" w:rsidRDefault="004D0C48" w:rsidP="004D0C48">
            <w:pPr>
              <w:jc w:val="center"/>
              <w:rPr>
                <w:lang w:val="en-US"/>
              </w:rPr>
            </w:pPr>
            <w:r w:rsidRPr="004D0C48">
              <w:rPr>
                <w:lang w:val="en-US"/>
              </w:rPr>
              <w:t>Deep sleep</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0488D6" w14:textId="77777777" w:rsidR="004D0C48" w:rsidRPr="004D0C48" w:rsidRDefault="004D0C48" w:rsidP="004D0C48">
            <w:pPr>
              <w:jc w:val="center"/>
              <w:rPr>
                <w:lang w:val="en-US"/>
              </w:rPr>
            </w:pPr>
            <w:r w:rsidRPr="004D0C48">
              <w:rPr>
                <w:lang w:val="en-US"/>
              </w:rPr>
              <w:t>1</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02311D" w14:textId="77777777" w:rsidR="004D0C48" w:rsidRPr="004D0C48" w:rsidRDefault="004D0C48" w:rsidP="004D0C48">
            <w:pPr>
              <w:jc w:val="center"/>
              <w:rPr>
                <w:lang w:val="en-US"/>
              </w:rPr>
            </w:pPr>
            <w:r w:rsidRPr="004D0C48">
              <w:rPr>
                <w:lang w:val="en-US"/>
              </w:rPr>
              <w:t>20054</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E23084A" w14:textId="77777777" w:rsidR="004D0C48" w:rsidRPr="004D0C48" w:rsidRDefault="004D0C48" w:rsidP="004D0C48">
            <w:pPr>
              <w:jc w:val="center"/>
              <w:rPr>
                <w:lang w:val="en-US"/>
              </w:rPr>
            </w:pPr>
            <w:r w:rsidRPr="004D0C48">
              <w:rPr>
                <w:lang w:val="en-US"/>
              </w:rPr>
              <w:t>20054</w:t>
            </w:r>
          </w:p>
        </w:tc>
      </w:tr>
      <w:tr w:rsidR="004D0C48" w:rsidRPr="004D0C48" w14:paraId="18569446" w14:textId="77777777" w:rsidTr="00CD6672">
        <w:trPr>
          <w:trHeight w:val="27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134283D" w14:textId="77777777" w:rsidR="004D0C48" w:rsidRPr="004D0C48" w:rsidRDefault="004D0C48" w:rsidP="004D0C48">
            <w:pPr>
              <w:jc w:val="center"/>
              <w:rPr>
                <w:lang w:val="en-US"/>
              </w:rPr>
            </w:pPr>
            <w:r w:rsidRPr="004D0C48">
              <w:rPr>
                <w:lang w:val="en-US"/>
              </w:rPr>
              <w:t>Deep State transit</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8F8809C" w14:textId="77777777" w:rsidR="004D0C48" w:rsidRPr="004D0C48" w:rsidRDefault="004D0C48" w:rsidP="004D0C48">
            <w:pPr>
              <w:jc w:val="center"/>
              <w:rPr>
                <w:lang w:val="en-US"/>
              </w:rPr>
            </w:pPr>
            <w:r w:rsidRPr="004D0C48">
              <w:rPr>
                <w:lang w:val="en-US"/>
              </w:rPr>
              <w:t>450</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06A9473" w14:textId="77777777" w:rsidR="004D0C48" w:rsidRPr="004D0C48" w:rsidRDefault="004D0C48" w:rsidP="004D0C48">
            <w:pPr>
              <w:jc w:val="center"/>
              <w:rPr>
                <w:lang w:val="en-US"/>
              </w:rPr>
            </w:pPr>
            <w:r w:rsidRPr="004D0C48">
              <w:rPr>
                <w:lang w:val="en-US"/>
              </w:rPr>
              <w:t>10</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3CDC6F5" w14:textId="77777777" w:rsidR="004D0C48" w:rsidRPr="004D0C48" w:rsidRDefault="004D0C48" w:rsidP="004D0C48">
            <w:pPr>
              <w:jc w:val="center"/>
              <w:rPr>
                <w:lang w:val="en-US"/>
              </w:rPr>
            </w:pPr>
            <w:r w:rsidRPr="004D0C48">
              <w:rPr>
                <w:lang w:val="en-US"/>
              </w:rPr>
              <w:t>4500</w:t>
            </w:r>
          </w:p>
        </w:tc>
      </w:tr>
      <w:tr w:rsidR="004D0C48" w:rsidRPr="004D0C48" w14:paraId="5BA4C237" w14:textId="77777777" w:rsidTr="00CD6672">
        <w:trPr>
          <w:trHeight w:val="53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C831127" w14:textId="77777777" w:rsidR="004D0C48" w:rsidRPr="004D0C48" w:rsidRDefault="004D0C48" w:rsidP="004D0C48">
            <w:pPr>
              <w:jc w:val="center"/>
              <w:rPr>
                <w:lang w:val="en-US"/>
              </w:rPr>
            </w:pPr>
            <w:r w:rsidRPr="004D0C48">
              <w:rPr>
                <w:lang w:val="en-US"/>
              </w:rPr>
              <w:t>SDT</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B35E932" w14:textId="77777777" w:rsidR="004D0C48" w:rsidRPr="004D0C48" w:rsidRDefault="004D0C48" w:rsidP="004D0C48">
            <w:pPr>
              <w:jc w:val="center"/>
              <w:rPr>
                <w:lang w:val="en-US"/>
              </w:rPr>
            </w:pPr>
            <w:r w:rsidRPr="004D0C48">
              <w:rPr>
                <w:lang w:val="en-US"/>
              </w:rPr>
              <w:t>See SDT breakdown</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E400FCF" w14:textId="77777777" w:rsidR="004D0C48" w:rsidRPr="004D0C48" w:rsidRDefault="004D0C48" w:rsidP="004D0C48">
            <w:pPr>
              <w:jc w:val="center"/>
              <w:rPr>
                <w:lang w:val="en-US"/>
              </w:rPr>
            </w:pPr>
            <w:r w:rsidRPr="004D0C48">
              <w:rPr>
                <w:lang w:val="en-US"/>
              </w:rPr>
              <w:t>233</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AAB6093" w14:textId="77777777" w:rsidR="004D0C48" w:rsidRPr="004D0C48" w:rsidRDefault="004D0C48" w:rsidP="004D0C48">
            <w:pPr>
              <w:jc w:val="center"/>
              <w:rPr>
                <w:lang w:val="en-US"/>
              </w:rPr>
            </w:pPr>
            <w:r w:rsidRPr="004D0C48">
              <w:rPr>
                <w:lang w:val="en-US"/>
              </w:rPr>
              <w:t>13190</w:t>
            </w:r>
          </w:p>
        </w:tc>
      </w:tr>
      <w:tr w:rsidR="004D0C48" w:rsidRPr="004D0C48" w14:paraId="7621C92F" w14:textId="77777777" w:rsidTr="00CD6672">
        <w:trPr>
          <w:trHeight w:val="27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BB9783" w14:textId="77777777" w:rsidR="004D0C48" w:rsidRPr="004D0C48" w:rsidRDefault="004D0C48" w:rsidP="004D0C48">
            <w:pPr>
              <w:jc w:val="center"/>
              <w:rPr>
                <w:lang w:val="en-US"/>
              </w:rPr>
            </w:pPr>
            <w:r w:rsidRPr="004D0C48">
              <w:rPr>
                <w:lang w:val="en-US"/>
              </w:rPr>
              <w:t>Light State transit</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B06D21" w14:textId="77777777" w:rsidR="004D0C48" w:rsidRPr="004D0C48" w:rsidRDefault="004D0C48" w:rsidP="004D0C48">
            <w:pPr>
              <w:jc w:val="center"/>
              <w:rPr>
                <w:lang w:val="en-US"/>
              </w:rPr>
            </w:pPr>
            <w:r w:rsidRPr="004D0C48">
              <w:rPr>
                <w:lang w:val="en-US"/>
              </w:rPr>
              <w:t>100</w:t>
            </w: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578473" w14:textId="77777777" w:rsidR="004D0C48" w:rsidRPr="004D0C48" w:rsidRDefault="004D0C48" w:rsidP="004D0C48">
            <w:pPr>
              <w:jc w:val="center"/>
              <w:rPr>
                <w:lang w:val="en-US"/>
              </w:rPr>
            </w:pPr>
            <w:r w:rsidRPr="004D0C48">
              <w:rPr>
                <w:lang w:val="en-US"/>
              </w:rPr>
              <w:t>8</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880F41D" w14:textId="77777777" w:rsidR="004D0C48" w:rsidRPr="004D0C48" w:rsidRDefault="004D0C48" w:rsidP="004D0C48">
            <w:pPr>
              <w:jc w:val="center"/>
              <w:rPr>
                <w:lang w:val="en-US"/>
              </w:rPr>
            </w:pPr>
            <w:r w:rsidRPr="004D0C48">
              <w:rPr>
                <w:lang w:val="en-US"/>
              </w:rPr>
              <w:t>800</w:t>
            </w:r>
          </w:p>
        </w:tc>
      </w:tr>
      <w:tr w:rsidR="004D0C48" w:rsidRPr="004D0C48" w14:paraId="69A88CC0" w14:textId="77777777" w:rsidTr="00CD6672">
        <w:trPr>
          <w:trHeight w:val="27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9300950" w14:textId="77777777" w:rsidR="004D0C48" w:rsidRPr="004D0C48" w:rsidRDefault="004D0C48" w:rsidP="004D0C48">
            <w:pPr>
              <w:jc w:val="center"/>
              <w:rPr>
                <w:lang w:val="en-US"/>
              </w:rPr>
            </w:pP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2E1F1A5" w14:textId="77777777" w:rsidR="004D0C48" w:rsidRPr="004D0C48" w:rsidRDefault="004D0C48" w:rsidP="004D0C48">
            <w:pPr>
              <w:jc w:val="center"/>
              <w:rPr>
                <w:lang w:val="en-US"/>
              </w:rPr>
            </w:pP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1000789" w14:textId="77777777" w:rsidR="004D0C48" w:rsidRPr="004D0C48" w:rsidRDefault="004D0C48" w:rsidP="004D0C48">
            <w:pPr>
              <w:jc w:val="center"/>
              <w:rPr>
                <w:lang w:val="en-US"/>
              </w:rPr>
            </w:pPr>
            <w:r w:rsidRPr="004D0C48">
              <w:rPr>
                <w:lang w:val="en-US"/>
              </w:rPr>
              <w:t>Total Power</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92DB5E8" w14:textId="77777777" w:rsidR="004D0C48" w:rsidRPr="004D0C48" w:rsidRDefault="004D0C48" w:rsidP="004D0C48">
            <w:pPr>
              <w:jc w:val="center"/>
              <w:rPr>
                <w:lang w:val="en-US"/>
              </w:rPr>
            </w:pPr>
            <w:r w:rsidRPr="004D0C48">
              <w:rPr>
                <w:lang w:val="en-US"/>
              </w:rPr>
              <w:t>44738</w:t>
            </w:r>
          </w:p>
        </w:tc>
      </w:tr>
      <w:tr w:rsidR="004D0C48" w:rsidRPr="004D0C48" w14:paraId="15A19DEA" w14:textId="77777777" w:rsidTr="00CD6672">
        <w:trPr>
          <w:trHeight w:val="273"/>
          <w:jc w:val="center"/>
        </w:trPr>
        <w:tc>
          <w:tcPr>
            <w:tcW w:w="227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22C96B8" w14:textId="77777777" w:rsidR="004D0C48" w:rsidRPr="004D0C48" w:rsidRDefault="004D0C48" w:rsidP="004D0C48">
            <w:pPr>
              <w:jc w:val="center"/>
              <w:rPr>
                <w:lang w:val="en-US"/>
              </w:rPr>
            </w:pP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39EB2B7" w14:textId="77777777" w:rsidR="004D0C48" w:rsidRPr="004D0C48" w:rsidRDefault="004D0C48" w:rsidP="004D0C48">
            <w:pPr>
              <w:jc w:val="center"/>
              <w:rPr>
                <w:lang w:val="en-US"/>
              </w:rPr>
            </w:pPr>
          </w:p>
        </w:tc>
        <w:tc>
          <w:tcPr>
            <w:tcW w:w="227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A3ACDDA" w14:textId="77777777" w:rsidR="004D0C48" w:rsidRPr="004D0C48" w:rsidRDefault="004D0C48" w:rsidP="004D0C48">
            <w:pPr>
              <w:jc w:val="center"/>
              <w:rPr>
                <w:b/>
                <w:bCs/>
                <w:lang w:val="en-US"/>
              </w:rPr>
            </w:pPr>
            <w:r w:rsidRPr="004D0C48">
              <w:rPr>
                <w:b/>
                <w:bCs/>
                <w:lang w:val="en-US"/>
              </w:rPr>
              <w:t>Average Power per slot</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CF81DF2" w14:textId="77777777" w:rsidR="004D0C48" w:rsidRPr="004D0C48" w:rsidRDefault="004D0C48" w:rsidP="004D0C48">
            <w:pPr>
              <w:jc w:val="center"/>
              <w:rPr>
                <w:b/>
                <w:bCs/>
                <w:lang w:val="en-US"/>
              </w:rPr>
            </w:pPr>
            <w:r w:rsidRPr="004D0C48">
              <w:rPr>
                <w:b/>
                <w:bCs/>
                <w:lang w:val="en-US"/>
              </w:rPr>
              <w:t>2.18</w:t>
            </w:r>
          </w:p>
        </w:tc>
      </w:tr>
    </w:tbl>
    <w:p w14:paraId="4C31B9D9" w14:textId="77777777" w:rsidR="004D0C48" w:rsidRPr="007D0834" w:rsidRDefault="004D0C48" w:rsidP="007D0834"/>
    <w:p w14:paraId="340972ED" w14:textId="75FF27FA" w:rsidR="001C6E35" w:rsidRDefault="00E00829" w:rsidP="001C6E35">
      <w:pPr>
        <w:pStyle w:val="Heading5"/>
        <w:numPr>
          <w:ilvl w:val="2"/>
          <w:numId w:val="5"/>
        </w:numPr>
      </w:pPr>
      <w:r w:rsidRPr="00E00829">
        <w:t>PRS/SRS every I-DRX cycles with 10.24 sec</w:t>
      </w:r>
    </w:p>
    <w:p w14:paraId="0B53FC50" w14:textId="41EDC25E" w:rsidR="001C6E35" w:rsidRPr="001C6E35" w:rsidRDefault="007D7D1F" w:rsidP="001C6E35">
      <w:pPr>
        <w:pStyle w:val="Heading6"/>
        <w:rPr>
          <w:lang w:val="en-US"/>
        </w:rPr>
      </w:pPr>
      <w:r>
        <w:rPr>
          <w:lang w:val="en-US"/>
        </w:rPr>
        <w:t xml:space="preserve">2.4.3.1 </w:t>
      </w:r>
      <w:r w:rsidR="001C6E35" w:rsidRPr="001E2D4E">
        <w:rPr>
          <w:lang w:val="en-US"/>
        </w:rPr>
        <w:t>No SDT in the power cycle</w:t>
      </w:r>
    </w:p>
    <w:tbl>
      <w:tblPr>
        <w:tblW w:w="9980" w:type="dxa"/>
        <w:jc w:val="center"/>
        <w:tblCellMar>
          <w:left w:w="0" w:type="dxa"/>
          <w:right w:w="0" w:type="dxa"/>
        </w:tblCellMar>
        <w:tblLook w:val="0600" w:firstRow="0" w:lastRow="0" w:firstColumn="0" w:lastColumn="0" w:noHBand="1" w:noVBand="1"/>
      </w:tblPr>
      <w:tblGrid>
        <w:gridCol w:w="2330"/>
        <w:gridCol w:w="2101"/>
        <w:gridCol w:w="2215"/>
        <w:gridCol w:w="3334"/>
      </w:tblGrid>
      <w:tr w:rsidR="001C6E35" w:rsidRPr="00484DBF" w14:paraId="1C5B4E2D" w14:textId="77777777" w:rsidTr="00CD6672">
        <w:trPr>
          <w:trHeight w:val="475"/>
          <w:jc w:val="center"/>
        </w:trPr>
        <w:tc>
          <w:tcPr>
            <w:tcW w:w="23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A9879B8" w14:textId="77777777" w:rsidR="001C6E35" w:rsidRPr="00484DBF" w:rsidRDefault="001C6E35" w:rsidP="001C6E35">
            <w:pPr>
              <w:jc w:val="center"/>
              <w:rPr>
                <w:b/>
                <w:bCs/>
                <w:sz w:val="18"/>
                <w:szCs w:val="18"/>
                <w:lang w:val="en-US"/>
              </w:rPr>
            </w:pPr>
            <w:r w:rsidRPr="00484DBF">
              <w:rPr>
                <w:b/>
                <w:bCs/>
                <w:sz w:val="18"/>
                <w:szCs w:val="18"/>
                <w:lang w:val="en-US"/>
              </w:rPr>
              <w:t>UL-only Positioning</w:t>
            </w:r>
          </w:p>
        </w:tc>
        <w:tc>
          <w:tcPr>
            <w:tcW w:w="21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824AD5" w14:textId="17D286E4" w:rsidR="001C6E35" w:rsidRPr="00484DBF" w:rsidRDefault="001C6E35" w:rsidP="001C6E35">
            <w:pPr>
              <w:jc w:val="center"/>
              <w:rPr>
                <w:b/>
                <w:bCs/>
                <w:sz w:val="18"/>
                <w:szCs w:val="18"/>
                <w:lang w:val="en-US"/>
              </w:rPr>
            </w:pPr>
            <w:r w:rsidRPr="00484DBF">
              <w:rPr>
                <w:b/>
                <w:bCs/>
                <w:sz w:val="18"/>
                <w:szCs w:val="18"/>
                <w:lang w:val="en-US"/>
              </w:rPr>
              <w:t>Power Units / slot</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7D8FB1" w14:textId="0E96981E" w:rsidR="001C6E35" w:rsidRPr="00484DBF" w:rsidRDefault="001C6E35" w:rsidP="001C6E35">
            <w:pPr>
              <w:jc w:val="center"/>
              <w:rPr>
                <w:rFonts w:ascii="Arial" w:hAnsi="Arial"/>
                <w:sz w:val="18"/>
                <w:szCs w:val="18"/>
                <w:lang w:val="en-US"/>
              </w:rPr>
            </w:pPr>
            <w:r w:rsidRPr="00484DBF">
              <w:rPr>
                <w:b/>
                <w:bCs/>
                <w:sz w:val="18"/>
                <w:szCs w:val="18"/>
                <w:lang w:val="en-US"/>
              </w:rPr>
              <w:t>Number of slots</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EFE49A0" w14:textId="0B2FCB8A" w:rsidR="001C6E35" w:rsidRPr="00484DBF" w:rsidRDefault="001C6E35" w:rsidP="001C6E35">
            <w:pPr>
              <w:jc w:val="center"/>
              <w:rPr>
                <w:rFonts w:ascii="Arial" w:hAnsi="Arial"/>
                <w:sz w:val="18"/>
                <w:szCs w:val="18"/>
                <w:lang w:val="en-US"/>
              </w:rPr>
            </w:pPr>
            <w:r w:rsidRPr="00484DBF">
              <w:rPr>
                <w:b/>
                <w:bCs/>
                <w:sz w:val="18"/>
                <w:szCs w:val="18"/>
                <w:lang w:val="en-US"/>
              </w:rPr>
              <w:t>Power Units</w:t>
            </w:r>
          </w:p>
        </w:tc>
      </w:tr>
      <w:tr w:rsidR="001C6E35" w:rsidRPr="00484DBF" w14:paraId="16E57D0A" w14:textId="77777777" w:rsidTr="00CD6672">
        <w:trPr>
          <w:trHeight w:val="509"/>
          <w:jc w:val="center"/>
        </w:trPr>
        <w:tc>
          <w:tcPr>
            <w:tcW w:w="23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5D2E006"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 xml:space="preserve">Paging Occasion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21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E9318E"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57</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E1ED34D"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4</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F9D0C17"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228</w:t>
            </w:r>
          </w:p>
        </w:tc>
      </w:tr>
      <w:tr w:rsidR="001C6E35" w:rsidRPr="00484DBF" w14:paraId="43A94313" w14:textId="77777777" w:rsidTr="00CD6672">
        <w:trPr>
          <w:trHeight w:val="475"/>
          <w:jc w:val="center"/>
        </w:trPr>
        <w:tc>
          <w:tcPr>
            <w:tcW w:w="23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CFAA253"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 xml:space="preserve">SSB serv. cell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21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632451C"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50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1921FDC"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4</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DDD08DA"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200</w:t>
            </w:r>
          </w:p>
        </w:tc>
      </w:tr>
      <w:tr w:rsidR="001C6E35" w:rsidRPr="00484DBF" w14:paraId="72B426BA" w14:textId="77777777" w:rsidTr="00CD6672">
        <w:trPr>
          <w:trHeight w:val="262"/>
          <w:jc w:val="center"/>
        </w:trPr>
        <w:tc>
          <w:tcPr>
            <w:tcW w:w="23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7F0C5D"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 xml:space="preserve">Light sleep (8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21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80A2B2B"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26F33B"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16</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4DD369"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320</w:t>
            </w:r>
          </w:p>
        </w:tc>
      </w:tr>
      <w:tr w:rsidR="001C6E35" w:rsidRPr="00484DBF" w14:paraId="5EF22B4A" w14:textId="77777777" w:rsidTr="00CD6672">
        <w:trPr>
          <w:trHeight w:val="262"/>
          <w:jc w:val="center"/>
        </w:trPr>
        <w:tc>
          <w:tcPr>
            <w:tcW w:w="23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3EA7A2"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SRS (0.5 msec)</w:t>
            </w:r>
          </w:p>
        </w:tc>
        <w:tc>
          <w:tcPr>
            <w:tcW w:w="21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2B1A147"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210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85202C"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53009BB"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210</w:t>
            </w:r>
          </w:p>
        </w:tc>
      </w:tr>
      <w:tr w:rsidR="001C6E35" w:rsidRPr="00484DBF" w14:paraId="75E1050A" w14:textId="77777777" w:rsidTr="00CD6672">
        <w:trPr>
          <w:trHeight w:val="262"/>
          <w:jc w:val="center"/>
        </w:trPr>
        <w:tc>
          <w:tcPr>
            <w:tcW w:w="23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B73A65B"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Deep sleep</w:t>
            </w:r>
          </w:p>
        </w:tc>
        <w:tc>
          <w:tcPr>
            <w:tcW w:w="21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EC196D2"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3C3E51C"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20455</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D392F86"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20455</w:t>
            </w:r>
          </w:p>
        </w:tc>
      </w:tr>
      <w:tr w:rsidR="001C6E35" w:rsidRPr="00484DBF" w14:paraId="5740A1F0" w14:textId="77777777" w:rsidTr="00CD6672">
        <w:trPr>
          <w:trHeight w:val="262"/>
          <w:jc w:val="center"/>
        </w:trPr>
        <w:tc>
          <w:tcPr>
            <w:tcW w:w="23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48B36E9"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Deep State transit</w:t>
            </w:r>
          </w:p>
        </w:tc>
        <w:tc>
          <w:tcPr>
            <w:tcW w:w="21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BC6603B"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450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66C49A"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5910383"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900</w:t>
            </w:r>
          </w:p>
        </w:tc>
      </w:tr>
      <w:tr w:rsidR="001C6E35" w:rsidRPr="00484DBF" w14:paraId="1C621537" w14:textId="77777777" w:rsidTr="00CD6672">
        <w:trPr>
          <w:trHeight w:val="262"/>
          <w:jc w:val="center"/>
        </w:trPr>
        <w:tc>
          <w:tcPr>
            <w:tcW w:w="23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5915D03"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Light State transit</w:t>
            </w:r>
          </w:p>
        </w:tc>
        <w:tc>
          <w:tcPr>
            <w:tcW w:w="21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4AA1A5A"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100</w:t>
            </w: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C1B580"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E5CE24B"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100</w:t>
            </w:r>
          </w:p>
        </w:tc>
      </w:tr>
      <w:tr w:rsidR="001C6E35" w:rsidRPr="00484DBF" w14:paraId="6CF39EEF" w14:textId="77777777" w:rsidTr="00CD6672">
        <w:trPr>
          <w:trHeight w:val="262"/>
          <w:jc w:val="center"/>
        </w:trPr>
        <w:tc>
          <w:tcPr>
            <w:tcW w:w="23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9D49AC5" w14:textId="77777777" w:rsidR="001C6E35" w:rsidRPr="00484DBF" w:rsidRDefault="001C6E35" w:rsidP="001C6E35">
            <w:pPr>
              <w:jc w:val="center"/>
              <w:rPr>
                <w:rFonts w:ascii="Arial" w:hAnsi="Arial"/>
                <w:sz w:val="18"/>
                <w:szCs w:val="18"/>
                <w:lang w:val="en-US"/>
              </w:rPr>
            </w:pPr>
          </w:p>
        </w:tc>
        <w:tc>
          <w:tcPr>
            <w:tcW w:w="21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C4275D1" w14:textId="77777777" w:rsidR="001C6E35" w:rsidRPr="00484DBF" w:rsidRDefault="001C6E35" w:rsidP="001C6E35">
            <w:pPr>
              <w:jc w:val="center"/>
              <w:rPr>
                <w:rFonts w:ascii="Arial" w:hAnsi="Arial"/>
                <w:sz w:val="18"/>
                <w:szCs w:val="18"/>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CAED5AD"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Total Power</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482656"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22413</w:t>
            </w:r>
          </w:p>
        </w:tc>
      </w:tr>
      <w:tr w:rsidR="001C6E35" w:rsidRPr="00484DBF" w14:paraId="6764CCDB" w14:textId="77777777" w:rsidTr="00CD6672">
        <w:trPr>
          <w:trHeight w:val="437"/>
          <w:jc w:val="center"/>
        </w:trPr>
        <w:tc>
          <w:tcPr>
            <w:tcW w:w="23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59253407" w14:textId="77777777" w:rsidR="001C6E35" w:rsidRPr="00484DBF" w:rsidRDefault="001C6E35" w:rsidP="001C6E35">
            <w:pPr>
              <w:jc w:val="center"/>
              <w:rPr>
                <w:rFonts w:ascii="Arial" w:hAnsi="Arial"/>
                <w:sz w:val="18"/>
                <w:szCs w:val="18"/>
                <w:lang w:val="en-US"/>
              </w:rPr>
            </w:pPr>
          </w:p>
        </w:tc>
        <w:tc>
          <w:tcPr>
            <w:tcW w:w="2101"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349DE78" w14:textId="77777777" w:rsidR="001C6E35" w:rsidRPr="00484DBF" w:rsidRDefault="001C6E35" w:rsidP="001C6E35">
            <w:pPr>
              <w:jc w:val="center"/>
              <w:rPr>
                <w:rFonts w:ascii="Arial" w:hAnsi="Arial"/>
                <w:sz w:val="18"/>
                <w:szCs w:val="18"/>
                <w:lang w:val="en-US"/>
              </w:rPr>
            </w:pPr>
          </w:p>
        </w:tc>
        <w:tc>
          <w:tcPr>
            <w:tcW w:w="221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3E8409D" w14:textId="77777777" w:rsidR="001C6E35" w:rsidRPr="00484DBF" w:rsidRDefault="001C6E35" w:rsidP="001C6E35">
            <w:pPr>
              <w:jc w:val="center"/>
              <w:rPr>
                <w:rFonts w:ascii="Arial" w:hAnsi="Arial"/>
                <w:b/>
                <w:bCs/>
                <w:sz w:val="18"/>
                <w:szCs w:val="18"/>
                <w:lang w:val="en-US"/>
              </w:rPr>
            </w:pPr>
            <w:r w:rsidRPr="00484DBF">
              <w:rPr>
                <w:rFonts w:ascii="Arial" w:hAnsi="Arial"/>
                <w:b/>
                <w:bCs/>
                <w:sz w:val="18"/>
                <w:szCs w:val="18"/>
                <w:lang w:val="en-US"/>
              </w:rPr>
              <w:t>Average Power per slot</w:t>
            </w:r>
          </w:p>
        </w:tc>
        <w:tc>
          <w:tcPr>
            <w:tcW w:w="3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003A885" w14:textId="77777777" w:rsidR="001C6E35" w:rsidRPr="00484DBF" w:rsidRDefault="001C6E35" w:rsidP="001C6E35">
            <w:pPr>
              <w:jc w:val="center"/>
              <w:rPr>
                <w:rFonts w:ascii="Arial" w:hAnsi="Arial"/>
                <w:b/>
                <w:bCs/>
                <w:sz w:val="18"/>
                <w:szCs w:val="18"/>
                <w:lang w:val="en-US"/>
              </w:rPr>
            </w:pPr>
            <w:r w:rsidRPr="00484DBF">
              <w:rPr>
                <w:rFonts w:ascii="Arial" w:hAnsi="Arial"/>
                <w:b/>
                <w:bCs/>
                <w:sz w:val="18"/>
                <w:szCs w:val="18"/>
                <w:lang w:val="en-US"/>
              </w:rPr>
              <w:t>1.09</w:t>
            </w:r>
          </w:p>
        </w:tc>
      </w:tr>
    </w:tbl>
    <w:p w14:paraId="3FC9718E" w14:textId="06814F86" w:rsidR="00A15F64" w:rsidRDefault="00A15F64" w:rsidP="00E82D6E">
      <w:pPr>
        <w:rPr>
          <w:rFonts w:ascii="Arial" w:hAnsi="Arial"/>
          <w:sz w:val="22"/>
        </w:rPr>
      </w:pPr>
    </w:p>
    <w:p w14:paraId="55D6529A" w14:textId="3E49AE43" w:rsidR="001C6E35" w:rsidRPr="004D0C48" w:rsidRDefault="007D7D1F" w:rsidP="001C6E35">
      <w:pPr>
        <w:pStyle w:val="Heading6"/>
        <w:rPr>
          <w:lang w:val="en-US"/>
        </w:rPr>
      </w:pPr>
      <w:r>
        <w:rPr>
          <w:lang w:val="en-US"/>
        </w:rPr>
        <w:t xml:space="preserve">2.4.3.2 </w:t>
      </w:r>
      <w:r w:rsidR="001C6E35" w:rsidRPr="00B27728">
        <w:rPr>
          <w:lang w:val="en-US"/>
        </w:rPr>
        <w:t>Legacy SDT in the power cycle</w:t>
      </w:r>
    </w:p>
    <w:tbl>
      <w:tblPr>
        <w:tblW w:w="10070" w:type="dxa"/>
        <w:jc w:val="center"/>
        <w:tblCellMar>
          <w:left w:w="0" w:type="dxa"/>
          <w:right w:w="0" w:type="dxa"/>
        </w:tblCellMar>
        <w:tblLook w:val="0600" w:firstRow="0" w:lastRow="0" w:firstColumn="0" w:lastColumn="0" w:noHBand="1" w:noVBand="1"/>
      </w:tblPr>
      <w:tblGrid>
        <w:gridCol w:w="2170"/>
        <w:gridCol w:w="2170"/>
        <w:gridCol w:w="2170"/>
        <w:gridCol w:w="3560"/>
      </w:tblGrid>
      <w:tr w:rsidR="0088080E" w:rsidRPr="00484DBF" w14:paraId="12DA0C27" w14:textId="77777777" w:rsidTr="00CD6672">
        <w:trPr>
          <w:trHeight w:val="324"/>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F43848C" w14:textId="77777777" w:rsidR="0088080E" w:rsidRPr="00484DBF" w:rsidRDefault="0088080E" w:rsidP="0088080E">
            <w:pPr>
              <w:jc w:val="center"/>
              <w:rPr>
                <w:b/>
                <w:bCs/>
                <w:sz w:val="18"/>
                <w:szCs w:val="18"/>
                <w:lang w:val="en-US"/>
              </w:rPr>
            </w:pPr>
            <w:r w:rsidRPr="00484DBF">
              <w:rPr>
                <w:b/>
                <w:bCs/>
                <w:sz w:val="18"/>
                <w:szCs w:val="18"/>
                <w:lang w:val="en-US"/>
              </w:rPr>
              <w:t>UL-only Positioning</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C40CD7E" w14:textId="6E59DF0C" w:rsidR="0088080E" w:rsidRPr="00484DBF" w:rsidRDefault="0088080E" w:rsidP="0088080E">
            <w:pPr>
              <w:jc w:val="center"/>
              <w:rPr>
                <w:b/>
                <w:bCs/>
                <w:sz w:val="18"/>
                <w:szCs w:val="18"/>
                <w:lang w:val="en-US"/>
              </w:rPr>
            </w:pPr>
            <w:r w:rsidRPr="00484DBF">
              <w:rPr>
                <w:b/>
                <w:bCs/>
                <w:sz w:val="18"/>
                <w:szCs w:val="18"/>
                <w:lang w:val="en-US"/>
              </w:rPr>
              <w:t>Power Units / slot</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D18446B" w14:textId="7FCFC6B6" w:rsidR="0088080E" w:rsidRPr="00484DBF" w:rsidRDefault="0088080E" w:rsidP="0088080E">
            <w:pPr>
              <w:jc w:val="center"/>
              <w:rPr>
                <w:b/>
                <w:bCs/>
                <w:sz w:val="18"/>
                <w:szCs w:val="18"/>
                <w:lang w:val="en-US"/>
              </w:rPr>
            </w:pPr>
            <w:r w:rsidRPr="00484DBF">
              <w:rPr>
                <w:b/>
                <w:bCs/>
                <w:sz w:val="18"/>
                <w:szCs w:val="18"/>
                <w:lang w:val="en-US"/>
              </w:rPr>
              <w:t>Number of slots</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705C16B" w14:textId="6A4FB80D" w:rsidR="0088080E" w:rsidRPr="00484DBF" w:rsidRDefault="0088080E" w:rsidP="0088080E">
            <w:pPr>
              <w:jc w:val="center"/>
              <w:rPr>
                <w:b/>
                <w:bCs/>
                <w:sz w:val="18"/>
                <w:szCs w:val="18"/>
                <w:lang w:val="en-US"/>
              </w:rPr>
            </w:pPr>
            <w:r w:rsidRPr="00484DBF">
              <w:rPr>
                <w:b/>
                <w:bCs/>
                <w:sz w:val="18"/>
                <w:szCs w:val="18"/>
                <w:lang w:val="en-US"/>
              </w:rPr>
              <w:t>Power Units</w:t>
            </w:r>
          </w:p>
        </w:tc>
      </w:tr>
      <w:tr w:rsidR="001C6E35" w:rsidRPr="00484DBF" w14:paraId="5F007AC8" w14:textId="77777777" w:rsidTr="00CD6672">
        <w:trPr>
          <w:trHeight w:val="332"/>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210E552"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 xml:space="preserve">Paging Occasion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D3A5A9F"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57</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2B36BD0"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4</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83BF3AF"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228</w:t>
            </w:r>
          </w:p>
        </w:tc>
      </w:tr>
      <w:tr w:rsidR="001C6E35" w:rsidRPr="00484DBF" w14:paraId="1DB268B9" w14:textId="77777777" w:rsidTr="00CD6672">
        <w:trPr>
          <w:trHeight w:val="332"/>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732E50"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 xml:space="preserve">SSB serv. cell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DC47CDE"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50</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5F72745"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4</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5AA34A4"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200</w:t>
            </w:r>
          </w:p>
        </w:tc>
      </w:tr>
      <w:tr w:rsidR="001C6E35" w:rsidRPr="00484DBF" w14:paraId="5272DFB4" w14:textId="77777777" w:rsidTr="00CD6672">
        <w:trPr>
          <w:trHeight w:val="173"/>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0683F79"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 xml:space="preserve">Light sleep (8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57DCA0"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20</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B7AD88"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16</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C891838"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320</w:t>
            </w:r>
          </w:p>
        </w:tc>
      </w:tr>
      <w:tr w:rsidR="001C6E35" w:rsidRPr="00484DBF" w14:paraId="09AFFA97" w14:textId="77777777" w:rsidTr="00CD6672">
        <w:trPr>
          <w:trHeight w:val="59"/>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BFCE18C"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SRS (0.5 msec)</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657394"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210</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20FC5B1"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21FD15F"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210</w:t>
            </w:r>
          </w:p>
        </w:tc>
      </w:tr>
      <w:tr w:rsidR="001C6E35" w:rsidRPr="00484DBF" w14:paraId="1516D98E" w14:textId="77777777" w:rsidTr="00CD6672">
        <w:trPr>
          <w:trHeight w:val="173"/>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F2D2B80"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Deep sleep</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2EAB3A1"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0F9F111"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20222</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A20140"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20222</w:t>
            </w:r>
          </w:p>
        </w:tc>
      </w:tr>
      <w:tr w:rsidR="001C6E35" w:rsidRPr="00484DBF" w14:paraId="5291A0FB" w14:textId="77777777" w:rsidTr="00CD6672">
        <w:trPr>
          <w:trHeight w:val="173"/>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8A4E63E"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Deep State transit</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921A134"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450</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A322912"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3</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15E87EE"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1350</w:t>
            </w:r>
          </w:p>
        </w:tc>
      </w:tr>
      <w:tr w:rsidR="001C6E35" w:rsidRPr="00484DBF" w14:paraId="6B96B094" w14:textId="77777777" w:rsidTr="00CD6672">
        <w:trPr>
          <w:trHeight w:val="332"/>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D9B033"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SDT with legacy network delay</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496766"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See SDT breakdown</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5C1089D9"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233</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18522DA"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13190</w:t>
            </w:r>
          </w:p>
        </w:tc>
      </w:tr>
      <w:tr w:rsidR="001C6E35" w:rsidRPr="00484DBF" w14:paraId="492F4192" w14:textId="77777777" w:rsidTr="00CD6672">
        <w:trPr>
          <w:trHeight w:val="285"/>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F00FE21"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Light State transit</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21E745"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100</w:t>
            </w: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3B20D26"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AF1E6E"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100</w:t>
            </w:r>
          </w:p>
        </w:tc>
      </w:tr>
      <w:tr w:rsidR="001C6E35" w:rsidRPr="00484DBF" w14:paraId="471BDD75" w14:textId="77777777" w:rsidTr="00CD6672">
        <w:trPr>
          <w:trHeight w:val="158"/>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4F34F30" w14:textId="77777777" w:rsidR="001C6E35" w:rsidRPr="00484DBF" w:rsidRDefault="001C6E35" w:rsidP="001C6E35">
            <w:pPr>
              <w:jc w:val="center"/>
              <w:rPr>
                <w:rFonts w:ascii="Arial" w:hAnsi="Arial"/>
                <w:sz w:val="18"/>
                <w:szCs w:val="18"/>
                <w:lang w:val="en-US"/>
              </w:rPr>
            </w:pP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531B369" w14:textId="77777777" w:rsidR="001C6E35" w:rsidRPr="00484DBF" w:rsidRDefault="001C6E35" w:rsidP="001C6E35">
            <w:pPr>
              <w:jc w:val="center"/>
              <w:rPr>
                <w:rFonts w:ascii="Arial" w:hAnsi="Arial"/>
                <w:sz w:val="18"/>
                <w:szCs w:val="18"/>
                <w:lang w:val="en-US"/>
              </w:rPr>
            </w:pP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EBCAE38"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Total Power</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774638C" w14:textId="77777777" w:rsidR="001C6E35" w:rsidRPr="00484DBF" w:rsidRDefault="001C6E35" w:rsidP="001C6E35">
            <w:pPr>
              <w:jc w:val="center"/>
              <w:rPr>
                <w:rFonts w:ascii="Arial" w:hAnsi="Arial"/>
                <w:sz w:val="18"/>
                <w:szCs w:val="18"/>
                <w:lang w:val="en-US"/>
              </w:rPr>
            </w:pPr>
            <w:r w:rsidRPr="00484DBF">
              <w:rPr>
                <w:rFonts w:ascii="Arial" w:hAnsi="Arial"/>
                <w:sz w:val="18"/>
                <w:szCs w:val="18"/>
                <w:lang w:val="en-US"/>
              </w:rPr>
              <w:t>35820</w:t>
            </w:r>
          </w:p>
        </w:tc>
      </w:tr>
      <w:tr w:rsidR="001C6E35" w:rsidRPr="00484DBF" w14:paraId="0904EE8D" w14:textId="77777777" w:rsidTr="00CD6672">
        <w:trPr>
          <w:trHeight w:val="158"/>
          <w:jc w:val="center"/>
        </w:trPr>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30BA50D" w14:textId="77777777" w:rsidR="001C6E35" w:rsidRPr="00484DBF" w:rsidRDefault="001C6E35" w:rsidP="001C6E35">
            <w:pPr>
              <w:jc w:val="center"/>
              <w:rPr>
                <w:rFonts w:ascii="Arial" w:hAnsi="Arial"/>
                <w:sz w:val="18"/>
                <w:szCs w:val="18"/>
                <w:lang w:val="en-US"/>
              </w:rPr>
            </w:pP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0C7AB81" w14:textId="77777777" w:rsidR="001C6E35" w:rsidRPr="00484DBF" w:rsidRDefault="001C6E35" w:rsidP="001C6E35">
            <w:pPr>
              <w:jc w:val="center"/>
              <w:rPr>
                <w:rFonts w:ascii="Arial" w:hAnsi="Arial"/>
                <w:sz w:val="18"/>
                <w:szCs w:val="18"/>
                <w:lang w:val="en-US"/>
              </w:rPr>
            </w:pPr>
          </w:p>
        </w:tc>
        <w:tc>
          <w:tcPr>
            <w:tcW w:w="217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70B4E27" w14:textId="77777777" w:rsidR="001C6E35" w:rsidRPr="00484DBF" w:rsidRDefault="001C6E35" w:rsidP="001C6E35">
            <w:pPr>
              <w:jc w:val="center"/>
              <w:rPr>
                <w:rFonts w:ascii="Arial" w:hAnsi="Arial"/>
                <w:b/>
                <w:bCs/>
                <w:sz w:val="18"/>
                <w:szCs w:val="18"/>
                <w:lang w:val="en-US"/>
              </w:rPr>
            </w:pPr>
            <w:r w:rsidRPr="00484DBF">
              <w:rPr>
                <w:rFonts w:ascii="Arial" w:hAnsi="Arial"/>
                <w:b/>
                <w:bCs/>
                <w:sz w:val="18"/>
                <w:szCs w:val="18"/>
                <w:lang w:val="en-US"/>
              </w:rPr>
              <w:t>Average Power per slot</w:t>
            </w:r>
          </w:p>
        </w:tc>
        <w:tc>
          <w:tcPr>
            <w:tcW w:w="35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C2034A" w14:textId="77777777" w:rsidR="001C6E35" w:rsidRPr="00484DBF" w:rsidRDefault="001C6E35" w:rsidP="001C6E35">
            <w:pPr>
              <w:jc w:val="center"/>
              <w:rPr>
                <w:rFonts w:ascii="Arial" w:hAnsi="Arial"/>
                <w:b/>
                <w:bCs/>
                <w:sz w:val="18"/>
                <w:szCs w:val="18"/>
                <w:lang w:val="en-US"/>
              </w:rPr>
            </w:pPr>
            <w:r w:rsidRPr="00484DBF">
              <w:rPr>
                <w:rFonts w:ascii="Arial" w:hAnsi="Arial"/>
                <w:b/>
                <w:bCs/>
                <w:sz w:val="18"/>
                <w:szCs w:val="18"/>
                <w:lang w:val="en-US"/>
              </w:rPr>
              <w:t>1.75</w:t>
            </w:r>
          </w:p>
        </w:tc>
      </w:tr>
    </w:tbl>
    <w:p w14:paraId="29D46FEB" w14:textId="77777777" w:rsidR="001C6E35" w:rsidRPr="001C6E35" w:rsidRDefault="001C6E35" w:rsidP="00E82D6E">
      <w:pPr>
        <w:rPr>
          <w:rFonts w:ascii="Arial" w:hAnsi="Arial"/>
          <w:sz w:val="22"/>
          <w:lang w:val="en-US"/>
        </w:rPr>
      </w:pPr>
    </w:p>
    <w:p w14:paraId="62E39741" w14:textId="5220011C" w:rsidR="00201944" w:rsidRDefault="00201944" w:rsidP="00201944">
      <w:pPr>
        <w:pStyle w:val="Heading2"/>
        <w:numPr>
          <w:ilvl w:val="1"/>
          <w:numId w:val="5"/>
        </w:numPr>
      </w:pPr>
      <w:r>
        <w:t>DL+UL Positioning</w:t>
      </w:r>
    </w:p>
    <w:p w14:paraId="30D775AD" w14:textId="4643A2B3" w:rsidR="00E8506B" w:rsidRPr="00F91D2B" w:rsidRDefault="00E8506B" w:rsidP="00E8506B">
      <w:pPr>
        <w:rPr>
          <w:sz w:val="24"/>
          <w:szCs w:val="24"/>
        </w:rPr>
      </w:pPr>
      <w:proofErr w:type="gramStart"/>
      <w:r w:rsidRPr="00F91D2B">
        <w:rPr>
          <w:sz w:val="24"/>
          <w:szCs w:val="24"/>
        </w:rPr>
        <w:t>Similar to</w:t>
      </w:r>
      <w:proofErr w:type="gramEnd"/>
      <w:r w:rsidRPr="00F91D2B">
        <w:rPr>
          <w:sz w:val="24"/>
          <w:szCs w:val="24"/>
        </w:rPr>
        <w:t xml:space="preserve"> the UL-only Positioning, we consider 2 </w:t>
      </w:r>
      <w:r w:rsidR="00F91D2B" w:rsidRPr="00F91D2B">
        <w:rPr>
          <w:sz w:val="24"/>
          <w:szCs w:val="24"/>
        </w:rPr>
        <w:t>power cycle cases</w:t>
      </w:r>
      <w:r w:rsidRPr="00F91D2B">
        <w:rPr>
          <w:sz w:val="24"/>
          <w:szCs w:val="24"/>
        </w:rPr>
        <w:t xml:space="preserve"> with regards to the SDT, one that </w:t>
      </w:r>
      <w:r w:rsidR="006D3DD6">
        <w:rPr>
          <w:sz w:val="24"/>
          <w:szCs w:val="24"/>
        </w:rPr>
        <w:t xml:space="preserve">doesn’t have SDT, and one that has a legacy SDT procedure considered in the power consumption computation. </w:t>
      </w:r>
    </w:p>
    <w:p w14:paraId="42624573" w14:textId="4ACEEDC6" w:rsidR="001C0FF8" w:rsidRDefault="001C0FF8" w:rsidP="001C0FF8">
      <w:pPr>
        <w:pStyle w:val="Heading5"/>
      </w:pPr>
      <w:r>
        <w:t xml:space="preserve">2.5.1 </w:t>
      </w:r>
      <w:r w:rsidR="00397C38" w:rsidRPr="000E7FCD">
        <w:t>PRS/SRS every N=1 I-DRX cycles with 1.28 sec</w:t>
      </w:r>
    </w:p>
    <w:p w14:paraId="1285D5DE" w14:textId="209A4834" w:rsidR="001C0FF8" w:rsidRPr="001C0FF8" w:rsidRDefault="003727AD" w:rsidP="001C0FF8">
      <w:pPr>
        <w:pStyle w:val="Heading6"/>
        <w:rPr>
          <w:lang w:val="en-US"/>
        </w:rPr>
      </w:pPr>
      <w:r>
        <w:rPr>
          <w:lang w:val="en-US"/>
        </w:rPr>
        <w:t xml:space="preserve">2.5.1.1 </w:t>
      </w:r>
      <w:r w:rsidR="001C0FF8" w:rsidRPr="001E2D4E">
        <w:rPr>
          <w:lang w:val="en-US"/>
        </w:rPr>
        <w:t>No SDT in the power cycle</w:t>
      </w:r>
    </w:p>
    <w:tbl>
      <w:tblPr>
        <w:tblW w:w="9530" w:type="dxa"/>
        <w:jc w:val="center"/>
        <w:tblCellMar>
          <w:left w:w="0" w:type="dxa"/>
          <w:right w:w="0" w:type="dxa"/>
        </w:tblCellMar>
        <w:tblLook w:val="0600" w:firstRow="0" w:lastRow="0" w:firstColumn="0" w:lastColumn="0" w:noHBand="1" w:noVBand="1"/>
      </w:tblPr>
      <w:tblGrid>
        <w:gridCol w:w="2196"/>
        <w:gridCol w:w="2234"/>
        <w:gridCol w:w="2155"/>
        <w:gridCol w:w="2945"/>
      </w:tblGrid>
      <w:tr w:rsidR="0088080E" w:rsidRPr="001C0FF8" w14:paraId="455AD277" w14:textId="77777777" w:rsidTr="001C0FF8">
        <w:trPr>
          <w:trHeight w:val="103"/>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4041D23" w14:textId="77777777" w:rsidR="0088080E" w:rsidRPr="001C0FF8" w:rsidRDefault="0088080E" w:rsidP="0088080E">
            <w:pPr>
              <w:jc w:val="center"/>
              <w:rPr>
                <w:lang w:val="en-US"/>
              </w:rPr>
            </w:pPr>
            <w:r w:rsidRPr="001C0FF8">
              <w:rPr>
                <w:b/>
                <w:bCs/>
                <w:lang w:val="en-US"/>
              </w:rPr>
              <w:t>DL+UL Positioning</w:t>
            </w: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DECCDC" w14:textId="7AB20288" w:rsidR="0088080E" w:rsidRPr="001C0FF8" w:rsidRDefault="0088080E" w:rsidP="0088080E">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660B95" w14:textId="2B552800" w:rsidR="0088080E" w:rsidRPr="001C0FF8" w:rsidRDefault="0088080E" w:rsidP="0088080E">
            <w:pPr>
              <w:jc w:val="center"/>
              <w:rPr>
                <w:lang w:val="en-US"/>
              </w:rPr>
            </w:pPr>
            <w:r w:rsidRPr="00CF0ADD">
              <w:rPr>
                <w:b/>
                <w:bCs/>
                <w:lang w:val="en-US"/>
              </w:rPr>
              <w:t>Number of slots</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D7300A" w14:textId="0F5ED5BA" w:rsidR="0088080E" w:rsidRPr="001C0FF8" w:rsidRDefault="0088080E" w:rsidP="0088080E">
            <w:pPr>
              <w:jc w:val="center"/>
              <w:rPr>
                <w:lang w:val="en-US"/>
              </w:rPr>
            </w:pPr>
            <w:r>
              <w:rPr>
                <w:b/>
                <w:bCs/>
                <w:lang w:val="en-US"/>
              </w:rPr>
              <w:t xml:space="preserve">Power </w:t>
            </w:r>
            <w:r w:rsidRPr="00CF0ADD">
              <w:rPr>
                <w:b/>
                <w:bCs/>
                <w:lang w:val="en-US"/>
              </w:rPr>
              <w:t>Units</w:t>
            </w:r>
          </w:p>
        </w:tc>
      </w:tr>
      <w:tr w:rsidR="001C0FF8" w:rsidRPr="001C0FF8" w14:paraId="578AB2CC" w14:textId="77777777" w:rsidTr="001C0FF8">
        <w:trPr>
          <w:trHeight w:val="103"/>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48E91C" w14:textId="77777777" w:rsidR="001C0FF8" w:rsidRPr="001C0FF8" w:rsidRDefault="001C0FF8" w:rsidP="001C0FF8">
            <w:pPr>
              <w:jc w:val="center"/>
              <w:rPr>
                <w:lang w:val="en-US"/>
              </w:rPr>
            </w:pPr>
            <w:r w:rsidRPr="001C0FF8">
              <w:rPr>
                <w:lang w:val="en-US"/>
              </w:rPr>
              <w:t xml:space="preserve">Paging Occasion (2 </w:t>
            </w:r>
            <w:proofErr w:type="spellStart"/>
            <w:r w:rsidRPr="001C0FF8">
              <w:rPr>
                <w:lang w:val="en-US"/>
              </w:rPr>
              <w:t>ms</w:t>
            </w:r>
            <w:proofErr w:type="spellEnd"/>
            <w:r w:rsidRPr="001C0FF8">
              <w:rPr>
                <w:lang w:val="en-US"/>
              </w:rPr>
              <w:t>)</w:t>
            </w: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23B4C2" w14:textId="77777777" w:rsidR="001C0FF8" w:rsidRPr="001C0FF8" w:rsidRDefault="001C0FF8" w:rsidP="001C0FF8">
            <w:pPr>
              <w:jc w:val="center"/>
              <w:rPr>
                <w:lang w:val="en-US"/>
              </w:rPr>
            </w:pPr>
            <w:r w:rsidRPr="001C0FF8">
              <w:rPr>
                <w:lang w:val="en-US"/>
              </w:rPr>
              <w:t>57</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DA4B4B" w14:textId="77777777" w:rsidR="001C0FF8" w:rsidRPr="001C0FF8" w:rsidRDefault="001C0FF8" w:rsidP="001C0FF8">
            <w:pPr>
              <w:jc w:val="center"/>
              <w:rPr>
                <w:lang w:val="en-US"/>
              </w:rPr>
            </w:pPr>
            <w:r w:rsidRPr="001C0FF8">
              <w:rPr>
                <w:lang w:val="en-US"/>
              </w:rPr>
              <w:t>4</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5876DC4" w14:textId="77777777" w:rsidR="001C0FF8" w:rsidRPr="001C0FF8" w:rsidRDefault="001C0FF8" w:rsidP="001C0FF8">
            <w:pPr>
              <w:jc w:val="center"/>
              <w:rPr>
                <w:lang w:val="en-US"/>
              </w:rPr>
            </w:pPr>
            <w:r w:rsidRPr="001C0FF8">
              <w:rPr>
                <w:lang w:val="en-US"/>
              </w:rPr>
              <w:t>228</w:t>
            </w:r>
          </w:p>
        </w:tc>
      </w:tr>
      <w:tr w:rsidR="001C0FF8" w:rsidRPr="001C0FF8" w14:paraId="7B078133" w14:textId="77777777" w:rsidTr="001C0FF8">
        <w:trPr>
          <w:trHeight w:val="103"/>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EFA1798" w14:textId="77777777" w:rsidR="001C0FF8" w:rsidRPr="001C0FF8" w:rsidRDefault="001C0FF8" w:rsidP="001C0FF8">
            <w:pPr>
              <w:jc w:val="center"/>
              <w:rPr>
                <w:lang w:val="en-US"/>
              </w:rPr>
            </w:pPr>
            <w:r w:rsidRPr="001C0FF8">
              <w:rPr>
                <w:lang w:val="en-US"/>
              </w:rPr>
              <w:t xml:space="preserve">SSB serv. cell (2 </w:t>
            </w:r>
            <w:proofErr w:type="spellStart"/>
            <w:r w:rsidRPr="001C0FF8">
              <w:rPr>
                <w:lang w:val="en-US"/>
              </w:rPr>
              <w:t>ms</w:t>
            </w:r>
            <w:proofErr w:type="spellEnd"/>
            <w:r w:rsidRPr="001C0FF8">
              <w:rPr>
                <w:lang w:val="en-US"/>
              </w:rPr>
              <w:t>)</w:t>
            </w: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B681A1A" w14:textId="77777777" w:rsidR="001C0FF8" w:rsidRPr="001C0FF8" w:rsidRDefault="001C0FF8" w:rsidP="001C0FF8">
            <w:pPr>
              <w:jc w:val="center"/>
              <w:rPr>
                <w:lang w:val="en-US"/>
              </w:rPr>
            </w:pPr>
            <w:r w:rsidRPr="001C0FF8">
              <w:rPr>
                <w:lang w:val="en-US"/>
              </w:rPr>
              <w:t>50</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3BE4943" w14:textId="77777777" w:rsidR="001C0FF8" w:rsidRPr="001C0FF8" w:rsidRDefault="001C0FF8" w:rsidP="001C0FF8">
            <w:pPr>
              <w:jc w:val="center"/>
              <w:rPr>
                <w:lang w:val="en-US"/>
              </w:rPr>
            </w:pPr>
            <w:r w:rsidRPr="001C0FF8">
              <w:rPr>
                <w:lang w:val="en-US"/>
              </w:rPr>
              <w:t>4</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0D65CE" w14:textId="77777777" w:rsidR="001C0FF8" w:rsidRPr="001C0FF8" w:rsidRDefault="001C0FF8" w:rsidP="001C0FF8">
            <w:pPr>
              <w:jc w:val="center"/>
              <w:rPr>
                <w:lang w:val="en-US"/>
              </w:rPr>
            </w:pPr>
            <w:r w:rsidRPr="001C0FF8">
              <w:rPr>
                <w:lang w:val="en-US"/>
              </w:rPr>
              <w:t>200</w:t>
            </w:r>
          </w:p>
        </w:tc>
      </w:tr>
      <w:tr w:rsidR="001C0FF8" w:rsidRPr="001C0FF8" w14:paraId="4CC50E5C" w14:textId="77777777" w:rsidTr="001C0FF8">
        <w:trPr>
          <w:trHeight w:val="103"/>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F47AFC" w14:textId="77777777" w:rsidR="001C0FF8" w:rsidRPr="001C0FF8" w:rsidRDefault="001C0FF8" w:rsidP="001C0FF8">
            <w:pPr>
              <w:jc w:val="center"/>
              <w:rPr>
                <w:lang w:val="en-US"/>
              </w:rPr>
            </w:pPr>
            <w:r w:rsidRPr="001C0FF8">
              <w:rPr>
                <w:lang w:val="en-US"/>
              </w:rPr>
              <w:t xml:space="preserve">Light sleep (8 </w:t>
            </w:r>
            <w:proofErr w:type="spellStart"/>
            <w:r w:rsidRPr="001C0FF8">
              <w:rPr>
                <w:lang w:val="en-US"/>
              </w:rPr>
              <w:t>ms</w:t>
            </w:r>
            <w:proofErr w:type="spellEnd"/>
            <w:r w:rsidRPr="001C0FF8">
              <w:rPr>
                <w:lang w:val="en-US"/>
              </w:rPr>
              <w:t>)</w:t>
            </w: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1F0051" w14:textId="77777777" w:rsidR="001C0FF8" w:rsidRPr="001C0FF8" w:rsidRDefault="001C0FF8" w:rsidP="001C0FF8">
            <w:pPr>
              <w:jc w:val="center"/>
              <w:rPr>
                <w:lang w:val="en-US"/>
              </w:rPr>
            </w:pPr>
            <w:r w:rsidRPr="001C0FF8">
              <w:rPr>
                <w:lang w:val="en-US"/>
              </w:rPr>
              <w:t>20</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5C1D69" w14:textId="77777777" w:rsidR="001C0FF8" w:rsidRPr="001C0FF8" w:rsidRDefault="001C0FF8" w:rsidP="001C0FF8">
            <w:pPr>
              <w:jc w:val="center"/>
              <w:rPr>
                <w:lang w:val="en-US"/>
              </w:rPr>
            </w:pPr>
            <w:r w:rsidRPr="001C0FF8">
              <w:rPr>
                <w:lang w:val="en-US"/>
              </w:rPr>
              <w:t>16</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E113E4" w14:textId="77777777" w:rsidR="001C0FF8" w:rsidRPr="001C0FF8" w:rsidRDefault="001C0FF8" w:rsidP="001C0FF8">
            <w:pPr>
              <w:jc w:val="center"/>
              <w:rPr>
                <w:lang w:val="en-US"/>
              </w:rPr>
            </w:pPr>
            <w:r w:rsidRPr="001C0FF8">
              <w:rPr>
                <w:lang w:val="en-US"/>
              </w:rPr>
              <w:t>320</w:t>
            </w:r>
          </w:p>
        </w:tc>
      </w:tr>
      <w:tr w:rsidR="001C0FF8" w:rsidRPr="001C0FF8" w14:paraId="16E8B800" w14:textId="77777777" w:rsidTr="001C0FF8">
        <w:trPr>
          <w:trHeight w:val="103"/>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EC4B4EA" w14:textId="77777777" w:rsidR="001C0FF8" w:rsidRPr="001C0FF8" w:rsidRDefault="001C0FF8" w:rsidP="001C0FF8">
            <w:pPr>
              <w:jc w:val="center"/>
              <w:rPr>
                <w:lang w:val="en-US"/>
              </w:rPr>
            </w:pPr>
            <w:r w:rsidRPr="001C0FF8">
              <w:rPr>
                <w:lang w:val="en-US"/>
              </w:rPr>
              <w:t xml:space="preserve">PRS Instance (0.5 </w:t>
            </w:r>
            <w:proofErr w:type="spellStart"/>
            <w:r w:rsidRPr="001C0FF8">
              <w:rPr>
                <w:lang w:val="en-US"/>
              </w:rPr>
              <w:t>ms</w:t>
            </w:r>
            <w:proofErr w:type="spellEnd"/>
            <w:r w:rsidRPr="001C0FF8">
              <w:rPr>
                <w:lang w:val="en-US"/>
              </w:rPr>
              <w:t>)</w:t>
            </w: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B5D5884" w14:textId="77777777" w:rsidR="001C0FF8" w:rsidRPr="001C0FF8" w:rsidRDefault="001C0FF8" w:rsidP="001C0FF8">
            <w:pPr>
              <w:jc w:val="center"/>
              <w:rPr>
                <w:lang w:val="en-US"/>
              </w:rPr>
            </w:pPr>
            <w:r w:rsidRPr="001C0FF8">
              <w:rPr>
                <w:lang w:val="en-US"/>
              </w:rPr>
              <w:t>120</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197BD2" w14:textId="77777777" w:rsidR="001C0FF8" w:rsidRPr="001C0FF8" w:rsidRDefault="001C0FF8" w:rsidP="001C0FF8">
            <w:pPr>
              <w:jc w:val="center"/>
              <w:rPr>
                <w:lang w:val="en-US"/>
              </w:rPr>
            </w:pPr>
            <w:r w:rsidRPr="001C0FF8">
              <w:rPr>
                <w:lang w:val="en-US"/>
              </w:rPr>
              <w:t>1</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7B00626" w14:textId="77777777" w:rsidR="001C0FF8" w:rsidRPr="001C0FF8" w:rsidRDefault="001C0FF8" w:rsidP="001C0FF8">
            <w:pPr>
              <w:jc w:val="center"/>
              <w:rPr>
                <w:lang w:val="en-US"/>
              </w:rPr>
            </w:pPr>
            <w:r w:rsidRPr="001C0FF8">
              <w:rPr>
                <w:lang w:val="en-US"/>
              </w:rPr>
              <w:t>120</w:t>
            </w:r>
          </w:p>
        </w:tc>
      </w:tr>
      <w:tr w:rsidR="001C0FF8" w:rsidRPr="001C0FF8" w14:paraId="43C7A8B5" w14:textId="77777777" w:rsidTr="001C0FF8">
        <w:trPr>
          <w:trHeight w:val="103"/>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8E78375" w14:textId="77777777" w:rsidR="001C0FF8" w:rsidRPr="001C0FF8" w:rsidRDefault="001C0FF8" w:rsidP="001C0FF8">
            <w:pPr>
              <w:jc w:val="center"/>
              <w:rPr>
                <w:lang w:val="en-US"/>
              </w:rPr>
            </w:pPr>
            <w:r w:rsidRPr="001C0FF8">
              <w:rPr>
                <w:lang w:val="en-US"/>
              </w:rPr>
              <w:t>SRS (0.5 msec)</w:t>
            </w: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AB06D4" w14:textId="77777777" w:rsidR="001C0FF8" w:rsidRPr="001C0FF8" w:rsidRDefault="001C0FF8" w:rsidP="001C0FF8">
            <w:pPr>
              <w:jc w:val="center"/>
              <w:rPr>
                <w:lang w:val="en-US"/>
              </w:rPr>
            </w:pPr>
            <w:r w:rsidRPr="001C0FF8">
              <w:rPr>
                <w:lang w:val="en-US"/>
              </w:rPr>
              <w:t>210</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031DF71" w14:textId="77777777" w:rsidR="001C0FF8" w:rsidRPr="001C0FF8" w:rsidRDefault="001C0FF8" w:rsidP="001C0FF8">
            <w:pPr>
              <w:jc w:val="center"/>
              <w:rPr>
                <w:lang w:val="en-US"/>
              </w:rPr>
            </w:pPr>
            <w:r w:rsidRPr="001C0FF8">
              <w:rPr>
                <w:lang w:val="en-US"/>
              </w:rPr>
              <w:t>1</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559F28" w14:textId="77777777" w:rsidR="001C0FF8" w:rsidRPr="001C0FF8" w:rsidRDefault="001C0FF8" w:rsidP="001C0FF8">
            <w:pPr>
              <w:jc w:val="center"/>
              <w:rPr>
                <w:lang w:val="en-US"/>
              </w:rPr>
            </w:pPr>
            <w:r w:rsidRPr="001C0FF8">
              <w:rPr>
                <w:lang w:val="en-US"/>
              </w:rPr>
              <w:t>210</w:t>
            </w:r>
          </w:p>
        </w:tc>
      </w:tr>
      <w:tr w:rsidR="001C0FF8" w:rsidRPr="001C0FF8" w14:paraId="43ED154D" w14:textId="77777777" w:rsidTr="001C0FF8">
        <w:trPr>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DA00629" w14:textId="77777777" w:rsidR="001C0FF8" w:rsidRPr="001C0FF8" w:rsidRDefault="001C0FF8" w:rsidP="001C0FF8">
            <w:pPr>
              <w:jc w:val="center"/>
              <w:rPr>
                <w:lang w:val="en-US"/>
              </w:rPr>
            </w:pPr>
            <w:r w:rsidRPr="001C0FF8">
              <w:rPr>
                <w:lang w:val="en-US"/>
              </w:rPr>
              <w:t>Deep State transit</w:t>
            </w: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F194E00" w14:textId="77777777" w:rsidR="001C0FF8" w:rsidRPr="001C0FF8" w:rsidRDefault="001C0FF8" w:rsidP="001C0FF8">
            <w:pPr>
              <w:jc w:val="center"/>
              <w:rPr>
                <w:lang w:val="en-US"/>
              </w:rPr>
            </w:pPr>
            <w:r w:rsidRPr="001C0FF8">
              <w:rPr>
                <w:lang w:val="en-US"/>
              </w:rPr>
              <w:t>450</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8D2408C" w14:textId="77777777" w:rsidR="001C0FF8" w:rsidRPr="001C0FF8" w:rsidRDefault="001C0FF8" w:rsidP="001C0FF8">
            <w:pPr>
              <w:jc w:val="center"/>
              <w:rPr>
                <w:lang w:val="en-US"/>
              </w:rPr>
            </w:pPr>
            <w:r w:rsidRPr="001C0FF8">
              <w:rPr>
                <w:lang w:val="en-US"/>
              </w:rPr>
              <w:t>4</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5031FF0" w14:textId="77777777" w:rsidR="001C0FF8" w:rsidRPr="001C0FF8" w:rsidRDefault="001C0FF8" w:rsidP="001C0FF8">
            <w:pPr>
              <w:jc w:val="center"/>
              <w:rPr>
                <w:lang w:val="en-US"/>
              </w:rPr>
            </w:pPr>
            <w:r w:rsidRPr="001C0FF8">
              <w:rPr>
                <w:lang w:val="en-US"/>
              </w:rPr>
              <w:t>1800</w:t>
            </w:r>
          </w:p>
        </w:tc>
      </w:tr>
      <w:tr w:rsidR="001C0FF8" w:rsidRPr="001C0FF8" w14:paraId="69A5E8D3" w14:textId="77777777" w:rsidTr="001C0FF8">
        <w:trPr>
          <w:trHeight w:val="103"/>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9570003" w14:textId="77777777" w:rsidR="001C0FF8" w:rsidRPr="001C0FF8" w:rsidRDefault="001C0FF8" w:rsidP="001C0FF8">
            <w:pPr>
              <w:jc w:val="center"/>
              <w:rPr>
                <w:lang w:val="en-US"/>
              </w:rPr>
            </w:pPr>
            <w:r w:rsidRPr="001C0FF8">
              <w:rPr>
                <w:lang w:val="en-US"/>
              </w:rPr>
              <w:t>Light State transit</w:t>
            </w: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A87984" w14:textId="77777777" w:rsidR="001C0FF8" w:rsidRPr="001C0FF8" w:rsidRDefault="001C0FF8" w:rsidP="001C0FF8">
            <w:pPr>
              <w:jc w:val="center"/>
              <w:rPr>
                <w:lang w:val="en-US"/>
              </w:rPr>
            </w:pPr>
            <w:r w:rsidRPr="001C0FF8">
              <w:rPr>
                <w:lang w:val="en-US"/>
              </w:rPr>
              <w:t>100</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F4A6B55" w14:textId="77777777" w:rsidR="001C0FF8" w:rsidRPr="001C0FF8" w:rsidRDefault="001C0FF8" w:rsidP="001C0FF8">
            <w:pPr>
              <w:jc w:val="center"/>
              <w:rPr>
                <w:lang w:val="en-US"/>
              </w:rPr>
            </w:pPr>
            <w:r w:rsidRPr="001C0FF8">
              <w:rPr>
                <w:lang w:val="en-US"/>
              </w:rPr>
              <w:t>1</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504866E" w14:textId="77777777" w:rsidR="001C0FF8" w:rsidRPr="001C0FF8" w:rsidRDefault="001C0FF8" w:rsidP="001C0FF8">
            <w:pPr>
              <w:jc w:val="center"/>
              <w:rPr>
                <w:lang w:val="en-US"/>
              </w:rPr>
            </w:pPr>
            <w:r w:rsidRPr="001C0FF8">
              <w:rPr>
                <w:lang w:val="en-US"/>
              </w:rPr>
              <w:t>100</w:t>
            </w:r>
          </w:p>
        </w:tc>
      </w:tr>
      <w:tr w:rsidR="001C0FF8" w:rsidRPr="001C0FF8" w14:paraId="695FEF78" w14:textId="77777777" w:rsidTr="001C0FF8">
        <w:trPr>
          <w:trHeight w:val="245"/>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CE1CFB4" w14:textId="77777777" w:rsidR="001C0FF8" w:rsidRPr="001C0FF8" w:rsidRDefault="001C0FF8" w:rsidP="001C0FF8">
            <w:pPr>
              <w:jc w:val="center"/>
              <w:rPr>
                <w:lang w:val="en-US"/>
              </w:rPr>
            </w:pPr>
            <w:r w:rsidRPr="001C0FF8">
              <w:rPr>
                <w:lang w:val="en-US"/>
              </w:rPr>
              <w:t>CG UL</w:t>
            </w: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DE9F932" w14:textId="77777777" w:rsidR="001C0FF8" w:rsidRPr="001C0FF8" w:rsidRDefault="001C0FF8" w:rsidP="001C0FF8">
            <w:pPr>
              <w:jc w:val="center"/>
              <w:rPr>
                <w:lang w:val="en-US"/>
              </w:rPr>
            </w:pPr>
            <w:r w:rsidRPr="001C0FF8">
              <w:rPr>
                <w:lang w:val="en-US"/>
              </w:rPr>
              <w:t>700</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09AD9C" w14:textId="77777777" w:rsidR="001C0FF8" w:rsidRPr="001C0FF8" w:rsidRDefault="001C0FF8" w:rsidP="001C0FF8">
            <w:pPr>
              <w:jc w:val="center"/>
              <w:rPr>
                <w:lang w:val="en-US"/>
              </w:rPr>
            </w:pPr>
            <w:r w:rsidRPr="001C0FF8">
              <w:rPr>
                <w:lang w:val="en-US"/>
              </w:rPr>
              <w:t>2</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2560738" w14:textId="77777777" w:rsidR="001C0FF8" w:rsidRPr="001C0FF8" w:rsidRDefault="001C0FF8" w:rsidP="001C0FF8">
            <w:pPr>
              <w:jc w:val="center"/>
              <w:rPr>
                <w:lang w:val="en-US"/>
              </w:rPr>
            </w:pPr>
            <w:r w:rsidRPr="001C0FF8">
              <w:rPr>
                <w:lang w:val="en-US"/>
              </w:rPr>
              <w:t>1400</w:t>
            </w:r>
          </w:p>
        </w:tc>
      </w:tr>
      <w:tr w:rsidR="001C0FF8" w:rsidRPr="001C0FF8" w14:paraId="011DD552" w14:textId="77777777" w:rsidTr="001C0FF8">
        <w:trPr>
          <w:trHeight w:val="103"/>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072BFD0" w14:textId="77777777" w:rsidR="001C0FF8" w:rsidRPr="001C0FF8" w:rsidRDefault="001C0FF8" w:rsidP="001C0FF8">
            <w:pPr>
              <w:jc w:val="center"/>
              <w:rPr>
                <w:lang w:val="en-US"/>
              </w:rPr>
            </w:pPr>
            <w:r w:rsidRPr="001C0FF8">
              <w:rPr>
                <w:lang w:val="en-US"/>
              </w:rPr>
              <w:t>Deep sleep</w:t>
            </w: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D3553A5" w14:textId="77777777" w:rsidR="001C0FF8" w:rsidRPr="001C0FF8" w:rsidRDefault="001C0FF8" w:rsidP="001C0FF8">
            <w:pPr>
              <w:jc w:val="center"/>
              <w:rPr>
                <w:lang w:val="en-US"/>
              </w:rPr>
            </w:pPr>
            <w:r w:rsidRPr="001C0FF8">
              <w:rPr>
                <w:lang w:val="en-US"/>
              </w:rPr>
              <w:t>1</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1D6CCEA" w14:textId="77777777" w:rsidR="001C0FF8" w:rsidRPr="001C0FF8" w:rsidRDefault="001C0FF8" w:rsidP="001C0FF8">
            <w:pPr>
              <w:jc w:val="center"/>
              <w:rPr>
                <w:lang w:val="en-US"/>
              </w:rPr>
            </w:pPr>
            <w:r w:rsidRPr="001C0FF8">
              <w:rPr>
                <w:lang w:val="en-US"/>
              </w:rPr>
              <w:t>2532</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87FFD1C" w14:textId="77777777" w:rsidR="001C0FF8" w:rsidRPr="001C0FF8" w:rsidRDefault="001C0FF8" w:rsidP="001C0FF8">
            <w:pPr>
              <w:jc w:val="center"/>
              <w:rPr>
                <w:lang w:val="en-US"/>
              </w:rPr>
            </w:pPr>
            <w:r w:rsidRPr="001C0FF8">
              <w:rPr>
                <w:lang w:val="en-US"/>
              </w:rPr>
              <w:t>2532</w:t>
            </w:r>
          </w:p>
        </w:tc>
      </w:tr>
      <w:tr w:rsidR="001C0FF8" w:rsidRPr="001C0FF8" w14:paraId="66760263" w14:textId="77777777" w:rsidTr="001C0FF8">
        <w:trPr>
          <w:trHeight w:val="74"/>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08D5C77" w14:textId="77777777" w:rsidR="001C0FF8" w:rsidRPr="001C0FF8" w:rsidRDefault="001C0FF8" w:rsidP="001C0FF8">
            <w:pPr>
              <w:jc w:val="center"/>
              <w:rPr>
                <w:lang w:val="en-US"/>
              </w:rPr>
            </w:pP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A212B7A" w14:textId="77777777" w:rsidR="001C0FF8" w:rsidRPr="001C0FF8" w:rsidRDefault="001C0FF8" w:rsidP="001C0FF8">
            <w:pPr>
              <w:jc w:val="center"/>
              <w:rPr>
                <w:lang w:val="en-US"/>
              </w:rPr>
            </w:pP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58DE26D" w14:textId="77777777" w:rsidR="001C0FF8" w:rsidRPr="001C0FF8" w:rsidRDefault="001C0FF8" w:rsidP="001C0FF8">
            <w:pPr>
              <w:jc w:val="center"/>
              <w:rPr>
                <w:lang w:val="en-US"/>
              </w:rPr>
            </w:pPr>
            <w:r w:rsidRPr="001C0FF8">
              <w:rPr>
                <w:b/>
                <w:bCs/>
                <w:lang w:val="en-US"/>
              </w:rPr>
              <w:t>Total Power</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F345A39" w14:textId="77777777" w:rsidR="001C0FF8" w:rsidRPr="001C0FF8" w:rsidRDefault="001C0FF8" w:rsidP="001C0FF8">
            <w:pPr>
              <w:jc w:val="center"/>
              <w:rPr>
                <w:lang w:val="en-US"/>
              </w:rPr>
            </w:pPr>
            <w:r w:rsidRPr="001C0FF8">
              <w:rPr>
                <w:lang w:val="en-US"/>
              </w:rPr>
              <w:t>6910</w:t>
            </w:r>
          </w:p>
        </w:tc>
      </w:tr>
      <w:tr w:rsidR="001C0FF8" w:rsidRPr="001C0FF8" w14:paraId="3CF156C8" w14:textId="77777777" w:rsidTr="001C0FF8">
        <w:trPr>
          <w:trHeight w:val="68"/>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58468D52" w14:textId="77777777" w:rsidR="001C0FF8" w:rsidRPr="001C0FF8" w:rsidRDefault="001C0FF8" w:rsidP="001C0FF8">
            <w:pPr>
              <w:jc w:val="center"/>
              <w:rPr>
                <w:lang w:val="en-US"/>
              </w:rPr>
            </w:pPr>
          </w:p>
        </w:tc>
        <w:tc>
          <w:tcPr>
            <w:tcW w:w="22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5A85836" w14:textId="77777777" w:rsidR="001C0FF8" w:rsidRPr="001C0FF8" w:rsidRDefault="001C0FF8" w:rsidP="001C0FF8">
            <w:pPr>
              <w:jc w:val="center"/>
              <w:rPr>
                <w:lang w:val="en-US"/>
              </w:rPr>
            </w:pP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64CC5CA" w14:textId="77777777" w:rsidR="001C0FF8" w:rsidRPr="001C0FF8" w:rsidRDefault="001C0FF8" w:rsidP="001C0FF8">
            <w:pPr>
              <w:jc w:val="center"/>
              <w:rPr>
                <w:lang w:val="en-US"/>
              </w:rPr>
            </w:pPr>
            <w:r w:rsidRPr="001C0FF8">
              <w:rPr>
                <w:b/>
                <w:bCs/>
                <w:lang w:val="en-US"/>
              </w:rPr>
              <w:t>Average Power per slot</w:t>
            </w:r>
          </w:p>
        </w:tc>
        <w:tc>
          <w:tcPr>
            <w:tcW w:w="29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A4CBCBD" w14:textId="77777777" w:rsidR="001C0FF8" w:rsidRPr="001C0FF8" w:rsidRDefault="001C0FF8" w:rsidP="001C0FF8">
            <w:pPr>
              <w:jc w:val="center"/>
              <w:rPr>
                <w:lang w:val="en-US"/>
              </w:rPr>
            </w:pPr>
            <w:r w:rsidRPr="001C0FF8">
              <w:rPr>
                <w:lang w:val="en-US"/>
              </w:rPr>
              <w:t>2.70</w:t>
            </w:r>
          </w:p>
        </w:tc>
      </w:tr>
    </w:tbl>
    <w:p w14:paraId="50BB3BF2" w14:textId="27821B24" w:rsidR="001C0FF8" w:rsidRDefault="001C0FF8" w:rsidP="001C0FF8"/>
    <w:p w14:paraId="4558036D" w14:textId="0A83A188" w:rsidR="001C0FF8" w:rsidRPr="001C0FF8" w:rsidRDefault="003727AD" w:rsidP="001C0FF8">
      <w:pPr>
        <w:pStyle w:val="Heading6"/>
        <w:rPr>
          <w:lang w:val="en-US"/>
        </w:rPr>
      </w:pPr>
      <w:r>
        <w:rPr>
          <w:lang w:val="en-US"/>
        </w:rPr>
        <w:t xml:space="preserve">2.5.1.2 </w:t>
      </w:r>
      <w:r w:rsidR="001C0FF8" w:rsidRPr="00B27728">
        <w:rPr>
          <w:lang w:val="en-US"/>
        </w:rPr>
        <w:t>Legacy SDT in the power cycle</w:t>
      </w:r>
    </w:p>
    <w:tbl>
      <w:tblPr>
        <w:tblW w:w="9720" w:type="dxa"/>
        <w:jc w:val="center"/>
        <w:tblCellMar>
          <w:left w:w="0" w:type="dxa"/>
          <w:right w:w="0" w:type="dxa"/>
        </w:tblCellMar>
        <w:tblLook w:val="0600" w:firstRow="0" w:lastRow="0" w:firstColumn="0" w:lastColumn="0" w:noHBand="1" w:noVBand="1"/>
      </w:tblPr>
      <w:tblGrid>
        <w:gridCol w:w="2430"/>
        <w:gridCol w:w="2430"/>
        <w:gridCol w:w="2430"/>
        <w:gridCol w:w="2430"/>
      </w:tblGrid>
      <w:tr w:rsidR="0088080E" w:rsidRPr="001C0FF8" w14:paraId="10FA7963"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E86361E" w14:textId="77777777" w:rsidR="0088080E" w:rsidRPr="001C0FF8" w:rsidRDefault="0088080E" w:rsidP="0088080E">
            <w:pPr>
              <w:jc w:val="center"/>
              <w:rPr>
                <w:lang w:val="en-US"/>
              </w:rPr>
            </w:pPr>
            <w:r w:rsidRPr="001C0FF8">
              <w:rPr>
                <w:b/>
                <w:bCs/>
                <w:lang w:val="en-US"/>
              </w:rPr>
              <w:t>DL+UL Positioning</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DD70414" w14:textId="4FE213E0" w:rsidR="0088080E" w:rsidRPr="001C0FF8" w:rsidRDefault="0088080E" w:rsidP="0088080E">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CC42B51" w14:textId="30135D3C" w:rsidR="0088080E" w:rsidRPr="001C0FF8" w:rsidRDefault="0088080E" w:rsidP="0088080E">
            <w:pPr>
              <w:jc w:val="center"/>
              <w:rPr>
                <w:lang w:val="en-US"/>
              </w:rPr>
            </w:pPr>
            <w:r w:rsidRPr="00CF0ADD">
              <w:rPr>
                <w:b/>
                <w:bCs/>
                <w:lang w:val="en-US"/>
              </w:rPr>
              <w:t>Number of slots</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BE70CE" w14:textId="19DEECCD" w:rsidR="0088080E" w:rsidRPr="001C0FF8" w:rsidRDefault="0088080E" w:rsidP="0088080E">
            <w:pPr>
              <w:jc w:val="center"/>
              <w:rPr>
                <w:lang w:val="en-US"/>
              </w:rPr>
            </w:pPr>
            <w:r>
              <w:rPr>
                <w:b/>
                <w:bCs/>
                <w:lang w:val="en-US"/>
              </w:rPr>
              <w:t xml:space="preserve">Power </w:t>
            </w:r>
            <w:r w:rsidRPr="00CF0ADD">
              <w:rPr>
                <w:b/>
                <w:bCs/>
                <w:lang w:val="en-US"/>
              </w:rPr>
              <w:t>Units</w:t>
            </w:r>
          </w:p>
        </w:tc>
      </w:tr>
      <w:tr w:rsidR="001C0FF8" w:rsidRPr="001C0FF8" w14:paraId="1DB8314E"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40F89AD" w14:textId="77777777" w:rsidR="001C0FF8" w:rsidRPr="001C0FF8" w:rsidRDefault="001C0FF8" w:rsidP="001C0FF8">
            <w:pPr>
              <w:jc w:val="center"/>
              <w:rPr>
                <w:lang w:val="en-US"/>
              </w:rPr>
            </w:pPr>
            <w:r w:rsidRPr="001C0FF8">
              <w:rPr>
                <w:lang w:val="en-US"/>
              </w:rPr>
              <w:t xml:space="preserve">Paging Occasion (2 </w:t>
            </w:r>
            <w:proofErr w:type="spellStart"/>
            <w:r w:rsidRPr="001C0FF8">
              <w:rPr>
                <w:lang w:val="en-US"/>
              </w:rPr>
              <w:t>ms</w:t>
            </w:r>
            <w:proofErr w:type="spellEnd"/>
            <w:r w:rsidRPr="001C0FF8">
              <w:rPr>
                <w:lang w:val="en-US"/>
              </w:rPr>
              <w:t>)</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321B354" w14:textId="77777777" w:rsidR="001C0FF8" w:rsidRPr="001C0FF8" w:rsidRDefault="001C0FF8" w:rsidP="001C0FF8">
            <w:pPr>
              <w:jc w:val="center"/>
              <w:rPr>
                <w:lang w:val="en-US"/>
              </w:rPr>
            </w:pPr>
            <w:r w:rsidRPr="001C0FF8">
              <w:rPr>
                <w:lang w:val="en-US"/>
              </w:rPr>
              <w:t>57</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EE94C33" w14:textId="77777777" w:rsidR="001C0FF8" w:rsidRPr="001C0FF8" w:rsidRDefault="001C0FF8" w:rsidP="001C0FF8">
            <w:pPr>
              <w:jc w:val="center"/>
              <w:rPr>
                <w:lang w:val="en-US"/>
              </w:rPr>
            </w:pPr>
            <w:r w:rsidRPr="001C0FF8">
              <w:rPr>
                <w:lang w:val="en-US"/>
              </w:rPr>
              <w:t>4</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71CFA39" w14:textId="77777777" w:rsidR="001C0FF8" w:rsidRPr="001C0FF8" w:rsidRDefault="001C0FF8" w:rsidP="001C0FF8">
            <w:pPr>
              <w:jc w:val="center"/>
              <w:rPr>
                <w:lang w:val="en-US"/>
              </w:rPr>
            </w:pPr>
            <w:r w:rsidRPr="001C0FF8">
              <w:rPr>
                <w:lang w:val="en-US"/>
              </w:rPr>
              <w:t>228</w:t>
            </w:r>
          </w:p>
        </w:tc>
      </w:tr>
      <w:tr w:rsidR="001C0FF8" w:rsidRPr="001C0FF8" w14:paraId="7C2CB8FA"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E483396" w14:textId="77777777" w:rsidR="001C0FF8" w:rsidRPr="001C0FF8" w:rsidRDefault="001C0FF8" w:rsidP="001C0FF8">
            <w:pPr>
              <w:jc w:val="center"/>
              <w:rPr>
                <w:lang w:val="en-US"/>
              </w:rPr>
            </w:pPr>
            <w:r w:rsidRPr="001C0FF8">
              <w:rPr>
                <w:lang w:val="en-US"/>
              </w:rPr>
              <w:t xml:space="preserve">SSB serv. cell (2 </w:t>
            </w:r>
            <w:proofErr w:type="spellStart"/>
            <w:r w:rsidRPr="001C0FF8">
              <w:rPr>
                <w:lang w:val="en-US"/>
              </w:rPr>
              <w:t>ms</w:t>
            </w:r>
            <w:proofErr w:type="spellEnd"/>
            <w:r w:rsidRPr="001C0FF8">
              <w:rPr>
                <w:lang w:val="en-US"/>
              </w:rPr>
              <w:t>)</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2EFC872" w14:textId="77777777" w:rsidR="001C0FF8" w:rsidRPr="001C0FF8" w:rsidRDefault="001C0FF8" w:rsidP="001C0FF8">
            <w:pPr>
              <w:jc w:val="center"/>
              <w:rPr>
                <w:lang w:val="en-US"/>
              </w:rPr>
            </w:pPr>
            <w:r w:rsidRPr="001C0FF8">
              <w:rPr>
                <w:lang w:val="en-US"/>
              </w:rPr>
              <w:t>50</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3E9BE23" w14:textId="77777777" w:rsidR="001C0FF8" w:rsidRPr="001C0FF8" w:rsidRDefault="001C0FF8" w:rsidP="001C0FF8">
            <w:pPr>
              <w:jc w:val="center"/>
              <w:rPr>
                <w:lang w:val="en-US"/>
              </w:rPr>
            </w:pPr>
            <w:r w:rsidRPr="001C0FF8">
              <w:rPr>
                <w:lang w:val="en-US"/>
              </w:rPr>
              <w:t>4</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304750" w14:textId="77777777" w:rsidR="001C0FF8" w:rsidRPr="001C0FF8" w:rsidRDefault="001C0FF8" w:rsidP="001C0FF8">
            <w:pPr>
              <w:jc w:val="center"/>
              <w:rPr>
                <w:lang w:val="en-US"/>
              </w:rPr>
            </w:pPr>
            <w:r w:rsidRPr="001C0FF8">
              <w:rPr>
                <w:lang w:val="en-US"/>
              </w:rPr>
              <w:t>200</w:t>
            </w:r>
          </w:p>
        </w:tc>
      </w:tr>
      <w:tr w:rsidR="001C0FF8" w:rsidRPr="001C0FF8" w14:paraId="6D369B72"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C144C2" w14:textId="77777777" w:rsidR="001C0FF8" w:rsidRPr="001C0FF8" w:rsidRDefault="001C0FF8" w:rsidP="001C0FF8">
            <w:pPr>
              <w:jc w:val="center"/>
              <w:rPr>
                <w:lang w:val="en-US"/>
              </w:rPr>
            </w:pPr>
            <w:r w:rsidRPr="001C0FF8">
              <w:rPr>
                <w:lang w:val="en-US"/>
              </w:rPr>
              <w:t xml:space="preserve">Light sleep (8 </w:t>
            </w:r>
            <w:proofErr w:type="spellStart"/>
            <w:r w:rsidRPr="001C0FF8">
              <w:rPr>
                <w:lang w:val="en-US"/>
              </w:rPr>
              <w:t>ms</w:t>
            </w:r>
            <w:proofErr w:type="spellEnd"/>
            <w:r w:rsidRPr="001C0FF8">
              <w:rPr>
                <w:lang w:val="en-US"/>
              </w:rPr>
              <w:t>)</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3779CB8" w14:textId="77777777" w:rsidR="001C0FF8" w:rsidRPr="001C0FF8" w:rsidRDefault="001C0FF8" w:rsidP="001C0FF8">
            <w:pPr>
              <w:jc w:val="center"/>
              <w:rPr>
                <w:lang w:val="en-US"/>
              </w:rPr>
            </w:pPr>
            <w:r w:rsidRPr="001C0FF8">
              <w:rPr>
                <w:lang w:val="en-US"/>
              </w:rPr>
              <w:t>20</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EC41B4E" w14:textId="77777777" w:rsidR="001C0FF8" w:rsidRPr="001C0FF8" w:rsidRDefault="001C0FF8" w:rsidP="001C0FF8">
            <w:pPr>
              <w:jc w:val="center"/>
              <w:rPr>
                <w:lang w:val="en-US"/>
              </w:rPr>
            </w:pPr>
            <w:r w:rsidRPr="001C0FF8">
              <w:rPr>
                <w:lang w:val="en-US"/>
              </w:rPr>
              <w:t>16</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585EB9" w14:textId="77777777" w:rsidR="001C0FF8" w:rsidRPr="001C0FF8" w:rsidRDefault="001C0FF8" w:rsidP="001C0FF8">
            <w:pPr>
              <w:jc w:val="center"/>
              <w:rPr>
                <w:lang w:val="en-US"/>
              </w:rPr>
            </w:pPr>
            <w:r w:rsidRPr="001C0FF8">
              <w:rPr>
                <w:lang w:val="en-US"/>
              </w:rPr>
              <w:t>320</w:t>
            </w:r>
          </w:p>
        </w:tc>
      </w:tr>
      <w:tr w:rsidR="001C0FF8" w:rsidRPr="001C0FF8" w14:paraId="48952946"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2F6661D" w14:textId="77777777" w:rsidR="001C0FF8" w:rsidRPr="001C0FF8" w:rsidRDefault="001C0FF8" w:rsidP="001C0FF8">
            <w:pPr>
              <w:jc w:val="center"/>
              <w:rPr>
                <w:lang w:val="en-US"/>
              </w:rPr>
            </w:pPr>
            <w:r w:rsidRPr="001C0FF8">
              <w:rPr>
                <w:lang w:val="en-US"/>
              </w:rPr>
              <w:t xml:space="preserve">PRS Instance (0.5 </w:t>
            </w:r>
            <w:proofErr w:type="spellStart"/>
            <w:r w:rsidRPr="001C0FF8">
              <w:rPr>
                <w:lang w:val="en-US"/>
              </w:rPr>
              <w:t>ms</w:t>
            </w:r>
            <w:proofErr w:type="spellEnd"/>
            <w:r w:rsidRPr="001C0FF8">
              <w:rPr>
                <w:lang w:val="en-US"/>
              </w:rPr>
              <w:t>)</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1B85090" w14:textId="77777777" w:rsidR="001C0FF8" w:rsidRPr="001C0FF8" w:rsidRDefault="001C0FF8" w:rsidP="001C0FF8">
            <w:pPr>
              <w:jc w:val="center"/>
              <w:rPr>
                <w:lang w:val="en-US"/>
              </w:rPr>
            </w:pPr>
            <w:r w:rsidRPr="001C0FF8">
              <w:rPr>
                <w:lang w:val="en-US"/>
              </w:rPr>
              <w:t>120</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6F7589D" w14:textId="77777777" w:rsidR="001C0FF8" w:rsidRPr="001C0FF8" w:rsidRDefault="001C0FF8" w:rsidP="001C0FF8">
            <w:pPr>
              <w:jc w:val="center"/>
              <w:rPr>
                <w:lang w:val="en-US"/>
              </w:rPr>
            </w:pPr>
            <w:r w:rsidRPr="001C0FF8">
              <w:rPr>
                <w:lang w:val="en-US"/>
              </w:rPr>
              <w:t>1</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A0F50A2" w14:textId="77777777" w:rsidR="001C0FF8" w:rsidRPr="001C0FF8" w:rsidRDefault="001C0FF8" w:rsidP="001C0FF8">
            <w:pPr>
              <w:jc w:val="center"/>
              <w:rPr>
                <w:lang w:val="en-US"/>
              </w:rPr>
            </w:pPr>
            <w:r w:rsidRPr="001C0FF8">
              <w:rPr>
                <w:lang w:val="en-US"/>
              </w:rPr>
              <w:t>120</w:t>
            </w:r>
          </w:p>
        </w:tc>
      </w:tr>
      <w:tr w:rsidR="001C0FF8" w:rsidRPr="001C0FF8" w14:paraId="28FE2522"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D5D34C7" w14:textId="77777777" w:rsidR="001C0FF8" w:rsidRPr="001C0FF8" w:rsidRDefault="001C0FF8" w:rsidP="001C0FF8">
            <w:pPr>
              <w:jc w:val="center"/>
              <w:rPr>
                <w:lang w:val="en-US"/>
              </w:rPr>
            </w:pPr>
            <w:r w:rsidRPr="001C0FF8">
              <w:rPr>
                <w:lang w:val="en-US"/>
              </w:rPr>
              <w:t>SRS (0.5 msec)</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BBE81AC" w14:textId="77777777" w:rsidR="001C0FF8" w:rsidRPr="001C0FF8" w:rsidRDefault="001C0FF8" w:rsidP="001C0FF8">
            <w:pPr>
              <w:jc w:val="center"/>
              <w:rPr>
                <w:lang w:val="en-US"/>
              </w:rPr>
            </w:pPr>
            <w:r w:rsidRPr="001C0FF8">
              <w:rPr>
                <w:lang w:val="en-US"/>
              </w:rPr>
              <w:t>210</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8172FB" w14:textId="77777777" w:rsidR="001C0FF8" w:rsidRPr="001C0FF8" w:rsidRDefault="001C0FF8" w:rsidP="001C0FF8">
            <w:pPr>
              <w:jc w:val="center"/>
              <w:rPr>
                <w:lang w:val="en-US"/>
              </w:rPr>
            </w:pPr>
            <w:r w:rsidRPr="001C0FF8">
              <w:rPr>
                <w:lang w:val="en-US"/>
              </w:rPr>
              <w:t>1</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F24FCAB" w14:textId="77777777" w:rsidR="001C0FF8" w:rsidRPr="001C0FF8" w:rsidRDefault="001C0FF8" w:rsidP="001C0FF8">
            <w:pPr>
              <w:jc w:val="center"/>
              <w:rPr>
                <w:lang w:val="en-US"/>
              </w:rPr>
            </w:pPr>
            <w:r w:rsidRPr="001C0FF8">
              <w:rPr>
                <w:lang w:val="en-US"/>
              </w:rPr>
              <w:t>210</w:t>
            </w:r>
          </w:p>
        </w:tc>
      </w:tr>
      <w:tr w:rsidR="001C0FF8" w:rsidRPr="001C0FF8" w14:paraId="0648F1D5"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8E34A3D" w14:textId="77777777" w:rsidR="001C0FF8" w:rsidRPr="001C0FF8" w:rsidRDefault="001C0FF8" w:rsidP="001C0FF8">
            <w:pPr>
              <w:jc w:val="center"/>
              <w:rPr>
                <w:lang w:val="en-US"/>
              </w:rPr>
            </w:pPr>
            <w:r w:rsidRPr="001C0FF8">
              <w:rPr>
                <w:lang w:val="en-US"/>
              </w:rPr>
              <w:t>Deep State transit</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2A3EB8B" w14:textId="77777777" w:rsidR="001C0FF8" w:rsidRPr="001C0FF8" w:rsidRDefault="001C0FF8" w:rsidP="001C0FF8">
            <w:pPr>
              <w:jc w:val="center"/>
              <w:rPr>
                <w:lang w:val="en-US"/>
              </w:rPr>
            </w:pPr>
            <w:r w:rsidRPr="001C0FF8">
              <w:rPr>
                <w:lang w:val="en-US"/>
              </w:rPr>
              <w:t>450</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58FDDC1" w14:textId="77777777" w:rsidR="001C0FF8" w:rsidRPr="001C0FF8" w:rsidRDefault="001C0FF8" w:rsidP="001C0FF8">
            <w:pPr>
              <w:jc w:val="center"/>
              <w:rPr>
                <w:lang w:val="en-US"/>
              </w:rPr>
            </w:pPr>
            <w:r w:rsidRPr="001C0FF8">
              <w:rPr>
                <w:lang w:val="en-US"/>
              </w:rPr>
              <w:t>4</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B3B2009" w14:textId="77777777" w:rsidR="001C0FF8" w:rsidRPr="001C0FF8" w:rsidRDefault="001C0FF8" w:rsidP="001C0FF8">
            <w:pPr>
              <w:jc w:val="center"/>
              <w:rPr>
                <w:lang w:val="en-US"/>
              </w:rPr>
            </w:pPr>
            <w:r w:rsidRPr="001C0FF8">
              <w:rPr>
                <w:lang w:val="en-US"/>
              </w:rPr>
              <w:t>1800</w:t>
            </w:r>
          </w:p>
        </w:tc>
      </w:tr>
      <w:tr w:rsidR="001C0FF8" w:rsidRPr="001C0FF8" w14:paraId="369F1DA5"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7235D2" w14:textId="77777777" w:rsidR="001C0FF8" w:rsidRPr="001C0FF8" w:rsidRDefault="001C0FF8" w:rsidP="001C0FF8">
            <w:pPr>
              <w:jc w:val="center"/>
              <w:rPr>
                <w:lang w:val="en-US"/>
              </w:rPr>
            </w:pPr>
            <w:r w:rsidRPr="001C0FF8">
              <w:rPr>
                <w:lang w:val="en-US"/>
              </w:rPr>
              <w:t>Light State transit</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3879108" w14:textId="77777777" w:rsidR="001C0FF8" w:rsidRPr="001C0FF8" w:rsidRDefault="001C0FF8" w:rsidP="001C0FF8">
            <w:pPr>
              <w:jc w:val="center"/>
              <w:rPr>
                <w:lang w:val="en-US"/>
              </w:rPr>
            </w:pPr>
            <w:r w:rsidRPr="001C0FF8">
              <w:rPr>
                <w:lang w:val="en-US"/>
              </w:rPr>
              <w:t>100</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2D3AE47" w14:textId="77777777" w:rsidR="001C0FF8" w:rsidRPr="001C0FF8" w:rsidRDefault="001C0FF8" w:rsidP="001C0FF8">
            <w:pPr>
              <w:jc w:val="center"/>
              <w:rPr>
                <w:lang w:val="en-US"/>
              </w:rPr>
            </w:pPr>
            <w:r w:rsidRPr="001C0FF8">
              <w:rPr>
                <w:lang w:val="en-US"/>
              </w:rPr>
              <w:t>1</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DD1D9D9" w14:textId="77777777" w:rsidR="001C0FF8" w:rsidRPr="001C0FF8" w:rsidRDefault="001C0FF8" w:rsidP="001C0FF8">
            <w:pPr>
              <w:jc w:val="center"/>
              <w:rPr>
                <w:lang w:val="en-US"/>
              </w:rPr>
            </w:pPr>
            <w:r w:rsidRPr="001C0FF8">
              <w:rPr>
                <w:lang w:val="en-US"/>
              </w:rPr>
              <w:t>100</w:t>
            </w:r>
          </w:p>
        </w:tc>
      </w:tr>
      <w:tr w:rsidR="001C0FF8" w:rsidRPr="001C0FF8" w14:paraId="7E2844BE"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41052E" w14:textId="77777777" w:rsidR="001C0FF8" w:rsidRPr="001C0FF8" w:rsidRDefault="001C0FF8" w:rsidP="001C0FF8">
            <w:pPr>
              <w:jc w:val="center"/>
              <w:rPr>
                <w:lang w:val="en-US"/>
              </w:rPr>
            </w:pPr>
            <w:r w:rsidRPr="001C0FF8">
              <w:rPr>
                <w:lang w:val="en-US"/>
              </w:rPr>
              <w:t>SDT w/o network delay</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707F12" w14:textId="77777777" w:rsidR="001C0FF8" w:rsidRPr="001C0FF8" w:rsidRDefault="001C0FF8" w:rsidP="001C0FF8">
            <w:pPr>
              <w:jc w:val="center"/>
              <w:rPr>
                <w:lang w:val="en-US"/>
              </w:rPr>
            </w:pPr>
            <w:r w:rsidRPr="001C0FF8">
              <w:rPr>
                <w:lang w:val="en-US"/>
              </w:rPr>
              <w:t>See SDT breakdown</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4C78259" w14:textId="77777777" w:rsidR="001C0FF8" w:rsidRPr="001C0FF8" w:rsidRDefault="001C0FF8" w:rsidP="001C0FF8">
            <w:pPr>
              <w:jc w:val="center"/>
              <w:rPr>
                <w:lang w:val="en-US"/>
              </w:rPr>
            </w:pPr>
            <w:r w:rsidRPr="001C0FF8">
              <w:rPr>
                <w:lang w:val="en-US"/>
              </w:rPr>
              <w:t>233</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4E05BA3" w14:textId="77777777" w:rsidR="001C0FF8" w:rsidRPr="001C0FF8" w:rsidRDefault="001C0FF8" w:rsidP="001C0FF8">
            <w:pPr>
              <w:jc w:val="center"/>
              <w:rPr>
                <w:lang w:val="en-US"/>
              </w:rPr>
            </w:pPr>
            <w:r w:rsidRPr="001C0FF8">
              <w:rPr>
                <w:lang w:val="en-US"/>
              </w:rPr>
              <w:t>13190</w:t>
            </w:r>
          </w:p>
        </w:tc>
      </w:tr>
      <w:tr w:rsidR="001C0FF8" w:rsidRPr="001C0FF8" w14:paraId="026FD8DC"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E226A1" w14:textId="77777777" w:rsidR="001C0FF8" w:rsidRPr="001C0FF8" w:rsidRDefault="001C0FF8" w:rsidP="001C0FF8">
            <w:pPr>
              <w:jc w:val="center"/>
              <w:rPr>
                <w:lang w:val="en-US"/>
              </w:rPr>
            </w:pPr>
            <w:r w:rsidRPr="001C0FF8">
              <w:rPr>
                <w:lang w:val="en-US"/>
              </w:rPr>
              <w:t>CG UL</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F0E733" w14:textId="77777777" w:rsidR="001C0FF8" w:rsidRPr="001C0FF8" w:rsidRDefault="001C0FF8" w:rsidP="001C0FF8">
            <w:pPr>
              <w:jc w:val="center"/>
              <w:rPr>
                <w:lang w:val="en-US"/>
              </w:rPr>
            </w:pPr>
            <w:r w:rsidRPr="001C0FF8">
              <w:rPr>
                <w:lang w:val="en-US"/>
              </w:rPr>
              <w:t>700</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E25AE7" w14:textId="77777777" w:rsidR="001C0FF8" w:rsidRPr="001C0FF8" w:rsidRDefault="001C0FF8" w:rsidP="001C0FF8">
            <w:pPr>
              <w:jc w:val="center"/>
              <w:rPr>
                <w:lang w:val="en-US"/>
              </w:rPr>
            </w:pPr>
            <w:r w:rsidRPr="001C0FF8">
              <w:rPr>
                <w:lang w:val="en-US"/>
              </w:rPr>
              <w:t>2</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5C645C7" w14:textId="77777777" w:rsidR="001C0FF8" w:rsidRPr="001C0FF8" w:rsidRDefault="001C0FF8" w:rsidP="001C0FF8">
            <w:pPr>
              <w:jc w:val="center"/>
              <w:rPr>
                <w:lang w:val="en-US"/>
              </w:rPr>
            </w:pPr>
            <w:r w:rsidRPr="001C0FF8">
              <w:rPr>
                <w:lang w:val="en-US"/>
              </w:rPr>
              <w:t>1400</w:t>
            </w:r>
          </w:p>
        </w:tc>
      </w:tr>
      <w:tr w:rsidR="001C0FF8" w:rsidRPr="001C0FF8" w14:paraId="3F0CB54C"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DF232D" w14:textId="77777777" w:rsidR="001C0FF8" w:rsidRPr="001C0FF8" w:rsidRDefault="001C0FF8" w:rsidP="001C0FF8">
            <w:pPr>
              <w:jc w:val="center"/>
              <w:rPr>
                <w:lang w:val="en-US"/>
              </w:rPr>
            </w:pPr>
            <w:r w:rsidRPr="001C0FF8">
              <w:rPr>
                <w:lang w:val="en-US"/>
              </w:rPr>
              <w:t>Deep sleep</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655321D" w14:textId="77777777" w:rsidR="001C0FF8" w:rsidRPr="001C0FF8" w:rsidRDefault="001C0FF8" w:rsidP="001C0FF8">
            <w:pPr>
              <w:jc w:val="center"/>
              <w:rPr>
                <w:lang w:val="en-US"/>
              </w:rPr>
            </w:pPr>
            <w:r w:rsidRPr="001C0FF8">
              <w:rPr>
                <w:lang w:val="en-US"/>
              </w:rPr>
              <w:t>1</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D707F4A" w14:textId="77777777" w:rsidR="001C0FF8" w:rsidRPr="001C0FF8" w:rsidRDefault="001C0FF8" w:rsidP="001C0FF8">
            <w:pPr>
              <w:jc w:val="center"/>
              <w:rPr>
                <w:lang w:val="en-US"/>
              </w:rPr>
            </w:pPr>
            <w:r w:rsidRPr="001C0FF8">
              <w:rPr>
                <w:lang w:val="en-US"/>
              </w:rPr>
              <w:t>2299</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FD02449" w14:textId="77777777" w:rsidR="001C0FF8" w:rsidRPr="001C0FF8" w:rsidRDefault="001C0FF8" w:rsidP="001C0FF8">
            <w:pPr>
              <w:jc w:val="center"/>
              <w:rPr>
                <w:lang w:val="en-US"/>
              </w:rPr>
            </w:pPr>
            <w:r w:rsidRPr="001C0FF8">
              <w:rPr>
                <w:lang w:val="en-US"/>
              </w:rPr>
              <w:t>2299</w:t>
            </w:r>
          </w:p>
        </w:tc>
      </w:tr>
      <w:tr w:rsidR="001C0FF8" w:rsidRPr="001C0FF8" w14:paraId="33322773"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59407F6" w14:textId="77777777" w:rsidR="001C0FF8" w:rsidRPr="001C0FF8" w:rsidRDefault="001C0FF8" w:rsidP="001C0FF8">
            <w:pPr>
              <w:jc w:val="center"/>
              <w:rPr>
                <w:lang w:val="en-US"/>
              </w:rPr>
            </w:pP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B026306" w14:textId="77777777" w:rsidR="001C0FF8" w:rsidRPr="001C0FF8" w:rsidRDefault="001C0FF8" w:rsidP="001C0FF8">
            <w:pPr>
              <w:jc w:val="center"/>
              <w:rPr>
                <w:lang w:val="en-US"/>
              </w:rPr>
            </w:pP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59DC448" w14:textId="77777777" w:rsidR="001C0FF8" w:rsidRPr="001C0FF8" w:rsidRDefault="001C0FF8" w:rsidP="001C0FF8">
            <w:pPr>
              <w:jc w:val="center"/>
              <w:rPr>
                <w:lang w:val="en-US"/>
              </w:rPr>
            </w:pPr>
            <w:r w:rsidRPr="001C0FF8">
              <w:rPr>
                <w:b/>
                <w:bCs/>
                <w:lang w:val="en-US"/>
              </w:rPr>
              <w:t>Total Power</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7FD599" w14:textId="77777777" w:rsidR="001C0FF8" w:rsidRPr="001C0FF8" w:rsidRDefault="001C0FF8" w:rsidP="001C0FF8">
            <w:pPr>
              <w:jc w:val="center"/>
              <w:rPr>
                <w:lang w:val="en-US"/>
              </w:rPr>
            </w:pPr>
            <w:r w:rsidRPr="001C0FF8">
              <w:rPr>
                <w:lang w:val="en-US"/>
              </w:rPr>
              <w:t>19867</w:t>
            </w:r>
          </w:p>
        </w:tc>
      </w:tr>
      <w:tr w:rsidR="001C0FF8" w:rsidRPr="001C0FF8" w14:paraId="50B14B34" w14:textId="77777777" w:rsidTr="00931D3B">
        <w:trPr>
          <w:trHeight w:val="245"/>
          <w:jc w:val="center"/>
        </w:trPr>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6202A97" w14:textId="77777777" w:rsidR="001C0FF8" w:rsidRPr="001C0FF8" w:rsidRDefault="001C0FF8" w:rsidP="001C0FF8">
            <w:pPr>
              <w:jc w:val="center"/>
              <w:rPr>
                <w:lang w:val="en-US"/>
              </w:rPr>
            </w:pP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B0EA518" w14:textId="77777777" w:rsidR="001C0FF8" w:rsidRPr="001C0FF8" w:rsidRDefault="001C0FF8" w:rsidP="001C0FF8">
            <w:pPr>
              <w:jc w:val="center"/>
              <w:rPr>
                <w:lang w:val="en-US"/>
              </w:rPr>
            </w:pP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BE05313" w14:textId="77777777" w:rsidR="001C0FF8" w:rsidRPr="001C0FF8" w:rsidRDefault="001C0FF8" w:rsidP="001C0FF8">
            <w:pPr>
              <w:jc w:val="center"/>
              <w:rPr>
                <w:lang w:val="en-US"/>
              </w:rPr>
            </w:pPr>
            <w:r w:rsidRPr="001C0FF8">
              <w:rPr>
                <w:b/>
                <w:bCs/>
                <w:lang w:val="en-US"/>
              </w:rPr>
              <w:t>Average Power per slot</w:t>
            </w:r>
          </w:p>
        </w:tc>
        <w:tc>
          <w:tcPr>
            <w:tcW w:w="24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7DFD313" w14:textId="77777777" w:rsidR="001C0FF8" w:rsidRPr="001C0FF8" w:rsidRDefault="001C0FF8" w:rsidP="001C0FF8">
            <w:pPr>
              <w:jc w:val="center"/>
              <w:rPr>
                <w:lang w:val="en-US"/>
              </w:rPr>
            </w:pPr>
            <w:r w:rsidRPr="001C0FF8">
              <w:rPr>
                <w:lang w:val="en-US"/>
              </w:rPr>
              <w:t>7.76</w:t>
            </w:r>
          </w:p>
        </w:tc>
      </w:tr>
    </w:tbl>
    <w:p w14:paraId="7C596306" w14:textId="77777777" w:rsidR="001C0FF8" w:rsidRPr="001C0FF8" w:rsidRDefault="001C0FF8" w:rsidP="001C0FF8"/>
    <w:p w14:paraId="3A2DF0CA" w14:textId="259EF736" w:rsidR="00153906" w:rsidRDefault="001C0FF8" w:rsidP="00153906">
      <w:pPr>
        <w:pStyle w:val="Heading5"/>
      </w:pPr>
      <w:r>
        <w:t xml:space="preserve">2.5.2 </w:t>
      </w:r>
      <w:r w:rsidR="00E00829" w:rsidRPr="00E00829">
        <w:t>PRS/SRS every 8 I-DRX cycles with 1.28 sec</w:t>
      </w:r>
    </w:p>
    <w:p w14:paraId="05D50F54" w14:textId="1D825E5F" w:rsidR="00153906" w:rsidRPr="00153906" w:rsidRDefault="003727AD" w:rsidP="00153906">
      <w:pPr>
        <w:pStyle w:val="Heading6"/>
        <w:rPr>
          <w:lang w:val="en-US"/>
        </w:rPr>
      </w:pPr>
      <w:r>
        <w:rPr>
          <w:lang w:val="en-US"/>
        </w:rPr>
        <w:t xml:space="preserve">2.5.2.1 </w:t>
      </w:r>
      <w:r w:rsidR="00153906" w:rsidRPr="001E2D4E">
        <w:rPr>
          <w:lang w:val="en-US"/>
        </w:rPr>
        <w:t>No SDT in the power cycle</w:t>
      </w:r>
    </w:p>
    <w:tbl>
      <w:tblPr>
        <w:tblW w:w="9440" w:type="dxa"/>
        <w:jc w:val="center"/>
        <w:tblCellMar>
          <w:left w:w="0" w:type="dxa"/>
          <w:right w:w="0" w:type="dxa"/>
        </w:tblCellMar>
        <w:tblLook w:val="0600" w:firstRow="0" w:lastRow="0" w:firstColumn="0" w:lastColumn="0" w:noHBand="1" w:noVBand="1"/>
      </w:tblPr>
      <w:tblGrid>
        <w:gridCol w:w="2360"/>
        <w:gridCol w:w="2360"/>
        <w:gridCol w:w="2360"/>
        <w:gridCol w:w="2360"/>
      </w:tblGrid>
      <w:tr w:rsidR="0088080E" w:rsidRPr="00153906" w14:paraId="5AC7DB80" w14:textId="77777777" w:rsidTr="00931D3B">
        <w:trPr>
          <w:trHeight w:val="28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F099402" w14:textId="77777777" w:rsidR="0088080E" w:rsidRPr="00153906" w:rsidRDefault="0088080E" w:rsidP="0088080E">
            <w:pPr>
              <w:jc w:val="center"/>
              <w:rPr>
                <w:lang w:val="en-US"/>
              </w:rPr>
            </w:pPr>
            <w:r w:rsidRPr="00153906">
              <w:rPr>
                <w:b/>
                <w:bCs/>
                <w:lang w:val="en-US"/>
              </w:rPr>
              <w:t>DL+UL Positioning</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D7FFFB2" w14:textId="3F57E1FA" w:rsidR="0088080E" w:rsidRPr="00153906" w:rsidRDefault="0088080E" w:rsidP="0088080E">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28129F4" w14:textId="6E2DD7CD" w:rsidR="0088080E" w:rsidRPr="00153906" w:rsidRDefault="0088080E" w:rsidP="0088080E">
            <w:pPr>
              <w:jc w:val="center"/>
              <w:rPr>
                <w:lang w:val="en-US"/>
              </w:rPr>
            </w:pPr>
            <w:r w:rsidRPr="00CF0ADD">
              <w:rPr>
                <w:b/>
                <w:bCs/>
                <w:lang w:val="en-US"/>
              </w:rPr>
              <w:t>Number of slots</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0334AC2" w14:textId="366B2FB4" w:rsidR="0088080E" w:rsidRPr="00153906" w:rsidRDefault="0088080E" w:rsidP="0088080E">
            <w:pPr>
              <w:jc w:val="center"/>
              <w:rPr>
                <w:lang w:val="en-US"/>
              </w:rPr>
            </w:pPr>
            <w:r>
              <w:rPr>
                <w:b/>
                <w:bCs/>
                <w:lang w:val="en-US"/>
              </w:rPr>
              <w:t xml:space="preserve">Power </w:t>
            </w:r>
            <w:r w:rsidRPr="00CF0ADD">
              <w:rPr>
                <w:b/>
                <w:bCs/>
                <w:lang w:val="en-US"/>
              </w:rPr>
              <w:t>Units</w:t>
            </w:r>
          </w:p>
        </w:tc>
      </w:tr>
      <w:tr w:rsidR="00153906" w:rsidRPr="00153906" w14:paraId="36357187" w14:textId="77777777" w:rsidTr="00931D3B">
        <w:trPr>
          <w:trHeight w:val="55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03CB456" w14:textId="77777777" w:rsidR="00153906" w:rsidRPr="00153906" w:rsidRDefault="00153906" w:rsidP="00153906">
            <w:pPr>
              <w:jc w:val="center"/>
              <w:rPr>
                <w:lang w:val="en-US"/>
              </w:rPr>
            </w:pPr>
            <w:r w:rsidRPr="00153906">
              <w:rPr>
                <w:lang w:val="en-US"/>
              </w:rPr>
              <w:t xml:space="preserve">Paging Occasion (2 </w:t>
            </w:r>
            <w:proofErr w:type="spellStart"/>
            <w:r w:rsidRPr="00153906">
              <w:rPr>
                <w:lang w:val="en-US"/>
              </w:rPr>
              <w:t>ms</w:t>
            </w:r>
            <w:proofErr w:type="spellEnd"/>
            <w:r w:rsidRPr="00153906">
              <w:rPr>
                <w:lang w:val="en-US"/>
              </w:rPr>
              <w:t>)</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3DF243A" w14:textId="77777777" w:rsidR="00153906" w:rsidRPr="00153906" w:rsidRDefault="00153906" w:rsidP="00153906">
            <w:pPr>
              <w:jc w:val="center"/>
              <w:rPr>
                <w:lang w:val="en-US"/>
              </w:rPr>
            </w:pPr>
            <w:r w:rsidRPr="00153906">
              <w:rPr>
                <w:lang w:val="en-US"/>
              </w:rPr>
              <w:t>57</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27DAEDE" w14:textId="77777777" w:rsidR="00153906" w:rsidRPr="00153906" w:rsidRDefault="00153906" w:rsidP="00153906">
            <w:pPr>
              <w:jc w:val="center"/>
              <w:rPr>
                <w:lang w:val="en-US"/>
              </w:rPr>
            </w:pPr>
            <w:r w:rsidRPr="00153906">
              <w:rPr>
                <w:lang w:val="en-US"/>
              </w:rPr>
              <w:t>32</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AAA66C5" w14:textId="77777777" w:rsidR="00153906" w:rsidRPr="00153906" w:rsidRDefault="00153906" w:rsidP="00153906">
            <w:pPr>
              <w:jc w:val="center"/>
              <w:rPr>
                <w:lang w:val="en-US"/>
              </w:rPr>
            </w:pPr>
            <w:r w:rsidRPr="00153906">
              <w:rPr>
                <w:lang w:val="en-US"/>
              </w:rPr>
              <w:t>1824</w:t>
            </w:r>
          </w:p>
        </w:tc>
      </w:tr>
      <w:tr w:rsidR="00153906" w:rsidRPr="00153906" w14:paraId="1BD2FE25" w14:textId="77777777" w:rsidTr="00931D3B">
        <w:trPr>
          <w:trHeight w:val="55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511957" w14:textId="77777777" w:rsidR="00153906" w:rsidRPr="00153906" w:rsidRDefault="00153906" w:rsidP="00153906">
            <w:pPr>
              <w:jc w:val="center"/>
              <w:rPr>
                <w:lang w:val="en-US"/>
              </w:rPr>
            </w:pPr>
            <w:r w:rsidRPr="00153906">
              <w:rPr>
                <w:lang w:val="en-US"/>
              </w:rPr>
              <w:t xml:space="preserve">SSB serv. cell (2 </w:t>
            </w:r>
            <w:proofErr w:type="spellStart"/>
            <w:r w:rsidRPr="00153906">
              <w:rPr>
                <w:lang w:val="en-US"/>
              </w:rPr>
              <w:t>ms</w:t>
            </w:r>
            <w:proofErr w:type="spellEnd"/>
            <w:r w:rsidRPr="00153906">
              <w:rPr>
                <w:lang w:val="en-US"/>
              </w:rPr>
              <w:t>)</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145FB85" w14:textId="77777777" w:rsidR="00153906" w:rsidRPr="00153906" w:rsidRDefault="00153906" w:rsidP="00153906">
            <w:pPr>
              <w:jc w:val="center"/>
              <w:rPr>
                <w:lang w:val="en-US"/>
              </w:rPr>
            </w:pPr>
            <w:r w:rsidRPr="00153906">
              <w:rPr>
                <w:lang w:val="en-US"/>
              </w:rPr>
              <w:t>50</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CED9C8" w14:textId="77777777" w:rsidR="00153906" w:rsidRPr="00153906" w:rsidRDefault="00153906" w:rsidP="00153906">
            <w:pPr>
              <w:jc w:val="center"/>
              <w:rPr>
                <w:lang w:val="en-US"/>
              </w:rPr>
            </w:pPr>
            <w:r w:rsidRPr="00153906">
              <w:rPr>
                <w:lang w:val="en-US"/>
              </w:rPr>
              <w:t>32</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E85BDE5" w14:textId="77777777" w:rsidR="00153906" w:rsidRPr="00153906" w:rsidRDefault="00153906" w:rsidP="00153906">
            <w:pPr>
              <w:jc w:val="center"/>
              <w:rPr>
                <w:lang w:val="en-US"/>
              </w:rPr>
            </w:pPr>
            <w:r w:rsidRPr="00153906">
              <w:rPr>
                <w:lang w:val="en-US"/>
              </w:rPr>
              <w:t>1600</w:t>
            </w:r>
          </w:p>
        </w:tc>
      </w:tr>
      <w:tr w:rsidR="00153906" w:rsidRPr="00153906" w14:paraId="0FCFD934" w14:textId="77777777" w:rsidTr="00931D3B">
        <w:trPr>
          <w:trHeight w:val="28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86C7FFA" w14:textId="77777777" w:rsidR="00153906" w:rsidRPr="00153906" w:rsidRDefault="00153906" w:rsidP="00153906">
            <w:pPr>
              <w:jc w:val="center"/>
              <w:rPr>
                <w:lang w:val="en-US"/>
              </w:rPr>
            </w:pPr>
            <w:r w:rsidRPr="00153906">
              <w:rPr>
                <w:lang w:val="en-US"/>
              </w:rPr>
              <w:t xml:space="preserve">Light sleep (8 </w:t>
            </w:r>
            <w:proofErr w:type="spellStart"/>
            <w:r w:rsidRPr="00153906">
              <w:rPr>
                <w:lang w:val="en-US"/>
              </w:rPr>
              <w:t>ms</w:t>
            </w:r>
            <w:proofErr w:type="spellEnd"/>
            <w:r w:rsidRPr="00153906">
              <w:rPr>
                <w:lang w:val="en-US"/>
              </w:rPr>
              <w:t>)</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5764594" w14:textId="77777777" w:rsidR="00153906" w:rsidRPr="00153906" w:rsidRDefault="00153906" w:rsidP="00153906">
            <w:pPr>
              <w:jc w:val="center"/>
              <w:rPr>
                <w:lang w:val="en-US"/>
              </w:rPr>
            </w:pPr>
            <w:r w:rsidRPr="00153906">
              <w:rPr>
                <w:lang w:val="en-US"/>
              </w:rPr>
              <w:t>20</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5581B9A" w14:textId="77777777" w:rsidR="00153906" w:rsidRPr="00153906" w:rsidRDefault="00153906" w:rsidP="00153906">
            <w:pPr>
              <w:jc w:val="center"/>
              <w:rPr>
                <w:lang w:val="en-US"/>
              </w:rPr>
            </w:pPr>
            <w:r w:rsidRPr="00153906">
              <w:rPr>
                <w:lang w:val="en-US"/>
              </w:rPr>
              <w:t>128</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027BED0" w14:textId="77777777" w:rsidR="00153906" w:rsidRPr="00153906" w:rsidRDefault="00153906" w:rsidP="00153906">
            <w:pPr>
              <w:jc w:val="center"/>
              <w:rPr>
                <w:lang w:val="en-US"/>
              </w:rPr>
            </w:pPr>
            <w:r w:rsidRPr="00153906">
              <w:rPr>
                <w:lang w:val="en-US"/>
              </w:rPr>
              <w:t>2560</w:t>
            </w:r>
          </w:p>
        </w:tc>
      </w:tr>
      <w:tr w:rsidR="00153906" w:rsidRPr="00153906" w14:paraId="28AFB966" w14:textId="77777777" w:rsidTr="00931D3B">
        <w:trPr>
          <w:trHeight w:val="55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3CC56BE" w14:textId="77777777" w:rsidR="00153906" w:rsidRPr="00153906" w:rsidRDefault="00153906" w:rsidP="00153906">
            <w:pPr>
              <w:jc w:val="center"/>
              <w:rPr>
                <w:lang w:val="en-US"/>
              </w:rPr>
            </w:pPr>
            <w:r w:rsidRPr="00153906">
              <w:rPr>
                <w:lang w:val="en-US"/>
              </w:rPr>
              <w:t xml:space="preserve">PRS Instance (0.5 </w:t>
            </w:r>
            <w:proofErr w:type="spellStart"/>
            <w:r w:rsidRPr="00153906">
              <w:rPr>
                <w:lang w:val="en-US"/>
              </w:rPr>
              <w:t>ms</w:t>
            </w:r>
            <w:proofErr w:type="spellEnd"/>
            <w:r w:rsidRPr="00153906">
              <w:rPr>
                <w:lang w:val="en-US"/>
              </w:rPr>
              <w:t>)</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128775E" w14:textId="77777777" w:rsidR="00153906" w:rsidRPr="00153906" w:rsidRDefault="00153906" w:rsidP="00153906">
            <w:pPr>
              <w:jc w:val="center"/>
              <w:rPr>
                <w:lang w:val="en-US"/>
              </w:rPr>
            </w:pPr>
            <w:r w:rsidRPr="00153906">
              <w:rPr>
                <w:lang w:val="en-US"/>
              </w:rPr>
              <w:t>120</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7833FB" w14:textId="77777777" w:rsidR="00153906" w:rsidRPr="00153906" w:rsidRDefault="00153906" w:rsidP="00153906">
            <w:pPr>
              <w:jc w:val="center"/>
              <w:rPr>
                <w:lang w:val="en-US"/>
              </w:rPr>
            </w:pPr>
            <w:r w:rsidRPr="00153906">
              <w:rPr>
                <w:lang w:val="en-US"/>
              </w:rPr>
              <w:t>1</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66EEE10" w14:textId="77777777" w:rsidR="00153906" w:rsidRPr="00153906" w:rsidRDefault="00153906" w:rsidP="00153906">
            <w:pPr>
              <w:jc w:val="center"/>
              <w:rPr>
                <w:lang w:val="en-US"/>
              </w:rPr>
            </w:pPr>
            <w:r w:rsidRPr="00153906">
              <w:rPr>
                <w:lang w:val="en-US"/>
              </w:rPr>
              <w:t>120</w:t>
            </w:r>
          </w:p>
        </w:tc>
      </w:tr>
      <w:tr w:rsidR="00153906" w:rsidRPr="00153906" w14:paraId="022F3FD4" w14:textId="77777777" w:rsidTr="00931D3B">
        <w:trPr>
          <w:trHeight w:val="28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86852DF" w14:textId="77777777" w:rsidR="00153906" w:rsidRPr="00153906" w:rsidRDefault="00153906" w:rsidP="00153906">
            <w:pPr>
              <w:jc w:val="center"/>
              <w:rPr>
                <w:lang w:val="en-US"/>
              </w:rPr>
            </w:pPr>
            <w:r w:rsidRPr="00153906">
              <w:rPr>
                <w:lang w:val="en-US"/>
              </w:rPr>
              <w:t>SRS (0.5 msec)</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5402687" w14:textId="77777777" w:rsidR="00153906" w:rsidRPr="00153906" w:rsidRDefault="00153906" w:rsidP="00153906">
            <w:pPr>
              <w:jc w:val="center"/>
              <w:rPr>
                <w:lang w:val="en-US"/>
              </w:rPr>
            </w:pPr>
            <w:r w:rsidRPr="00153906">
              <w:rPr>
                <w:lang w:val="en-US"/>
              </w:rPr>
              <w:t>210</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12EA14" w14:textId="77777777" w:rsidR="00153906" w:rsidRPr="00153906" w:rsidRDefault="00153906" w:rsidP="00153906">
            <w:pPr>
              <w:jc w:val="center"/>
              <w:rPr>
                <w:lang w:val="en-US"/>
              </w:rPr>
            </w:pPr>
            <w:r w:rsidRPr="00153906">
              <w:rPr>
                <w:lang w:val="en-US"/>
              </w:rPr>
              <w:t>1</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5AABD5D" w14:textId="77777777" w:rsidR="00153906" w:rsidRPr="00153906" w:rsidRDefault="00153906" w:rsidP="00153906">
            <w:pPr>
              <w:jc w:val="center"/>
              <w:rPr>
                <w:lang w:val="en-US"/>
              </w:rPr>
            </w:pPr>
            <w:r w:rsidRPr="00153906">
              <w:rPr>
                <w:lang w:val="en-US"/>
              </w:rPr>
              <w:t>210</w:t>
            </w:r>
          </w:p>
        </w:tc>
      </w:tr>
      <w:tr w:rsidR="00153906" w:rsidRPr="00153906" w14:paraId="43D25CFF" w14:textId="77777777" w:rsidTr="00931D3B">
        <w:trPr>
          <w:trHeight w:val="28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B04D7A" w14:textId="77777777" w:rsidR="00153906" w:rsidRPr="00153906" w:rsidRDefault="00153906" w:rsidP="00153906">
            <w:pPr>
              <w:jc w:val="center"/>
              <w:rPr>
                <w:lang w:val="en-US"/>
              </w:rPr>
            </w:pPr>
            <w:r w:rsidRPr="00153906">
              <w:rPr>
                <w:lang w:val="en-US"/>
              </w:rPr>
              <w:t>Deep State transit</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993AA2" w14:textId="77777777" w:rsidR="00153906" w:rsidRPr="00153906" w:rsidRDefault="00153906" w:rsidP="00153906">
            <w:pPr>
              <w:jc w:val="center"/>
              <w:rPr>
                <w:lang w:val="en-US"/>
              </w:rPr>
            </w:pPr>
            <w:r w:rsidRPr="00153906">
              <w:rPr>
                <w:lang w:val="en-US"/>
              </w:rPr>
              <w:t>450</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6B2641" w14:textId="77777777" w:rsidR="00153906" w:rsidRPr="00153906" w:rsidRDefault="00153906" w:rsidP="00153906">
            <w:pPr>
              <w:jc w:val="center"/>
              <w:rPr>
                <w:lang w:val="en-US"/>
              </w:rPr>
            </w:pPr>
            <w:r w:rsidRPr="00153906">
              <w:rPr>
                <w:lang w:val="en-US"/>
              </w:rPr>
              <w:t>10</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A75772" w14:textId="77777777" w:rsidR="00153906" w:rsidRPr="00153906" w:rsidRDefault="00153906" w:rsidP="00153906">
            <w:pPr>
              <w:jc w:val="center"/>
              <w:rPr>
                <w:lang w:val="en-US"/>
              </w:rPr>
            </w:pPr>
            <w:r w:rsidRPr="00153906">
              <w:rPr>
                <w:lang w:val="en-US"/>
              </w:rPr>
              <w:t>4500</w:t>
            </w:r>
          </w:p>
        </w:tc>
      </w:tr>
      <w:tr w:rsidR="00153906" w:rsidRPr="00153906" w14:paraId="5AFC3D94" w14:textId="77777777" w:rsidTr="00931D3B">
        <w:trPr>
          <w:trHeight w:val="28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8467F65" w14:textId="77777777" w:rsidR="00153906" w:rsidRPr="00153906" w:rsidRDefault="00153906" w:rsidP="00153906">
            <w:pPr>
              <w:jc w:val="center"/>
              <w:rPr>
                <w:lang w:val="en-US"/>
              </w:rPr>
            </w:pPr>
            <w:r w:rsidRPr="00153906">
              <w:rPr>
                <w:lang w:val="en-US"/>
              </w:rPr>
              <w:t>Light State transit</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39240F3" w14:textId="77777777" w:rsidR="00153906" w:rsidRPr="00153906" w:rsidRDefault="00153906" w:rsidP="00153906">
            <w:pPr>
              <w:jc w:val="center"/>
              <w:rPr>
                <w:lang w:val="en-US"/>
              </w:rPr>
            </w:pPr>
            <w:r w:rsidRPr="00153906">
              <w:rPr>
                <w:lang w:val="en-US"/>
              </w:rPr>
              <w:t>100</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D27C79" w14:textId="77777777" w:rsidR="00153906" w:rsidRPr="00153906" w:rsidRDefault="00153906" w:rsidP="00153906">
            <w:pPr>
              <w:jc w:val="center"/>
              <w:rPr>
                <w:lang w:val="en-US"/>
              </w:rPr>
            </w:pPr>
            <w:r w:rsidRPr="00153906">
              <w:rPr>
                <w:lang w:val="en-US"/>
              </w:rPr>
              <w:t>8</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FE11C4" w14:textId="77777777" w:rsidR="00153906" w:rsidRPr="00153906" w:rsidRDefault="00153906" w:rsidP="00153906">
            <w:pPr>
              <w:jc w:val="center"/>
              <w:rPr>
                <w:lang w:val="en-US"/>
              </w:rPr>
            </w:pPr>
            <w:r w:rsidRPr="00153906">
              <w:rPr>
                <w:lang w:val="en-US"/>
              </w:rPr>
              <w:t>800</w:t>
            </w:r>
          </w:p>
        </w:tc>
      </w:tr>
      <w:tr w:rsidR="00153906" w:rsidRPr="00153906" w14:paraId="62BB5FC9" w14:textId="77777777" w:rsidTr="00931D3B">
        <w:trPr>
          <w:trHeight w:val="28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D34B82" w14:textId="77777777" w:rsidR="00153906" w:rsidRPr="00153906" w:rsidRDefault="00153906" w:rsidP="00153906">
            <w:pPr>
              <w:jc w:val="center"/>
              <w:rPr>
                <w:lang w:val="en-US"/>
              </w:rPr>
            </w:pPr>
            <w:r w:rsidRPr="00153906">
              <w:rPr>
                <w:lang w:val="en-US"/>
              </w:rPr>
              <w:t>CG UL</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046D8D" w14:textId="77777777" w:rsidR="00153906" w:rsidRPr="00153906" w:rsidRDefault="00153906" w:rsidP="00153906">
            <w:pPr>
              <w:jc w:val="center"/>
              <w:rPr>
                <w:lang w:val="en-US"/>
              </w:rPr>
            </w:pPr>
            <w:r w:rsidRPr="00153906">
              <w:rPr>
                <w:lang w:val="en-US"/>
              </w:rPr>
              <w:t>700</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EBA451" w14:textId="77777777" w:rsidR="00153906" w:rsidRPr="00153906" w:rsidRDefault="00153906" w:rsidP="00153906">
            <w:pPr>
              <w:jc w:val="center"/>
              <w:rPr>
                <w:lang w:val="en-US"/>
              </w:rPr>
            </w:pPr>
            <w:r w:rsidRPr="00153906">
              <w:rPr>
                <w:lang w:val="en-US"/>
              </w:rPr>
              <w:t>2</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0BBF6C" w14:textId="77777777" w:rsidR="00153906" w:rsidRPr="00153906" w:rsidRDefault="00153906" w:rsidP="00153906">
            <w:pPr>
              <w:jc w:val="center"/>
              <w:rPr>
                <w:lang w:val="en-US"/>
              </w:rPr>
            </w:pPr>
            <w:r w:rsidRPr="00153906">
              <w:rPr>
                <w:lang w:val="en-US"/>
              </w:rPr>
              <w:t>1400</w:t>
            </w:r>
          </w:p>
        </w:tc>
      </w:tr>
      <w:tr w:rsidR="00153906" w:rsidRPr="00153906" w14:paraId="4EA419F0" w14:textId="77777777" w:rsidTr="00931D3B">
        <w:trPr>
          <w:trHeight w:val="28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567BC9" w14:textId="77777777" w:rsidR="00153906" w:rsidRPr="00153906" w:rsidRDefault="00153906" w:rsidP="00153906">
            <w:pPr>
              <w:jc w:val="center"/>
              <w:rPr>
                <w:lang w:val="en-US"/>
              </w:rPr>
            </w:pPr>
            <w:r w:rsidRPr="00153906">
              <w:rPr>
                <w:lang w:val="en-US"/>
              </w:rPr>
              <w:t>Deep sleep</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5D798BA" w14:textId="77777777" w:rsidR="00153906" w:rsidRPr="00153906" w:rsidRDefault="00153906" w:rsidP="00153906">
            <w:pPr>
              <w:jc w:val="center"/>
              <w:rPr>
                <w:lang w:val="en-US"/>
              </w:rPr>
            </w:pPr>
            <w:r w:rsidRPr="00153906">
              <w:rPr>
                <w:lang w:val="en-US"/>
              </w:rPr>
              <w:t>1</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B0ACEB9" w14:textId="77777777" w:rsidR="00153906" w:rsidRPr="00153906" w:rsidRDefault="00153906" w:rsidP="00153906">
            <w:pPr>
              <w:jc w:val="center"/>
              <w:rPr>
                <w:lang w:val="en-US"/>
              </w:rPr>
            </w:pPr>
            <w:r w:rsidRPr="00153906">
              <w:rPr>
                <w:lang w:val="en-US"/>
              </w:rPr>
              <w:t>20284</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8A936B2" w14:textId="77777777" w:rsidR="00153906" w:rsidRPr="00153906" w:rsidRDefault="00153906" w:rsidP="00153906">
            <w:pPr>
              <w:jc w:val="center"/>
              <w:rPr>
                <w:lang w:val="en-US"/>
              </w:rPr>
            </w:pPr>
            <w:r w:rsidRPr="00153906">
              <w:rPr>
                <w:lang w:val="en-US"/>
              </w:rPr>
              <w:t>20284</w:t>
            </w:r>
          </w:p>
        </w:tc>
      </w:tr>
      <w:tr w:rsidR="00153906" w:rsidRPr="00153906" w14:paraId="667BA2C5" w14:textId="77777777" w:rsidTr="00931D3B">
        <w:trPr>
          <w:trHeight w:val="284"/>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883ECC6" w14:textId="77777777" w:rsidR="00153906" w:rsidRPr="00153906" w:rsidRDefault="00153906" w:rsidP="00153906">
            <w:pPr>
              <w:jc w:val="center"/>
              <w:rPr>
                <w:lang w:val="en-US"/>
              </w:rPr>
            </w:pP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81F2093" w14:textId="77777777" w:rsidR="00153906" w:rsidRPr="00153906" w:rsidRDefault="00153906" w:rsidP="00153906">
            <w:pPr>
              <w:jc w:val="center"/>
              <w:rPr>
                <w:lang w:val="en-US"/>
              </w:rPr>
            </w:pP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D318D87" w14:textId="77777777" w:rsidR="00153906" w:rsidRPr="00153906" w:rsidRDefault="00153906" w:rsidP="00153906">
            <w:pPr>
              <w:jc w:val="center"/>
              <w:rPr>
                <w:lang w:val="en-US"/>
              </w:rPr>
            </w:pPr>
            <w:r w:rsidRPr="00153906">
              <w:rPr>
                <w:b/>
                <w:bCs/>
                <w:lang w:val="en-US"/>
              </w:rPr>
              <w:t>Total Power</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10F63FD" w14:textId="77777777" w:rsidR="00153906" w:rsidRPr="00153906" w:rsidRDefault="00153906" w:rsidP="00153906">
            <w:pPr>
              <w:jc w:val="center"/>
              <w:rPr>
                <w:lang w:val="en-US"/>
              </w:rPr>
            </w:pPr>
            <w:r w:rsidRPr="00153906">
              <w:rPr>
                <w:lang w:val="en-US"/>
              </w:rPr>
              <w:t>33298</w:t>
            </w:r>
          </w:p>
        </w:tc>
      </w:tr>
      <w:tr w:rsidR="00153906" w:rsidRPr="00153906" w14:paraId="49B936B1" w14:textId="77777777" w:rsidTr="00931D3B">
        <w:trPr>
          <w:trHeight w:val="418"/>
          <w:jc w:val="center"/>
        </w:trPr>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02052CF" w14:textId="77777777" w:rsidR="00153906" w:rsidRPr="00153906" w:rsidRDefault="00153906" w:rsidP="00153906">
            <w:pPr>
              <w:jc w:val="center"/>
              <w:rPr>
                <w:lang w:val="en-US"/>
              </w:rPr>
            </w:pP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315909C" w14:textId="77777777" w:rsidR="00153906" w:rsidRPr="00153906" w:rsidRDefault="00153906" w:rsidP="00153906">
            <w:pPr>
              <w:jc w:val="center"/>
              <w:rPr>
                <w:lang w:val="en-US"/>
              </w:rPr>
            </w:pP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D59A077" w14:textId="77777777" w:rsidR="00153906" w:rsidRPr="00153906" w:rsidRDefault="00153906" w:rsidP="00153906">
            <w:pPr>
              <w:jc w:val="center"/>
              <w:rPr>
                <w:b/>
                <w:bCs/>
                <w:lang w:val="en-US"/>
              </w:rPr>
            </w:pPr>
            <w:r w:rsidRPr="00153906">
              <w:rPr>
                <w:b/>
                <w:bCs/>
                <w:lang w:val="en-US"/>
              </w:rPr>
              <w:t>Average Power per slot</w:t>
            </w:r>
          </w:p>
        </w:tc>
        <w:tc>
          <w:tcPr>
            <w:tcW w:w="23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26DCF60" w14:textId="77777777" w:rsidR="00153906" w:rsidRPr="00153906" w:rsidRDefault="00153906" w:rsidP="00153906">
            <w:pPr>
              <w:jc w:val="center"/>
              <w:rPr>
                <w:b/>
                <w:bCs/>
                <w:lang w:val="en-US"/>
              </w:rPr>
            </w:pPr>
            <w:r w:rsidRPr="00153906">
              <w:rPr>
                <w:b/>
                <w:bCs/>
                <w:lang w:val="en-US"/>
              </w:rPr>
              <w:t>1.63</w:t>
            </w:r>
          </w:p>
        </w:tc>
      </w:tr>
    </w:tbl>
    <w:p w14:paraId="25A9E258" w14:textId="38B703B3" w:rsidR="00153906" w:rsidRDefault="00153906" w:rsidP="00153906"/>
    <w:p w14:paraId="6015BC39" w14:textId="0419EFD7" w:rsidR="00153906" w:rsidRPr="00153906" w:rsidRDefault="003727AD" w:rsidP="00153906">
      <w:pPr>
        <w:pStyle w:val="Heading6"/>
        <w:rPr>
          <w:lang w:val="en-US"/>
        </w:rPr>
      </w:pPr>
      <w:r>
        <w:rPr>
          <w:lang w:val="en-US"/>
        </w:rPr>
        <w:t xml:space="preserve">2.5.2.2 </w:t>
      </w:r>
      <w:r w:rsidR="00153906" w:rsidRPr="00B27728">
        <w:rPr>
          <w:lang w:val="en-US"/>
        </w:rPr>
        <w:t>Legacy SDT in the power cycle</w:t>
      </w:r>
    </w:p>
    <w:tbl>
      <w:tblPr>
        <w:tblW w:w="9530" w:type="dxa"/>
        <w:jc w:val="center"/>
        <w:tblCellMar>
          <w:left w:w="0" w:type="dxa"/>
          <w:right w:w="0" w:type="dxa"/>
        </w:tblCellMar>
        <w:tblLook w:val="0600" w:firstRow="0" w:lastRow="0" w:firstColumn="0" w:lastColumn="0" w:noHBand="1" w:noVBand="1"/>
      </w:tblPr>
      <w:tblGrid>
        <w:gridCol w:w="2196"/>
        <w:gridCol w:w="2195"/>
        <w:gridCol w:w="2195"/>
        <w:gridCol w:w="2944"/>
      </w:tblGrid>
      <w:tr w:rsidR="0088080E" w:rsidRPr="00153906" w14:paraId="7C6AD83E" w14:textId="77777777" w:rsidTr="00931D3B">
        <w:trPr>
          <w:trHeight w:val="481"/>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5E463D" w14:textId="77777777" w:rsidR="0088080E" w:rsidRPr="00153906" w:rsidRDefault="0088080E" w:rsidP="0088080E">
            <w:pPr>
              <w:jc w:val="center"/>
              <w:rPr>
                <w:lang w:val="en-US"/>
              </w:rPr>
            </w:pPr>
            <w:r w:rsidRPr="00153906">
              <w:rPr>
                <w:b/>
                <w:bCs/>
                <w:lang w:val="en-US"/>
              </w:rPr>
              <w:t>DL+UL Positioning</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6B93706" w14:textId="62D4175E" w:rsidR="0088080E" w:rsidRPr="00153906" w:rsidRDefault="0088080E" w:rsidP="0088080E">
            <w:pPr>
              <w:jc w:val="center"/>
              <w:rPr>
                <w:lang w:val="en-US"/>
              </w:rPr>
            </w:pPr>
            <w:r w:rsidRPr="00CF0ADD">
              <w:rPr>
                <w:b/>
                <w:bCs/>
                <w:lang w:val="en-US"/>
              </w:rPr>
              <w:t xml:space="preserve">Power </w:t>
            </w:r>
            <w:r>
              <w:rPr>
                <w:b/>
                <w:bCs/>
                <w:lang w:val="en-US"/>
              </w:rPr>
              <w:t xml:space="preserve">Units </w:t>
            </w:r>
            <w:r w:rsidRPr="00CF0ADD">
              <w:rPr>
                <w:b/>
                <w:bCs/>
                <w:lang w:val="en-US"/>
              </w:rPr>
              <w:t>/ slot</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A80C91B" w14:textId="4AA5F5B1" w:rsidR="0088080E" w:rsidRPr="00153906" w:rsidRDefault="0088080E" w:rsidP="0088080E">
            <w:pPr>
              <w:jc w:val="center"/>
              <w:rPr>
                <w:lang w:val="en-US"/>
              </w:rPr>
            </w:pPr>
            <w:r w:rsidRPr="00CF0ADD">
              <w:rPr>
                <w:b/>
                <w:bCs/>
                <w:lang w:val="en-US"/>
              </w:rPr>
              <w:t>Number of slots</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AFE82D" w14:textId="405256C8" w:rsidR="0088080E" w:rsidRPr="00153906" w:rsidRDefault="0088080E" w:rsidP="0088080E">
            <w:pPr>
              <w:jc w:val="center"/>
              <w:rPr>
                <w:lang w:val="en-US"/>
              </w:rPr>
            </w:pPr>
            <w:r>
              <w:rPr>
                <w:b/>
                <w:bCs/>
                <w:lang w:val="en-US"/>
              </w:rPr>
              <w:t xml:space="preserve">Power </w:t>
            </w:r>
            <w:r w:rsidRPr="00CF0ADD">
              <w:rPr>
                <w:b/>
                <w:bCs/>
                <w:lang w:val="en-US"/>
              </w:rPr>
              <w:t>Units</w:t>
            </w:r>
          </w:p>
        </w:tc>
      </w:tr>
      <w:tr w:rsidR="00153906" w:rsidRPr="00153906" w14:paraId="1F3ECD2E" w14:textId="77777777" w:rsidTr="00931D3B">
        <w:trPr>
          <w:trHeight w:val="481"/>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9F6B0D2" w14:textId="77777777" w:rsidR="00153906" w:rsidRPr="00153906" w:rsidRDefault="00153906" w:rsidP="00153906">
            <w:pPr>
              <w:jc w:val="center"/>
              <w:rPr>
                <w:lang w:val="en-US"/>
              </w:rPr>
            </w:pPr>
            <w:r w:rsidRPr="00153906">
              <w:rPr>
                <w:lang w:val="en-US"/>
              </w:rPr>
              <w:t xml:space="preserve">Paging Occasion (2 </w:t>
            </w:r>
            <w:proofErr w:type="spellStart"/>
            <w:r w:rsidRPr="00153906">
              <w:rPr>
                <w:lang w:val="en-US"/>
              </w:rPr>
              <w:t>ms</w:t>
            </w:r>
            <w:proofErr w:type="spellEnd"/>
            <w:r w:rsidRPr="00153906">
              <w:rPr>
                <w:lang w:val="en-US"/>
              </w:rPr>
              <w:t>)</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7EA2A26" w14:textId="77777777" w:rsidR="00153906" w:rsidRPr="00153906" w:rsidRDefault="00153906" w:rsidP="00153906">
            <w:pPr>
              <w:jc w:val="center"/>
              <w:rPr>
                <w:lang w:val="en-US"/>
              </w:rPr>
            </w:pPr>
            <w:r w:rsidRPr="00153906">
              <w:rPr>
                <w:lang w:val="en-US"/>
              </w:rPr>
              <w:t>57</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D5FE70B" w14:textId="77777777" w:rsidR="00153906" w:rsidRPr="00153906" w:rsidRDefault="00153906" w:rsidP="00153906">
            <w:pPr>
              <w:jc w:val="center"/>
              <w:rPr>
                <w:lang w:val="en-US"/>
              </w:rPr>
            </w:pPr>
            <w:r w:rsidRPr="00153906">
              <w:rPr>
                <w:lang w:val="en-US"/>
              </w:rPr>
              <w:t>32</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32F78ED" w14:textId="77777777" w:rsidR="00153906" w:rsidRPr="00153906" w:rsidRDefault="00153906" w:rsidP="00153906">
            <w:pPr>
              <w:jc w:val="center"/>
              <w:rPr>
                <w:lang w:val="en-US"/>
              </w:rPr>
            </w:pPr>
            <w:r w:rsidRPr="00153906">
              <w:rPr>
                <w:lang w:val="en-US"/>
              </w:rPr>
              <w:t>1824</w:t>
            </w:r>
          </w:p>
        </w:tc>
      </w:tr>
      <w:tr w:rsidR="00153906" w:rsidRPr="00153906" w14:paraId="4713B717" w14:textId="77777777" w:rsidTr="00931D3B">
        <w:trPr>
          <w:trHeight w:val="481"/>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7521036" w14:textId="77777777" w:rsidR="00153906" w:rsidRPr="00153906" w:rsidRDefault="00153906" w:rsidP="00153906">
            <w:pPr>
              <w:jc w:val="center"/>
              <w:rPr>
                <w:lang w:val="en-US"/>
              </w:rPr>
            </w:pPr>
            <w:r w:rsidRPr="00153906">
              <w:rPr>
                <w:lang w:val="en-US"/>
              </w:rPr>
              <w:t xml:space="preserve">SSB serv. cell (2 </w:t>
            </w:r>
            <w:proofErr w:type="spellStart"/>
            <w:r w:rsidRPr="00153906">
              <w:rPr>
                <w:lang w:val="en-US"/>
              </w:rPr>
              <w:t>ms</w:t>
            </w:r>
            <w:proofErr w:type="spellEnd"/>
            <w:r w:rsidRPr="00153906">
              <w:rPr>
                <w:lang w:val="en-US"/>
              </w:rPr>
              <w:t>)</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244D1CB" w14:textId="77777777" w:rsidR="00153906" w:rsidRPr="00153906" w:rsidRDefault="00153906" w:rsidP="00153906">
            <w:pPr>
              <w:jc w:val="center"/>
              <w:rPr>
                <w:lang w:val="en-US"/>
              </w:rPr>
            </w:pPr>
            <w:r w:rsidRPr="00153906">
              <w:rPr>
                <w:lang w:val="en-US"/>
              </w:rPr>
              <w:t>50</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5311AFC" w14:textId="77777777" w:rsidR="00153906" w:rsidRPr="00153906" w:rsidRDefault="00153906" w:rsidP="00153906">
            <w:pPr>
              <w:jc w:val="center"/>
              <w:rPr>
                <w:lang w:val="en-US"/>
              </w:rPr>
            </w:pPr>
            <w:r w:rsidRPr="00153906">
              <w:rPr>
                <w:lang w:val="en-US"/>
              </w:rPr>
              <w:t>32</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E4FEE8" w14:textId="77777777" w:rsidR="00153906" w:rsidRPr="00153906" w:rsidRDefault="00153906" w:rsidP="00153906">
            <w:pPr>
              <w:jc w:val="center"/>
              <w:rPr>
                <w:lang w:val="en-US"/>
              </w:rPr>
            </w:pPr>
            <w:r w:rsidRPr="00153906">
              <w:rPr>
                <w:lang w:val="en-US"/>
              </w:rPr>
              <w:t>1600</w:t>
            </w:r>
          </w:p>
        </w:tc>
      </w:tr>
      <w:tr w:rsidR="00153906" w:rsidRPr="00153906" w14:paraId="3A4BD715" w14:textId="77777777" w:rsidTr="00931D3B">
        <w:trPr>
          <w:trHeight w:val="247"/>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63B8A8" w14:textId="77777777" w:rsidR="00153906" w:rsidRPr="00153906" w:rsidRDefault="00153906" w:rsidP="00153906">
            <w:pPr>
              <w:jc w:val="center"/>
              <w:rPr>
                <w:lang w:val="en-US"/>
              </w:rPr>
            </w:pPr>
            <w:r w:rsidRPr="00153906">
              <w:rPr>
                <w:lang w:val="en-US"/>
              </w:rPr>
              <w:t xml:space="preserve">Light sleep (8 </w:t>
            </w:r>
            <w:proofErr w:type="spellStart"/>
            <w:r w:rsidRPr="00153906">
              <w:rPr>
                <w:lang w:val="en-US"/>
              </w:rPr>
              <w:t>ms</w:t>
            </w:r>
            <w:proofErr w:type="spellEnd"/>
            <w:r w:rsidRPr="00153906">
              <w:rPr>
                <w:lang w:val="en-US"/>
              </w:rPr>
              <w:t>)</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EAFF3ED" w14:textId="77777777" w:rsidR="00153906" w:rsidRPr="00153906" w:rsidRDefault="00153906" w:rsidP="00153906">
            <w:pPr>
              <w:jc w:val="center"/>
              <w:rPr>
                <w:lang w:val="en-US"/>
              </w:rPr>
            </w:pPr>
            <w:r w:rsidRPr="00153906">
              <w:rPr>
                <w:lang w:val="en-US"/>
              </w:rPr>
              <w:t>20</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F2D9E57" w14:textId="77777777" w:rsidR="00153906" w:rsidRPr="00153906" w:rsidRDefault="00153906" w:rsidP="00153906">
            <w:pPr>
              <w:jc w:val="center"/>
              <w:rPr>
                <w:lang w:val="en-US"/>
              </w:rPr>
            </w:pPr>
            <w:r w:rsidRPr="00153906">
              <w:rPr>
                <w:lang w:val="en-US"/>
              </w:rPr>
              <w:t>128</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420683E" w14:textId="77777777" w:rsidR="00153906" w:rsidRPr="00153906" w:rsidRDefault="00153906" w:rsidP="00153906">
            <w:pPr>
              <w:jc w:val="center"/>
              <w:rPr>
                <w:lang w:val="en-US"/>
              </w:rPr>
            </w:pPr>
            <w:r w:rsidRPr="00153906">
              <w:rPr>
                <w:lang w:val="en-US"/>
              </w:rPr>
              <w:t>2560</w:t>
            </w:r>
          </w:p>
        </w:tc>
      </w:tr>
      <w:tr w:rsidR="00153906" w:rsidRPr="00153906" w14:paraId="09FDD9AD" w14:textId="77777777" w:rsidTr="00931D3B">
        <w:trPr>
          <w:trHeight w:val="481"/>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A872230" w14:textId="77777777" w:rsidR="00153906" w:rsidRPr="00153906" w:rsidRDefault="00153906" w:rsidP="00153906">
            <w:pPr>
              <w:jc w:val="center"/>
              <w:rPr>
                <w:lang w:val="en-US"/>
              </w:rPr>
            </w:pPr>
            <w:r w:rsidRPr="00153906">
              <w:rPr>
                <w:lang w:val="en-US"/>
              </w:rPr>
              <w:t xml:space="preserve">PRS Instance (0.5 </w:t>
            </w:r>
            <w:proofErr w:type="spellStart"/>
            <w:r w:rsidRPr="00153906">
              <w:rPr>
                <w:lang w:val="en-US"/>
              </w:rPr>
              <w:t>ms</w:t>
            </w:r>
            <w:proofErr w:type="spellEnd"/>
            <w:r w:rsidRPr="00153906">
              <w:rPr>
                <w:lang w:val="en-US"/>
              </w:rPr>
              <w:t>)</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3751F1" w14:textId="77777777" w:rsidR="00153906" w:rsidRPr="00153906" w:rsidRDefault="00153906" w:rsidP="00153906">
            <w:pPr>
              <w:jc w:val="center"/>
              <w:rPr>
                <w:lang w:val="en-US"/>
              </w:rPr>
            </w:pPr>
            <w:r w:rsidRPr="00153906">
              <w:rPr>
                <w:lang w:val="en-US"/>
              </w:rPr>
              <w:t>120</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E4F87D5" w14:textId="77777777" w:rsidR="00153906" w:rsidRPr="00153906" w:rsidRDefault="00153906" w:rsidP="00153906">
            <w:pPr>
              <w:jc w:val="center"/>
              <w:rPr>
                <w:lang w:val="en-US"/>
              </w:rPr>
            </w:pPr>
            <w:r w:rsidRPr="00153906">
              <w:rPr>
                <w:lang w:val="en-US"/>
              </w:rPr>
              <w:t>1</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1AC4D4" w14:textId="77777777" w:rsidR="00153906" w:rsidRPr="00153906" w:rsidRDefault="00153906" w:rsidP="00153906">
            <w:pPr>
              <w:jc w:val="center"/>
              <w:rPr>
                <w:lang w:val="en-US"/>
              </w:rPr>
            </w:pPr>
            <w:r w:rsidRPr="00153906">
              <w:rPr>
                <w:lang w:val="en-US"/>
              </w:rPr>
              <w:t>120</w:t>
            </w:r>
          </w:p>
        </w:tc>
      </w:tr>
      <w:tr w:rsidR="00153906" w:rsidRPr="00153906" w14:paraId="2C64C63D" w14:textId="77777777" w:rsidTr="00931D3B">
        <w:trPr>
          <w:trHeight w:val="247"/>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948176" w14:textId="77777777" w:rsidR="00153906" w:rsidRPr="00153906" w:rsidRDefault="00153906" w:rsidP="00153906">
            <w:pPr>
              <w:jc w:val="center"/>
              <w:rPr>
                <w:lang w:val="en-US"/>
              </w:rPr>
            </w:pPr>
            <w:r w:rsidRPr="00153906">
              <w:rPr>
                <w:lang w:val="en-US"/>
              </w:rPr>
              <w:t>SRS (0.5 msec)</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E376DDF" w14:textId="77777777" w:rsidR="00153906" w:rsidRPr="00153906" w:rsidRDefault="00153906" w:rsidP="00153906">
            <w:pPr>
              <w:jc w:val="center"/>
              <w:rPr>
                <w:lang w:val="en-US"/>
              </w:rPr>
            </w:pPr>
            <w:r w:rsidRPr="00153906">
              <w:rPr>
                <w:lang w:val="en-US"/>
              </w:rPr>
              <w:t>210</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F7EF455" w14:textId="77777777" w:rsidR="00153906" w:rsidRPr="00153906" w:rsidRDefault="00153906" w:rsidP="00153906">
            <w:pPr>
              <w:jc w:val="center"/>
              <w:rPr>
                <w:lang w:val="en-US"/>
              </w:rPr>
            </w:pPr>
            <w:r w:rsidRPr="00153906">
              <w:rPr>
                <w:lang w:val="en-US"/>
              </w:rPr>
              <w:t>1</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4701F13" w14:textId="77777777" w:rsidR="00153906" w:rsidRPr="00153906" w:rsidRDefault="00153906" w:rsidP="00153906">
            <w:pPr>
              <w:jc w:val="center"/>
              <w:rPr>
                <w:lang w:val="en-US"/>
              </w:rPr>
            </w:pPr>
            <w:r w:rsidRPr="00153906">
              <w:rPr>
                <w:lang w:val="en-US"/>
              </w:rPr>
              <w:t>210</w:t>
            </w:r>
          </w:p>
        </w:tc>
      </w:tr>
      <w:tr w:rsidR="00153906" w:rsidRPr="00153906" w14:paraId="132D4B39" w14:textId="77777777" w:rsidTr="00931D3B">
        <w:trPr>
          <w:trHeight w:val="247"/>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115DDB0" w14:textId="77777777" w:rsidR="00153906" w:rsidRPr="00153906" w:rsidRDefault="00153906" w:rsidP="00153906">
            <w:pPr>
              <w:jc w:val="center"/>
              <w:rPr>
                <w:lang w:val="en-US"/>
              </w:rPr>
            </w:pPr>
            <w:r w:rsidRPr="00153906">
              <w:rPr>
                <w:lang w:val="en-US"/>
              </w:rPr>
              <w:t>Deep State transit</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EE68660" w14:textId="77777777" w:rsidR="00153906" w:rsidRPr="00153906" w:rsidRDefault="00153906" w:rsidP="00153906">
            <w:pPr>
              <w:jc w:val="center"/>
              <w:rPr>
                <w:lang w:val="en-US"/>
              </w:rPr>
            </w:pPr>
            <w:r w:rsidRPr="00153906">
              <w:rPr>
                <w:lang w:val="en-US"/>
              </w:rPr>
              <w:t>450</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BDD7C1" w14:textId="77777777" w:rsidR="00153906" w:rsidRPr="00153906" w:rsidRDefault="00153906" w:rsidP="00153906">
            <w:pPr>
              <w:jc w:val="center"/>
              <w:rPr>
                <w:lang w:val="en-US"/>
              </w:rPr>
            </w:pPr>
            <w:r w:rsidRPr="00153906">
              <w:rPr>
                <w:lang w:val="en-US"/>
              </w:rPr>
              <w:t>10</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A0B00DE" w14:textId="77777777" w:rsidR="00153906" w:rsidRPr="00153906" w:rsidRDefault="00153906" w:rsidP="00153906">
            <w:pPr>
              <w:jc w:val="center"/>
              <w:rPr>
                <w:lang w:val="en-US"/>
              </w:rPr>
            </w:pPr>
            <w:r w:rsidRPr="00153906">
              <w:rPr>
                <w:lang w:val="en-US"/>
              </w:rPr>
              <w:t>4500</w:t>
            </w:r>
          </w:p>
        </w:tc>
      </w:tr>
      <w:tr w:rsidR="00153906" w:rsidRPr="00153906" w14:paraId="0CF501E0" w14:textId="77777777" w:rsidTr="00931D3B">
        <w:trPr>
          <w:trHeight w:val="247"/>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BAB85E0" w14:textId="77777777" w:rsidR="00153906" w:rsidRPr="00153906" w:rsidRDefault="00153906" w:rsidP="00153906">
            <w:pPr>
              <w:jc w:val="center"/>
              <w:rPr>
                <w:lang w:val="en-US"/>
              </w:rPr>
            </w:pPr>
            <w:r w:rsidRPr="00153906">
              <w:rPr>
                <w:lang w:val="en-US"/>
              </w:rPr>
              <w:t>Light State transit</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E3BB6BF" w14:textId="77777777" w:rsidR="00153906" w:rsidRPr="00153906" w:rsidRDefault="00153906" w:rsidP="00153906">
            <w:pPr>
              <w:jc w:val="center"/>
              <w:rPr>
                <w:lang w:val="en-US"/>
              </w:rPr>
            </w:pPr>
            <w:r w:rsidRPr="00153906">
              <w:rPr>
                <w:lang w:val="en-US"/>
              </w:rPr>
              <w:t>100</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DE8518" w14:textId="77777777" w:rsidR="00153906" w:rsidRPr="00153906" w:rsidRDefault="00153906" w:rsidP="00153906">
            <w:pPr>
              <w:jc w:val="center"/>
              <w:rPr>
                <w:lang w:val="en-US"/>
              </w:rPr>
            </w:pPr>
            <w:r w:rsidRPr="00153906">
              <w:rPr>
                <w:lang w:val="en-US"/>
              </w:rPr>
              <w:t>8</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AA4BD0A" w14:textId="77777777" w:rsidR="00153906" w:rsidRPr="00153906" w:rsidRDefault="00153906" w:rsidP="00153906">
            <w:pPr>
              <w:jc w:val="center"/>
              <w:rPr>
                <w:lang w:val="en-US"/>
              </w:rPr>
            </w:pPr>
            <w:r w:rsidRPr="00153906">
              <w:rPr>
                <w:lang w:val="en-US"/>
              </w:rPr>
              <w:t>800</w:t>
            </w:r>
          </w:p>
        </w:tc>
      </w:tr>
      <w:tr w:rsidR="00153906" w:rsidRPr="00153906" w14:paraId="6E0C03C5" w14:textId="77777777" w:rsidTr="00931D3B">
        <w:trPr>
          <w:trHeight w:val="481"/>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E55AEAA" w14:textId="77777777" w:rsidR="00153906" w:rsidRPr="00153906" w:rsidRDefault="00153906" w:rsidP="00153906">
            <w:pPr>
              <w:jc w:val="center"/>
              <w:rPr>
                <w:lang w:val="en-US"/>
              </w:rPr>
            </w:pPr>
            <w:r w:rsidRPr="00153906">
              <w:rPr>
                <w:lang w:val="en-US"/>
              </w:rPr>
              <w:t>SDT</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81A83C1" w14:textId="77777777" w:rsidR="00153906" w:rsidRPr="00153906" w:rsidRDefault="00153906" w:rsidP="00153906">
            <w:pPr>
              <w:jc w:val="center"/>
              <w:rPr>
                <w:lang w:val="en-US"/>
              </w:rPr>
            </w:pPr>
            <w:r w:rsidRPr="00153906">
              <w:rPr>
                <w:lang w:val="en-US"/>
              </w:rPr>
              <w:t>See SDT breakdown</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C3D4E58" w14:textId="77777777" w:rsidR="00153906" w:rsidRPr="00153906" w:rsidRDefault="00153906" w:rsidP="00153906">
            <w:pPr>
              <w:jc w:val="center"/>
              <w:rPr>
                <w:lang w:val="en-US"/>
              </w:rPr>
            </w:pPr>
            <w:r w:rsidRPr="00153906">
              <w:rPr>
                <w:lang w:val="en-US"/>
              </w:rPr>
              <w:t>233</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F34787" w14:textId="77777777" w:rsidR="00153906" w:rsidRPr="00153906" w:rsidRDefault="00153906" w:rsidP="00153906">
            <w:pPr>
              <w:jc w:val="center"/>
              <w:rPr>
                <w:lang w:val="en-US"/>
              </w:rPr>
            </w:pPr>
            <w:r w:rsidRPr="00153906">
              <w:rPr>
                <w:lang w:val="en-US"/>
              </w:rPr>
              <w:t>13190</w:t>
            </w:r>
          </w:p>
        </w:tc>
      </w:tr>
      <w:tr w:rsidR="00153906" w:rsidRPr="00153906" w14:paraId="0C45606F" w14:textId="77777777" w:rsidTr="00931D3B">
        <w:trPr>
          <w:trHeight w:val="247"/>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DF994FA" w14:textId="77777777" w:rsidR="00153906" w:rsidRPr="00153906" w:rsidRDefault="00153906" w:rsidP="00153906">
            <w:pPr>
              <w:jc w:val="center"/>
              <w:rPr>
                <w:lang w:val="en-US"/>
              </w:rPr>
            </w:pPr>
            <w:r w:rsidRPr="00153906">
              <w:rPr>
                <w:lang w:val="en-US"/>
              </w:rPr>
              <w:t>CG UL</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AD510C3" w14:textId="77777777" w:rsidR="00153906" w:rsidRPr="00153906" w:rsidRDefault="00153906" w:rsidP="00153906">
            <w:pPr>
              <w:jc w:val="center"/>
              <w:rPr>
                <w:lang w:val="en-US"/>
              </w:rPr>
            </w:pPr>
            <w:r w:rsidRPr="00153906">
              <w:rPr>
                <w:lang w:val="en-US"/>
              </w:rPr>
              <w:t>700</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F0EFCA" w14:textId="77777777" w:rsidR="00153906" w:rsidRPr="00153906" w:rsidRDefault="00153906" w:rsidP="00153906">
            <w:pPr>
              <w:jc w:val="center"/>
              <w:rPr>
                <w:lang w:val="en-US"/>
              </w:rPr>
            </w:pPr>
            <w:r w:rsidRPr="00153906">
              <w:rPr>
                <w:lang w:val="en-US"/>
              </w:rPr>
              <w:t>2</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82C0840" w14:textId="77777777" w:rsidR="00153906" w:rsidRPr="00153906" w:rsidRDefault="00153906" w:rsidP="00153906">
            <w:pPr>
              <w:jc w:val="center"/>
              <w:rPr>
                <w:lang w:val="en-US"/>
              </w:rPr>
            </w:pPr>
            <w:r w:rsidRPr="00153906">
              <w:rPr>
                <w:lang w:val="en-US"/>
              </w:rPr>
              <w:t>1400</w:t>
            </w:r>
          </w:p>
        </w:tc>
      </w:tr>
      <w:tr w:rsidR="00153906" w:rsidRPr="00153906" w14:paraId="42C3F021" w14:textId="77777777" w:rsidTr="00931D3B">
        <w:trPr>
          <w:trHeight w:val="247"/>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914C5A" w14:textId="77777777" w:rsidR="00153906" w:rsidRPr="00153906" w:rsidRDefault="00153906" w:rsidP="00153906">
            <w:pPr>
              <w:jc w:val="center"/>
              <w:rPr>
                <w:lang w:val="en-US"/>
              </w:rPr>
            </w:pPr>
            <w:r w:rsidRPr="00153906">
              <w:rPr>
                <w:lang w:val="en-US"/>
              </w:rPr>
              <w:t>Deep sleep</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D2B0438" w14:textId="77777777" w:rsidR="00153906" w:rsidRPr="00153906" w:rsidRDefault="00153906" w:rsidP="00153906">
            <w:pPr>
              <w:jc w:val="center"/>
              <w:rPr>
                <w:lang w:val="en-US"/>
              </w:rPr>
            </w:pPr>
            <w:r w:rsidRPr="00153906">
              <w:rPr>
                <w:lang w:val="en-US"/>
              </w:rPr>
              <w:t>1</w:t>
            </w: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4DA4ED" w14:textId="77777777" w:rsidR="00153906" w:rsidRPr="00153906" w:rsidRDefault="00153906" w:rsidP="00153906">
            <w:pPr>
              <w:jc w:val="center"/>
              <w:rPr>
                <w:lang w:val="en-US"/>
              </w:rPr>
            </w:pPr>
            <w:r w:rsidRPr="00153906">
              <w:rPr>
                <w:lang w:val="en-US"/>
              </w:rPr>
              <w:t>20051</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BCBDA2" w14:textId="77777777" w:rsidR="00153906" w:rsidRPr="00153906" w:rsidRDefault="00153906" w:rsidP="00153906">
            <w:pPr>
              <w:jc w:val="center"/>
              <w:rPr>
                <w:lang w:val="en-US"/>
              </w:rPr>
            </w:pPr>
            <w:r w:rsidRPr="00153906">
              <w:rPr>
                <w:lang w:val="en-US"/>
              </w:rPr>
              <w:t>20051</w:t>
            </w:r>
          </w:p>
        </w:tc>
      </w:tr>
      <w:tr w:rsidR="00153906" w:rsidRPr="00153906" w14:paraId="6D8290A7" w14:textId="77777777" w:rsidTr="00931D3B">
        <w:trPr>
          <w:trHeight w:val="247"/>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1DFFAA0" w14:textId="77777777" w:rsidR="00153906" w:rsidRPr="00153906" w:rsidRDefault="00153906" w:rsidP="00153906">
            <w:pPr>
              <w:jc w:val="center"/>
              <w:rPr>
                <w:lang w:val="en-US"/>
              </w:rPr>
            </w:pP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89EC7C2" w14:textId="77777777" w:rsidR="00153906" w:rsidRPr="00153906" w:rsidRDefault="00153906" w:rsidP="00153906">
            <w:pPr>
              <w:jc w:val="center"/>
              <w:rPr>
                <w:lang w:val="en-US"/>
              </w:rPr>
            </w:pP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E622C3A" w14:textId="77777777" w:rsidR="00153906" w:rsidRPr="00153906" w:rsidRDefault="00153906" w:rsidP="00153906">
            <w:pPr>
              <w:jc w:val="center"/>
              <w:rPr>
                <w:lang w:val="en-US"/>
              </w:rPr>
            </w:pPr>
            <w:r w:rsidRPr="00153906">
              <w:rPr>
                <w:b/>
                <w:bCs/>
                <w:lang w:val="en-US"/>
              </w:rPr>
              <w:t>Total Power</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747833D" w14:textId="77777777" w:rsidR="00153906" w:rsidRPr="00153906" w:rsidRDefault="00153906" w:rsidP="00153906">
            <w:pPr>
              <w:jc w:val="center"/>
              <w:rPr>
                <w:lang w:val="en-US"/>
              </w:rPr>
            </w:pPr>
            <w:r w:rsidRPr="00153906">
              <w:rPr>
                <w:lang w:val="en-US"/>
              </w:rPr>
              <w:t>46255</w:t>
            </w:r>
          </w:p>
        </w:tc>
      </w:tr>
      <w:tr w:rsidR="00153906" w:rsidRPr="00153906" w14:paraId="0380BD6F" w14:textId="77777777" w:rsidTr="00931D3B">
        <w:trPr>
          <w:trHeight w:val="442"/>
          <w:jc w:val="center"/>
        </w:trPr>
        <w:tc>
          <w:tcPr>
            <w:tcW w:w="219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4F43A2C" w14:textId="77777777" w:rsidR="00153906" w:rsidRPr="00153906" w:rsidRDefault="00153906" w:rsidP="00153906">
            <w:pPr>
              <w:jc w:val="center"/>
              <w:rPr>
                <w:lang w:val="en-US"/>
              </w:rPr>
            </w:pP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8688C37" w14:textId="77777777" w:rsidR="00153906" w:rsidRPr="00153906" w:rsidRDefault="00153906" w:rsidP="00153906">
            <w:pPr>
              <w:jc w:val="center"/>
              <w:rPr>
                <w:lang w:val="en-US"/>
              </w:rPr>
            </w:pPr>
          </w:p>
        </w:tc>
        <w:tc>
          <w:tcPr>
            <w:tcW w:w="219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DD7F8D8" w14:textId="77777777" w:rsidR="00153906" w:rsidRPr="00153906" w:rsidRDefault="00153906" w:rsidP="00153906">
            <w:pPr>
              <w:jc w:val="center"/>
              <w:rPr>
                <w:b/>
                <w:bCs/>
                <w:lang w:val="en-US"/>
              </w:rPr>
            </w:pPr>
            <w:r w:rsidRPr="00153906">
              <w:rPr>
                <w:b/>
                <w:bCs/>
                <w:lang w:val="en-US"/>
              </w:rPr>
              <w:t>Average Power per slot</w:t>
            </w:r>
          </w:p>
        </w:tc>
        <w:tc>
          <w:tcPr>
            <w:tcW w:w="294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172284C" w14:textId="77777777" w:rsidR="00153906" w:rsidRPr="00153906" w:rsidRDefault="00153906" w:rsidP="00153906">
            <w:pPr>
              <w:jc w:val="center"/>
              <w:rPr>
                <w:b/>
                <w:bCs/>
                <w:lang w:val="en-US"/>
              </w:rPr>
            </w:pPr>
            <w:r w:rsidRPr="00153906">
              <w:rPr>
                <w:b/>
                <w:bCs/>
                <w:lang w:val="en-US"/>
              </w:rPr>
              <w:t>2.26</w:t>
            </w:r>
          </w:p>
        </w:tc>
      </w:tr>
    </w:tbl>
    <w:p w14:paraId="2BED6604" w14:textId="77777777" w:rsidR="00153906" w:rsidRPr="00153906" w:rsidRDefault="00153906" w:rsidP="00153906"/>
    <w:p w14:paraId="3160E9A1" w14:textId="2755C953" w:rsidR="00E00829" w:rsidRDefault="001C0FF8" w:rsidP="0088080E">
      <w:pPr>
        <w:pStyle w:val="Heading5"/>
      </w:pPr>
      <w:r w:rsidRPr="001C0FF8">
        <w:t xml:space="preserve">2.5.3 </w:t>
      </w:r>
      <w:r w:rsidR="00E00829" w:rsidRPr="00E00829">
        <w:t>PRS/SRS every I-DRX cycles with 10.24 sec</w:t>
      </w:r>
    </w:p>
    <w:p w14:paraId="4DF3B7B9" w14:textId="3CF42B84" w:rsidR="0088080E" w:rsidRPr="0088080E" w:rsidRDefault="003727AD" w:rsidP="0088080E">
      <w:pPr>
        <w:pStyle w:val="Heading6"/>
        <w:rPr>
          <w:lang w:val="en-US"/>
        </w:rPr>
      </w:pPr>
      <w:r>
        <w:rPr>
          <w:lang w:val="en-US"/>
        </w:rPr>
        <w:t xml:space="preserve">2.5.3.1 </w:t>
      </w:r>
      <w:r w:rsidR="0088080E" w:rsidRPr="001E2D4E">
        <w:rPr>
          <w:lang w:val="en-US"/>
        </w:rPr>
        <w:t>No SDT in the power cycle</w:t>
      </w:r>
    </w:p>
    <w:tbl>
      <w:tblPr>
        <w:tblW w:w="9620" w:type="dxa"/>
        <w:jc w:val="center"/>
        <w:tblCellMar>
          <w:left w:w="0" w:type="dxa"/>
          <w:right w:w="0" w:type="dxa"/>
        </w:tblCellMar>
        <w:tblLook w:val="0600" w:firstRow="0" w:lastRow="0" w:firstColumn="0" w:lastColumn="0" w:noHBand="1" w:noVBand="1"/>
      </w:tblPr>
      <w:tblGrid>
        <w:gridCol w:w="2205"/>
        <w:gridCol w:w="2205"/>
        <w:gridCol w:w="2205"/>
        <w:gridCol w:w="3005"/>
      </w:tblGrid>
      <w:tr w:rsidR="0088080E" w:rsidRPr="00484DBF" w14:paraId="0A629393" w14:textId="77777777" w:rsidTr="00931D3B">
        <w:trPr>
          <w:trHeight w:val="219"/>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99454D3" w14:textId="77777777" w:rsidR="0088080E" w:rsidRPr="00484DBF" w:rsidRDefault="0088080E" w:rsidP="00931D3B">
            <w:pPr>
              <w:jc w:val="center"/>
              <w:rPr>
                <w:rFonts w:ascii="Arial" w:hAnsi="Arial"/>
                <w:b/>
                <w:bCs/>
                <w:szCs w:val="18"/>
                <w:lang w:val="en-US"/>
              </w:rPr>
            </w:pPr>
            <w:r w:rsidRPr="00484DBF">
              <w:rPr>
                <w:rFonts w:ascii="Arial" w:hAnsi="Arial"/>
                <w:b/>
                <w:bCs/>
                <w:szCs w:val="18"/>
                <w:lang w:val="en-US"/>
              </w:rPr>
              <w:t>DL+UL Positioning</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A86FA18" w14:textId="07F6EE79" w:rsidR="0088080E" w:rsidRPr="00484DBF" w:rsidRDefault="0088080E" w:rsidP="00931D3B">
            <w:pPr>
              <w:jc w:val="center"/>
              <w:rPr>
                <w:rFonts w:ascii="Arial" w:hAnsi="Arial"/>
                <w:szCs w:val="18"/>
                <w:lang w:val="en-US"/>
              </w:rPr>
            </w:pPr>
            <w:r w:rsidRPr="00484DBF">
              <w:rPr>
                <w:b/>
                <w:bCs/>
                <w:szCs w:val="18"/>
                <w:lang w:val="en-US"/>
              </w:rPr>
              <w:t>Power Units / slot</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354395" w14:textId="2C2654BC" w:rsidR="0088080E" w:rsidRPr="00484DBF" w:rsidRDefault="0088080E" w:rsidP="00931D3B">
            <w:pPr>
              <w:jc w:val="center"/>
              <w:rPr>
                <w:rFonts w:ascii="Arial" w:hAnsi="Arial"/>
                <w:szCs w:val="18"/>
                <w:lang w:val="en-US"/>
              </w:rPr>
            </w:pPr>
            <w:r w:rsidRPr="00484DBF">
              <w:rPr>
                <w:b/>
                <w:bCs/>
                <w:szCs w:val="18"/>
                <w:lang w:val="en-US"/>
              </w:rPr>
              <w:t>Number of slots</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16E954E" w14:textId="311EBC37" w:rsidR="0088080E" w:rsidRPr="00484DBF" w:rsidRDefault="0088080E" w:rsidP="00931D3B">
            <w:pPr>
              <w:jc w:val="center"/>
              <w:rPr>
                <w:rFonts w:ascii="Arial" w:hAnsi="Arial"/>
                <w:szCs w:val="18"/>
                <w:lang w:val="en-US"/>
              </w:rPr>
            </w:pPr>
            <w:r w:rsidRPr="00484DBF">
              <w:rPr>
                <w:b/>
                <w:bCs/>
                <w:szCs w:val="18"/>
                <w:lang w:val="en-US"/>
              </w:rPr>
              <w:t>Power Units</w:t>
            </w:r>
          </w:p>
        </w:tc>
      </w:tr>
      <w:tr w:rsidR="00C65122" w:rsidRPr="00484DBF" w14:paraId="5DDE459F" w14:textId="77777777" w:rsidTr="00931D3B">
        <w:trPr>
          <w:trHeight w:val="485"/>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2C437C3" w14:textId="77777777" w:rsidR="00C65122" w:rsidRPr="00484DBF" w:rsidRDefault="00C65122" w:rsidP="00931D3B">
            <w:pPr>
              <w:jc w:val="center"/>
              <w:rPr>
                <w:rFonts w:ascii="Arial" w:hAnsi="Arial"/>
                <w:szCs w:val="18"/>
                <w:lang w:val="en-US"/>
              </w:rPr>
            </w:pPr>
            <w:r w:rsidRPr="00484DBF">
              <w:rPr>
                <w:rFonts w:ascii="Arial" w:hAnsi="Arial"/>
                <w:szCs w:val="18"/>
                <w:lang w:val="en-US"/>
              </w:rPr>
              <w:t xml:space="preserve">Paging Occasion (2 </w:t>
            </w:r>
            <w:proofErr w:type="spellStart"/>
            <w:r w:rsidRPr="00484DBF">
              <w:rPr>
                <w:rFonts w:ascii="Arial" w:hAnsi="Arial"/>
                <w:szCs w:val="18"/>
                <w:lang w:val="en-US"/>
              </w:rPr>
              <w:t>ms</w:t>
            </w:r>
            <w:proofErr w:type="spellEnd"/>
            <w:r w:rsidRPr="00484DBF">
              <w:rPr>
                <w:rFonts w:ascii="Arial" w:hAnsi="Arial"/>
                <w:szCs w:val="18"/>
                <w:lang w:val="en-US"/>
              </w:rPr>
              <w:t>)</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C9BEC26" w14:textId="77777777" w:rsidR="00C65122" w:rsidRPr="00484DBF" w:rsidRDefault="00C65122" w:rsidP="00931D3B">
            <w:pPr>
              <w:jc w:val="center"/>
              <w:rPr>
                <w:rFonts w:ascii="Arial" w:hAnsi="Arial"/>
                <w:szCs w:val="18"/>
                <w:lang w:val="en-US"/>
              </w:rPr>
            </w:pPr>
            <w:r w:rsidRPr="00484DBF">
              <w:rPr>
                <w:rFonts w:ascii="Arial" w:hAnsi="Arial"/>
                <w:szCs w:val="18"/>
                <w:lang w:val="en-US"/>
              </w:rPr>
              <w:t>57</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4BF47C2" w14:textId="77777777" w:rsidR="00C65122" w:rsidRPr="00484DBF" w:rsidRDefault="00C65122" w:rsidP="00931D3B">
            <w:pPr>
              <w:jc w:val="center"/>
              <w:rPr>
                <w:rFonts w:ascii="Arial" w:hAnsi="Arial"/>
                <w:szCs w:val="18"/>
                <w:lang w:val="en-US"/>
              </w:rPr>
            </w:pPr>
            <w:r w:rsidRPr="00484DBF">
              <w:rPr>
                <w:rFonts w:ascii="Arial" w:hAnsi="Arial"/>
                <w:szCs w:val="18"/>
                <w:lang w:val="en-US"/>
              </w:rPr>
              <w:t>4</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930BD62" w14:textId="77777777" w:rsidR="00C65122" w:rsidRPr="00484DBF" w:rsidRDefault="00C65122" w:rsidP="00931D3B">
            <w:pPr>
              <w:jc w:val="center"/>
              <w:rPr>
                <w:rFonts w:ascii="Arial" w:hAnsi="Arial"/>
                <w:szCs w:val="18"/>
                <w:lang w:val="en-US"/>
              </w:rPr>
            </w:pPr>
            <w:r w:rsidRPr="00484DBF">
              <w:rPr>
                <w:rFonts w:ascii="Arial" w:hAnsi="Arial"/>
                <w:szCs w:val="18"/>
                <w:lang w:val="en-US"/>
              </w:rPr>
              <w:t>228</w:t>
            </w:r>
          </w:p>
        </w:tc>
      </w:tr>
      <w:tr w:rsidR="00C65122" w:rsidRPr="00484DBF" w14:paraId="57CD6309" w14:textId="77777777" w:rsidTr="00931D3B">
        <w:trPr>
          <w:trHeight w:val="485"/>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321C9B1" w14:textId="77777777" w:rsidR="00C65122" w:rsidRPr="00484DBF" w:rsidRDefault="00C65122" w:rsidP="00931D3B">
            <w:pPr>
              <w:jc w:val="center"/>
              <w:rPr>
                <w:rFonts w:ascii="Arial" w:hAnsi="Arial"/>
                <w:szCs w:val="18"/>
                <w:lang w:val="en-US"/>
              </w:rPr>
            </w:pPr>
            <w:r w:rsidRPr="00484DBF">
              <w:rPr>
                <w:rFonts w:ascii="Arial" w:hAnsi="Arial"/>
                <w:szCs w:val="18"/>
                <w:lang w:val="en-US"/>
              </w:rPr>
              <w:t xml:space="preserve">SSB serv. cell (2 </w:t>
            </w:r>
            <w:proofErr w:type="spellStart"/>
            <w:r w:rsidRPr="00484DBF">
              <w:rPr>
                <w:rFonts w:ascii="Arial" w:hAnsi="Arial"/>
                <w:szCs w:val="18"/>
                <w:lang w:val="en-US"/>
              </w:rPr>
              <w:t>ms</w:t>
            </w:r>
            <w:proofErr w:type="spellEnd"/>
            <w:r w:rsidRPr="00484DBF">
              <w:rPr>
                <w:rFonts w:ascii="Arial" w:hAnsi="Arial"/>
                <w:szCs w:val="18"/>
                <w:lang w:val="en-US"/>
              </w:rPr>
              <w:t>)</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243587A" w14:textId="77777777" w:rsidR="00C65122" w:rsidRPr="00484DBF" w:rsidRDefault="00C65122" w:rsidP="00931D3B">
            <w:pPr>
              <w:jc w:val="center"/>
              <w:rPr>
                <w:rFonts w:ascii="Arial" w:hAnsi="Arial"/>
                <w:szCs w:val="18"/>
                <w:lang w:val="en-US"/>
              </w:rPr>
            </w:pPr>
            <w:r w:rsidRPr="00484DBF">
              <w:rPr>
                <w:rFonts w:ascii="Arial" w:hAnsi="Arial"/>
                <w:szCs w:val="18"/>
                <w:lang w:val="en-US"/>
              </w:rPr>
              <w:t>50</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A61D9B" w14:textId="77777777" w:rsidR="00C65122" w:rsidRPr="00484DBF" w:rsidRDefault="00C65122" w:rsidP="00931D3B">
            <w:pPr>
              <w:jc w:val="center"/>
              <w:rPr>
                <w:rFonts w:ascii="Arial" w:hAnsi="Arial"/>
                <w:szCs w:val="18"/>
                <w:lang w:val="en-US"/>
              </w:rPr>
            </w:pPr>
            <w:r w:rsidRPr="00484DBF">
              <w:rPr>
                <w:rFonts w:ascii="Arial" w:hAnsi="Arial"/>
                <w:szCs w:val="18"/>
                <w:lang w:val="en-US"/>
              </w:rPr>
              <w:t>4</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CAA29D" w14:textId="77777777" w:rsidR="00C65122" w:rsidRPr="00484DBF" w:rsidRDefault="00C65122" w:rsidP="00931D3B">
            <w:pPr>
              <w:jc w:val="center"/>
              <w:rPr>
                <w:rFonts w:ascii="Arial" w:hAnsi="Arial"/>
                <w:szCs w:val="18"/>
                <w:lang w:val="en-US"/>
              </w:rPr>
            </w:pPr>
            <w:r w:rsidRPr="00484DBF">
              <w:rPr>
                <w:rFonts w:ascii="Arial" w:hAnsi="Arial"/>
                <w:szCs w:val="18"/>
                <w:lang w:val="en-US"/>
              </w:rPr>
              <w:t>200</w:t>
            </w:r>
          </w:p>
        </w:tc>
      </w:tr>
      <w:tr w:rsidR="00C65122" w:rsidRPr="00484DBF" w14:paraId="3B249741" w14:textId="77777777" w:rsidTr="00931D3B">
        <w:trPr>
          <w:trHeight w:val="249"/>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5D2FCD" w14:textId="77777777" w:rsidR="00C65122" w:rsidRPr="00484DBF" w:rsidRDefault="00C65122" w:rsidP="00931D3B">
            <w:pPr>
              <w:jc w:val="center"/>
              <w:rPr>
                <w:rFonts w:ascii="Arial" w:hAnsi="Arial"/>
                <w:szCs w:val="18"/>
                <w:lang w:val="en-US"/>
              </w:rPr>
            </w:pPr>
            <w:r w:rsidRPr="00484DBF">
              <w:rPr>
                <w:rFonts w:ascii="Arial" w:hAnsi="Arial"/>
                <w:szCs w:val="18"/>
                <w:lang w:val="en-US"/>
              </w:rPr>
              <w:t xml:space="preserve">Light sleep (8 </w:t>
            </w:r>
            <w:proofErr w:type="spellStart"/>
            <w:r w:rsidRPr="00484DBF">
              <w:rPr>
                <w:rFonts w:ascii="Arial" w:hAnsi="Arial"/>
                <w:szCs w:val="18"/>
                <w:lang w:val="en-US"/>
              </w:rPr>
              <w:t>ms</w:t>
            </w:r>
            <w:proofErr w:type="spellEnd"/>
            <w:r w:rsidRPr="00484DBF">
              <w:rPr>
                <w:rFonts w:ascii="Arial" w:hAnsi="Arial"/>
                <w:szCs w:val="18"/>
                <w:lang w:val="en-US"/>
              </w:rPr>
              <w:t>)</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AFFBC03" w14:textId="77777777" w:rsidR="00C65122" w:rsidRPr="00484DBF" w:rsidRDefault="00C65122" w:rsidP="00931D3B">
            <w:pPr>
              <w:jc w:val="center"/>
              <w:rPr>
                <w:rFonts w:ascii="Arial" w:hAnsi="Arial"/>
                <w:szCs w:val="18"/>
                <w:lang w:val="en-US"/>
              </w:rPr>
            </w:pPr>
            <w:r w:rsidRPr="00484DBF">
              <w:rPr>
                <w:rFonts w:ascii="Arial" w:hAnsi="Arial"/>
                <w:szCs w:val="18"/>
                <w:lang w:val="en-US"/>
              </w:rPr>
              <w:t>20</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FDCB8B3" w14:textId="77777777" w:rsidR="00C65122" w:rsidRPr="00484DBF" w:rsidRDefault="00C65122" w:rsidP="00931D3B">
            <w:pPr>
              <w:jc w:val="center"/>
              <w:rPr>
                <w:rFonts w:ascii="Arial" w:hAnsi="Arial"/>
                <w:szCs w:val="18"/>
                <w:lang w:val="en-US"/>
              </w:rPr>
            </w:pPr>
            <w:r w:rsidRPr="00484DBF">
              <w:rPr>
                <w:rFonts w:ascii="Arial" w:hAnsi="Arial"/>
                <w:szCs w:val="18"/>
                <w:lang w:val="en-US"/>
              </w:rPr>
              <w:t>16</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A67D60" w14:textId="77777777" w:rsidR="00C65122" w:rsidRPr="00484DBF" w:rsidRDefault="00C65122" w:rsidP="00931D3B">
            <w:pPr>
              <w:jc w:val="center"/>
              <w:rPr>
                <w:rFonts w:ascii="Arial" w:hAnsi="Arial"/>
                <w:szCs w:val="18"/>
                <w:lang w:val="en-US"/>
              </w:rPr>
            </w:pPr>
            <w:r w:rsidRPr="00484DBF">
              <w:rPr>
                <w:rFonts w:ascii="Arial" w:hAnsi="Arial"/>
                <w:szCs w:val="18"/>
                <w:lang w:val="en-US"/>
              </w:rPr>
              <w:t>320</w:t>
            </w:r>
          </w:p>
        </w:tc>
      </w:tr>
      <w:tr w:rsidR="00C65122" w:rsidRPr="00484DBF" w14:paraId="0C45527C" w14:textId="77777777" w:rsidTr="00931D3B">
        <w:trPr>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5CB681E" w14:textId="77777777" w:rsidR="00C65122" w:rsidRPr="00484DBF" w:rsidRDefault="00C65122" w:rsidP="00931D3B">
            <w:pPr>
              <w:jc w:val="center"/>
              <w:rPr>
                <w:rFonts w:ascii="Arial" w:hAnsi="Arial"/>
                <w:szCs w:val="18"/>
                <w:lang w:val="en-US"/>
              </w:rPr>
            </w:pPr>
            <w:r w:rsidRPr="00484DBF">
              <w:rPr>
                <w:rFonts w:ascii="Arial" w:hAnsi="Arial"/>
                <w:szCs w:val="18"/>
                <w:lang w:val="en-US"/>
              </w:rPr>
              <w:t xml:space="preserve">PRS Instance (0.5 </w:t>
            </w:r>
            <w:proofErr w:type="spellStart"/>
            <w:r w:rsidRPr="00484DBF">
              <w:rPr>
                <w:rFonts w:ascii="Arial" w:hAnsi="Arial"/>
                <w:szCs w:val="18"/>
                <w:lang w:val="en-US"/>
              </w:rPr>
              <w:t>ms</w:t>
            </w:r>
            <w:proofErr w:type="spellEnd"/>
            <w:r w:rsidRPr="00484DBF">
              <w:rPr>
                <w:rFonts w:ascii="Arial" w:hAnsi="Arial"/>
                <w:szCs w:val="18"/>
                <w:lang w:val="en-US"/>
              </w:rPr>
              <w:t>)</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65EFA8" w14:textId="77777777" w:rsidR="00C65122" w:rsidRPr="00484DBF" w:rsidRDefault="00C65122" w:rsidP="00931D3B">
            <w:pPr>
              <w:jc w:val="center"/>
              <w:rPr>
                <w:rFonts w:ascii="Arial" w:hAnsi="Arial"/>
                <w:szCs w:val="18"/>
                <w:lang w:val="en-US"/>
              </w:rPr>
            </w:pPr>
            <w:r w:rsidRPr="00484DBF">
              <w:rPr>
                <w:rFonts w:ascii="Arial" w:hAnsi="Arial"/>
                <w:szCs w:val="18"/>
                <w:lang w:val="en-US"/>
              </w:rPr>
              <w:t>120</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CA7F90A" w14:textId="77777777" w:rsidR="00C65122" w:rsidRPr="00484DBF" w:rsidRDefault="00C65122" w:rsidP="00931D3B">
            <w:pPr>
              <w:jc w:val="center"/>
              <w:rPr>
                <w:rFonts w:ascii="Arial" w:hAnsi="Arial"/>
                <w:szCs w:val="18"/>
                <w:lang w:val="en-US"/>
              </w:rPr>
            </w:pPr>
            <w:r w:rsidRPr="00484DBF">
              <w:rPr>
                <w:rFonts w:ascii="Arial" w:hAnsi="Arial"/>
                <w:szCs w:val="18"/>
                <w:lang w:val="en-US"/>
              </w:rPr>
              <w:t>1</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09DBE2" w14:textId="77777777" w:rsidR="00C65122" w:rsidRPr="00484DBF" w:rsidRDefault="00C65122" w:rsidP="00931D3B">
            <w:pPr>
              <w:jc w:val="center"/>
              <w:rPr>
                <w:rFonts w:ascii="Arial" w:hAnsi="Arial"/>
                <w:szCs w:val="18"/>
                <w:lang w:val="en-US"/>
              </w:rPr>
            </w:pPr>
            <w:r w:rsidRPr="00484DBF">
              <w:rPr>
                <w:rFonts w:ascii="Arial" w:hAnsi="Arial"/>
                <w:szCs w:val="18"/>
                <w:lang w:val="en-US"/>
              </w:rPr>
              <w:t>120</w:t>
            </w:r>
          </w:p>
        </w:tc>
      </w:tr>
      <w:tr w:rsidR="00C65122" w:rsidRPr="00484DBF" w14:paraId="0FE9DDCA" w14:textId="77777777" w:rsidTr="00931D3B">
        <w:trPr>
          <w:trHeight w:val="284"/>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7A094E" w14:textId="77777777" w:rsidR="00C65122" w:rsidRPr="00484DBF" w:rsidRDefault="00C65122" w:rsidP="00931D3B">
            <w:pPr>
              <w:jc w:val="center"/>
              <w:rPr>
                <w:rFonts w:ascii="Arial" w:hAnsi="Arial"/>
                <w:szCs w:val="18"/>
                <w:lang w:val="en-US"/>
              </w:rPr>
            </w:pPr>
            <w:r w:rsidRPr="00484DBF">
              <w:rPr>
                <w:rFonts w:ascii="Arial" w:hAnsi="Arial"/>
                <w:szCs w:val="18"/>
                <w:lang w:val="en-US"/>
              </w:rPr>
              <w:t>SRS (0.5 msec)</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6C3E043" w14:textId="77777777" w:rsidR="00C65122" w:rsidRPr="00484DBF" w:rsidRDefault="00C65122" w:rsidP="00931D3B">
            <w:pPr>
              <w:jc w:val="center"/>
              <w:rPr>
                <w:rFonts w:ascii="Arial" w:hAnsi="Arial"/>
                <w:szCs w:val="18"/>
                <w:lang w:val="en-US"/>
              </w:rPr>
            </w:pPr>
            <w:r w:rsidRPr="00484DBF">
              <w:rPr>
                <w:rFonts w:ascii="Arial" w:hAnsi="Arial"/>
                <w:szCs w:val="18"/>
                <w:lang w:val="en-US"/>
              </w:rPr>
              <w:t>210</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37F2588" w14:textId="77777777" w:rsidR="00C65122" w:rsidRPr="00484DBF" w:rsidRDefault="00C65122" w:rsidP="00931D3B">
            <w:pPr>
              <w:jc w:val="center"/>
              <w:rPr>
                <w:rFonts w:ascii="Arial" w:hAnsi="Arial"/>
                <w:szCs w:val="18"/>
                <w:lang w:val="en-US"/>
              </w:rPr>
            </w:pPr>
            <w:r w:rsidRPr="00484DBF">
              <w:rPr>
                <w:rFonts w:ascii="Arial" w:hAnsi="Arial"/>
                <w:szCs w:val="18"/>
                <w:lang w:val="en-US"/>
              </w:rPr>
              <w:t>1</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FCFBF46" w14:textId="77777777" w:rsidR="00C65122" w:rsidRPr="00484DBF" w:rsidRDefault="00C65122" w:rsidP="00931D3B">
            <w:pPr>
              <w:jc w:val="center"/>
              <w:rPr>
                <w:rFonts w:ascii="Arial" w:hAnsi="Arial"/>
                <w:szCs w:val="18"/>
                <w:lang w:val="en-US"/>
              </w:rPr>
            </w:pPr>
            <w:r w:rsidRPr="00484DBF">
              <w:rPr>
                <w:rFonts w:ascii="Arial" w:hAnsi="Arial"/>
                <w:szCs w:val="18"/>
                <w:lang w:val="en-US"/>
              </w:rPr>
              <w:t>210</w:t>
            </w:r>
          </w:p>
        </w:tc>
      </w:tr>
      <w:tr w:rsidR="00C65122" w:rsidRPr="00484DBF" w14:paraId="7166CBE7" w14:textId="77777777" w:rsidTr="00931D3B">
        <w:trPr>
          <w:trHeight w:val="249"/>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9EE3D84" w14:textId="77777777" w:rsidR="00C65122" w:rsidRPr="00484DBF" w:rsidRDefault="00C65122" w:rsidP="00931D3B">
            <w:pPr>
              <w:jc w:val="center"/>
              <w:rPr>
                <w:rFonts w:ascii="Arial" w:hAnsi="Arial"/>
                <w:szCs w:val="18"/>
                <w:lang w:val="en-US"/>
              </w:rPr>
            </w:pPr>
            <w:r w:rsidRPr="00484DBF">
              <w:rPr>
                <w:rFonts w:ascii="Arial" w:hAnsi="Arial"/>
                <w:szCs w:val="18"/>
                <w:lang w:val="en-US"/>
              </w:rPr>
              <w:t>Deep State transit</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BAAE18" w14:textId="77777777" w:rsidR="00C65122" w:rsidRPr="00484DBF" w:rsidRDefault="00C65122" w:rsidP="00931D3B">
            <w:pPr>
              <w:jc w:val="center"/>
              <w:rPr>
                <w:rFonts w:ascii="Arial" w:hAnsi="Arial"/>
                <w:szCs w:val="18"/>
                <w:lang w:val="en-US"/>
              </w:rPr>
            </w:pPr>
            <w:r w:rsidRPr="00484DBF">
              <w:rPr>
                <w:rFonts w:ascii="Arial" w:hAnsi="Arial"/>
                <w:szCs w:val="18"/>
                <w:lang w:val="en-US"/>
              </w:rPr>
              <w:t>450</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BB5B0F4" w14:textId="77777777" w:rsidR="00C65122" w:rsidRPr="00484DBF" w:rsidRDefault="00C65122" w:rsidP="00931D3B">
            <w:pPr>
              <w:jc w:val="center"/>
              <w:rPr>
                <w:rFonts w:ascii="Arial" w:hAnsi="Arial"/>
                <w:szCs w:val="18"/>
                <w:lang w:val="en-US"/>
              </w:rPr>
            </w:pPr>
            <w:r w:rsidRPr="00484DBF">
              <w:rPr>
                <w:rFonts w:ascii="Arial" w:hAnsi="Arial"/>
                <w:szCs w:val="18"/>
                <w:lang w:val="en-US"/>
              </w:rPr>
              <w:t>3</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4523923" w14:textId="77777777" w:rsidR="00C65122" w:rsidRPr="00484DBF" w:rsidRDefault="00C65122" w:rsidP="00931D3B">
            <w:pPr>
              <w:jc w:val="center"/>
              <w:rPr>
                <w:rFonts w:ascii="Arial" w:hAnsi="Arial"/>
                <w:szCs w:val="18"/>
                <w:lang w:val="en-US"/>
              </w:rPr>
            </w:pPr>
            <w:r w:rsidRPr="00484DBF">
              <w:rPr>
                <w:rFonts w:ascii="Arial" w:hAnsi="Arial"/>
                <w:szCs w:val="18"/>
                <w:lang w:val="en-US"/>
              </w:rPr>
              <w:t>1350</w:t>
            </w:r>
          </w:p>
        </w:tc>
      </w:tr>
      <w:tr w:rsidR="00C65122" w:rsidRPr="00484DBF" w14:paraId="643C8943" w14:textId="77777777" w:rsidTr="00931D3B">
        <w:trPr>
          <w:trHeight w:val="249"/>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FA9551B" w14:textId="77777777" w:rsidR="00C65122" w:rsidRPr="00484DBF" w:rsidRDefault="00C65122" w:rsidP="00931D3B">
            <w:pPr>
              <w:jc w:val="center"/>
              <w:rPr>
                <w:rFonts w:ascii="Arial" w:hAnsi="Arial"/>
                <w:szCs w:val="18"/>
                <w:lang w:val="en-US"/>
              </w:rPr>
            </w:pPr>
            <w:r w:rsidRPr="00484DBF">
              <w:rPr>
                <w:rFonts w:ascii="Arial" w:hAnsi="Arial"/>
                <w:szCs w:val="18"/>
                <w:lang w:val="en-US"/>
              </w:rPr>
              <w:t>Light State transit</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E32ADC5" w14:textId="77777777" w:rsidR="00C65122" w:rsidRPr="00484DBF" w:rsidRDefault="00C65122" w:rsidP="00931D3B">
            <w:pPr>
              <w:jc w:val="center"/>
              <w:rPr>
                <w:rFonts w:ascii="Arial" w:hAnsi="Arial"/>
                <w:szCs w:val="18"/>
                <w:lang w:val="en-US"/>
              </w:rPr>
            </w:pPr>
            <w:r w:rsidRPr="00484DBF">
              <w:rPr>
                <w:rFonts w:ascii="Arial" w:hAnsi="Arial"/>
                <w:szCs w:val="18"/>
                <w:lang w:val="en-US"/>
              </w:rPr>
              <w:t>100</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9414AEA" w14:textId="77777777" w:rsidR="00C65122" w:rsidRPr="00484DBF" w:rsidRDefault="00C65122" w:rsidP="00931D3B">
            <w:pPr>
              <w:jc w:val="center"/>
              <w:rPr>
                <w:rFonts w:ascii="Arial" w:hAnsi="Arial"/>
                <w:szCs w:val="18"/>
                <w:lang w:val="en-US"/>
              </w:rPr>
            </w:pPr>
            <w:r w:rsidRPr="00484DBF">
              <w:rPr>
                <w:rFonts w:ascii="Arial" w:hAnsi="Arial"/>
                <w:szCs w:val="18"/>
                <w:lang w:val="en-US"/>
              </w:rPr>
              <w:t>1</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E3BFA9" w14:textId="77777777" w:rsidR="00C65122" w:rsidRPr="00484DBF" w:rsidRDefault="00C65122" w:rsidP="00931D3B">
            <w:pPr>
              <w:jc w:val="center"/>
              <w:rPr>
                <w:rFonts w:ascii="Arial" w:hAnsi="Arial"/>
                <w:szCs w:val="18"/>
                <w:lang w:val="en-US"/>
              </w:rPr>
            </w:pPr>
            <w:r w:rsidRPr="00484DBF">
              <w:rPr>
                <w:rFonts w:ascii="Arial" w:hAnsi="Arial"/>
                <w:szCs w:val="18"/>
                <w:lang w:val="en-US"/>
              </w:rPr>
              <w:t>100</w:t>
            </w:r>
          </w:p>
        </w:tc>
      </w:tr>
      <w:tr w:rsidR="00C65122" w:rsidRPr="00484DBF" w14:paraId="1CB8CA36" w14:textId="77777777" w:rsidTr="00931D3B">
        <w:trPr>
          <w:trHeight w:val="249"/>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16ACB80" w14:textId="77777777" w:rsidR="00C65122" w:rsidRPr="00484DBF" w:rsidRDefault="00C65122" w:rsidP="00931D3B">
            <w:pPr>
              <w:jc w:val="center"/>
              <w:rPr>
                <w:rFonts w:ascii="Arial" w:hAnsi="Arial"/>
                <w:szCs w:val="18"/>
                <w:lang w:val="en-US"/>
              </w:rPr>
            </w:pPr>
            <w:r w:rsidRPr="00484DBF">
              <w:rPr>
                <w:rFonts w:ascii="Arial" w:hAnsi="Arial"/>
                <w:szCs w:val="18"/>
                <w:lang w:val="en-US"/>
              </w:rPr>
              <w:t>CG UL</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90DA026" w14:textId="77777777" w:rsidR="00C65122" w:rsidRPr="00484DBF" w:rsidRDefault="00C65122" w:rsidP="00931D3B">
            <w:pPr>
              <w:jc w:val="center"/>
              <w:rPr>
                <w:rFonts w:ascii="Arial" w:hAnsi="Arial"/>
                <w:szCs w:val="18"/>
                <w:lang w:val="en-US"/>
              </w:rPr>
            </w:pPr>
            <w:r w:rsidRPr="00484DBF">
              <w:rPr>
                <w:rFonts w:ascii="Arial" w:hAnsi="Arial"/>
                <w:szCs w:val="18"/>
                <w:lang w:val="en-US"/>
              </w:rPr>
              <w:t>700</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C5C9EB" w14:textId="77777777" w:rsidR="00C65122" w:rsidRPr="00484DBF" w:rsidRDefault="00C65122" w:rsidP="00931D3B">
            <w:pPr>
              <w:jc w:val="center"/>
              <w:rPr>
                <w:rFonts w:ascii="Arial" w:hAnsi="Arial"/>
                <w:szCs w:val="18"/>
                <w:lang w:val="en-US"/>
              </w:rPr>
            </w:pPr>
            <w:r w:rsidRPr="00484DBF">
              <w:rPr>
                <w:rFonts w:ascii="Arial" w:hAnsi="Arial"/>
                <w:szCs w:val="18"/>
                <w:lang w:val="en-US"/>
              </w:rPr>
              <w:t>2</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E001FB" w14:textId="77777777" w:rsidR="00C65122" w:rsidRPr="00484DBF" w:rsidRDefault="00C65122" w:rsidP="00931D3B">
            <w:pPr>
              <w:jc w:val="center"/>
              <w:rPr>
                <w:rFonts w:ascii="Arial" w:hAnsi="Arial"/>
                <w:szCs w:val="18"/>
                <w:lang w:val="en-US"/>
              </w:rPr>
            </w:pPr>
            <w:r w:rsidRPr="00484DBF">
              <w:rPr>
                <w:rFonts w:ascii="Arial" w:hAnsi="Arial"/>
                <w:szCs w:val="18"/>
                <w:lang w:val="en-US"/>
              </w:rPr>
              <w:t>1400</w:t>
            </w:r>
          </w:p>
        </w:tc>
      </w:tr>
      <w:tr w:rsidR="00C65122" w:rsidRPr="00484DBF" w14:paraId="22793D99" w14:textId="77777777" w:rsidTr="00931D3B">
        <w:trPr>
          <w:trHeight w:val="249"/>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8322CCA" w14:textId="77777777" w:rsidR="00C65122" w:rsidRPr="00484DBF" w:rsidRDefault="00C65122" w:rsidP="00931D3B">
            <w:pPr>
              <w:jc w:val="center"/>
              <w:rPr>
                <w:rFonts w:ascii="Arial" w:hAnsi="Arial"/>
                <w:szCs w:val="18"/>
                <w:lang w:val="en-US"/>
              </w:rPr>
            </w:pPr>
            <w:r w:rsidRPr="00484DBF">
              <w:rPr>
                <w:rFonts w:ascii="Arial" w:hAnsi="Arial"/>
                <w:szCs w:val="18"/>
                <w:lang w:val="en-US"/>
              </w:rPr>
              <w:t>Deep sleep</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ED43E9" w14:textId="77777777" w:rsidR="00C65122" w:rsidRPr="00484DBF" w:rsidRDefault="00C65122" w:rsidP="00931D3B">
            <w:pPr>
              <w:jc w:val="center"/>
              <w:rPr>
                <w:rFonts w:ascii="Arial" w:hAnsi="Arial"/>
                <w:szCs w:val="18"/>
                <w:lang w:val="en-US"/>
              </w:rPr>
            </w:pPr>
            <w:r w:rsidRPr="00484DBF">
              <w:rPr>
                <w:rFonts w:ascii="Arial" w:hAnsi="Arial"/>
                <w:szCs w:val="18"/>
                <w:lang w:val="en-US"/>
              </w:rPr>
              <w:t>1</w:t>
            </w: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53054F" w14:textId="77777777" w:rsidR="00C65122" w:rsidRPr="00484DBF" w:rsidRDefault="00C65122" w:rsidP="00931D3B">
            <w:pPr>
              <w:jc w:val="center"/>
              <w:rPr>
                <w:rFonts w:ascii="Arial" w:hAnsi="Arial"/>
                <w:szCs w:val="18"/>
                <w:lang w:val="en-US"/>
              </w:rPr>
            </w:pPr>
            <w:r w:rsidRPr="00484DBF">
              <w:rPr>
                <w:rFonts w:ascii="Arial" w:hAnsi="Arial"/>
                <w:szCs w:val="18"/>
                <w:lang w:val="en-US"/>
              </w:rPr>
              <w:t>20452</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FFF5C00" w14:textId="77777777" w:rsidR="00C65122" w:rsidRPr="00484DBF" w:rsidRDefault="00C65122" w:rsidP="00931D3B">
            <w:pPr>
              <w:jc w:val="center"/>
              <w:rPr>
                <w:rFonts w:ascii="Arial" w:hAnsi="Arial"/>
                <w:szCs w:val="18"/>
                <w:lang w:val="en-US"/>
              </w:rPr>
            </w:pPr>
            <w:r w:rsidRPr="00484DBF">
              <w:rPr>
                <w:rFonts w:ascii="Arial" w:hAnsi="Arial"/>
                <w:szCs w:val="18"/>
                <w:lang w:val="en-US"/>
              </w:rPr>
              <w:t>20452</w:t>
            </w:r>
          </w:p>
        </w:tc>
      </w:tr>
      <w:tr w:rsidR="00C65122" w:rsidRPr="00484DBF" w14:paraId="4A1CC16A" w14:textId="77777777" w:rsidTr="00931D3B">
        <w:trPr>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03CE901" w14:textId="77777777" w:rsidR="00C65122" w:rsidRPr="00484DBF" w:rsidRDefault="00C65122" w:rsidP="00931D3B">
            <w:pPr>
              <w:jc w:val="center"/>
              <w:rPr>
                <w:rFonts w:ascii="Arial" w:hAnsi="Arial"/>
                <w:szCs w:val="18"/>
                <w:lang w:val="en-US"/>
              </w:rPr>
            </w:pP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5BC39DB5" w14:textId="77777777" w:rsidR="00C65122" w:rsidRPr="00484DBF" w:rsidRDefault="00C65122" w:rsidP="00931D3B">
            <w:pPr>
              <w:jc w:val="center"/>
              <w:rPr>
                <w:rFonts w:ascii="Arial" w:hAnsi="Arial"/>
                <w:szCs w:val="18"/>
                <w:lang w:val="en-US"/>
              </w:rPr>
            </w:pP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A861A7E" w14:textId="77777777" w:rsidR="00C65122" w:rsidRPr="00484DBF" w:rsidRDefault="00C65122" w:rsidP="00931D3B">
            <w:pPr>
              <w:jc w:val="center"/>
              <w:rPr>
                <w:rFonts w:ascii="Arial" w:hAnsi="Arial"/>
                <w:szCs w:val="18"/>
                <w:lang w:val="en-US"/>
              </w:rPr>
            </w:pPr>
            <w:r w:rsidRPr="00484DBF">
              <w:rPr>
                <w:rFonts w:ascii="Arial" w:hAnsi="Arial"/>
                <w:szCs w:val="18"/>
                <w:lang w:val="en-US"/>
              </w:rPr>
              <w:t>Total Power</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5B349A4" w14:textId="77777777" w:rsidR="00C65122" w:rsidRPr="00484DBF" w:rsidRDefault="00C65122" w:rsidP="00931D3B">
            <w:pPr>
              <w:jc w:val="center"/>
              <w:rPr>
                <w:rFonts w:ascii="Arial" w:hAnsi="Arial"/>
                <w:szCs w:val="18"/>
                <w:lang w:val="en-US"/>
              </w:rPr>
            </w:pPr>
            <w:r w:rsidRPr="00484DBF">
              <w:rPr>
                <w:rFonts w:ascii="Arial" w:hAnsi="Arial"/>
                <w:szCs w:val="18"/>
                <w:lang w:val="en-US"/>
              </w:rPr>
              <w:t>24380</w:t>
            </w:r>
          </w:p>
        </w:tc>
      </w:tr>
      <w:tr w:rsidR="00C65122" w:rsidRPr="00484DBF" w14:paraId="36AA0940" w14:textId="77777777" w:rsidTr="00931D3B">
        <w:trPr>
          <w:trHeight w:val="446"/>
          <w:jc w:val="center"/>
        </w:trPr>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C34D91F" w14:textId="77777777" w:rsidR="00C65122" w:rsidRPr="00484DBF" w:rsidRDefault="00C65122" w:rsidP="00931D3B">
            <w:pPr>
              <w:jc w:val="center"/>
              <w:rPr>
                <w:rFonts w:ascii="Arial" w:hAnsi="Arial"/>
                <w:szCs w:val="18"/>
                <w:lang w:val="en-US"/>
              </w:rPr>
            </w:pP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27A5D65" w14:textId="77777777" w:rsidR="00C65122" w:rsidRPr="00484DBF" w:rsidRDefault="00C65122" w:rsidP="00931D3B">
            <w:pPr>
              <w:jc w:val="center"/>
              <w:rPr>
                <w:rFonts w:ascii="Arial" w:hAnsi="Arial"/>
                <w:szCs w:val="18"/>
                <w:lang w:val="en-US"/>
              </w:rPr>
            </w:pPr>
          </w:p>
        </w:tc>
        <w:tc>
          <w:tcPr>
            <w:tcW w:w="22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B5DAB15" w14:textId="77777777" w:rsidR="00C65122" w:rsidRPr="00484DBF" w:rsidRDefault="00C65122" w:rsidP="00931D3B">
            <w:pPr>
              <w:jc w:val="center"/>
              <w:rPr>
                <w:rFonts w:ascii="Arial" w:hAnsi="Arial"/>
                <w:szCs w:val="18"/>
                <w:lang w:val="en-US"/>
              </w:rPr>
            </w:pPr>
            <w:r w:rsidRPr="00484DBF">
              <w:rPr>
                <w:rFonts w:ascii="Arial" w:hAnsi="Arial"/>
                <w:b/>
                <w:bCs/>
                <w:szCs w:val="18"/>
                <w:lang w:val="en-US"/>
              </w:rPr>
              <w:t>Average Power per slot</w:t>
            </w:r>
          </w:p>
        </w:tc>
        <w:tc>
          <w:tcPr>
            <w:tcW w:w="300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7911BA" w14:textId="77777777" w:rsidR="00C65122" w:rsidRPr="00484DBF" w:rsidRDefault="00C65122" w:rsidP="00931D3B">
            <w:pPr>
              <w:jc w:val="center"/>
              <w:rPr>
                <w:rFonts w:ascii="Arial" w:hAnsi="Arial"/>
                <w:szCs w:val="18"/>
                <w:lang w:val="en-US"/>
              </w:rPr>
            </w:pPr>
            <w:r w:rsidRPr="00484DBF">
              <w:rPr>
                <w:rFonts w:ascii="Arial" w:hAnsi="Arial"/>
                <w:szCs w:val="18"/>
                <w:lang w:val="en-US"/>
              </w:rPr>
              <w:t>1.19</w:t>
            </w:r>
          </w:p>
        </w:tc>
      </w:tr>
    </w:tbl>
    <w:p w14:paraId="21313D9A" w14:textId="53F7FA83" w:rsidR="00A15F64" w:rsidRDefault="00A15F64" w:rsidP="00E00829">
      <w:pPr>
        <w:rPr>
          <w:rFonts w:ascii="Arial" w:hAnsi="Arial"/>
          <w:sz w:val="22"/>
        </w:rPr>
      </w:pPr>
    </w:p>
    <w:p w14:paraId="6B525E36" w14:textId="1B3C9501" w:rsidR="0088080E" w:rsidRPr="0088080E" w:rsidRDefault="003727AD" w:rsidP="0088080E">
      <w:pPr>
        <w:pStyle w:val="Heading6"/>
        <w:rPr>
          <w:lang w:val="en-US"/>
        </w:rPr>
      </w:pPr>
      <w:r>
        <w:rPr>
          <w:lang w:val="en-US"/>
        </w:rPr>
        <w:t xml:space="preserve">2.5.3.2 </w:t>
      </w:r>
      <w:r w:rsidR="0088080E" w:rsidRPr="00B27728">
        <w:rPr>
          <w:lang w:val="en-US"/>
        </w:rPr>
        <w:t>Legacy SDT in the power cycle</w:t>
      </w:r>
    </w:p>
    <w:tbl>
      <w:tblPr>
        <w:tblW w:w="9530" w:type="dxa"/>
        <w:jc w:val="center"/>
        <w:tblCellMar>
          <w:left w:w="0" w:type="dxa"/>
          <w:right w:w="0" w:type="dxa"/>
        </w:tblCellMar>
        <w:tblLook w:val="0600" w:firstRow="0" w:lastRow="0" w:firstColumn="0" w:lastColumn="0" w:noHBand="1" w:noVBand="1"/>
      </w:tblPr>
      <w:tblGrid>
        <w:gridCol w:w="2135"/>
        <w:gridCol w:w="2136"/>
        <w:gridCol w:w="2135"/>
        <w:gridCol w:w="3124"/>
      </w:tblGrid>
      <w:tr w:rsidR="0088080E" w:rsidRPr="00484DBF" w14:paraId="6B9BF566" w14:textId="77777777" w:rsidTr="00931D3B">
        <w:trPr>
          <w:trHeight w:val="22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BBC4428" w14:textId="77777777" w:rsidR="0088080E" w:rsidRPr="00484DBF" w:rsidRDefault="0088080E" w:rsidP="00931D3B">
            <w:pPr>
              <w:jc w:val="center"/>
              <w:rPr>
                <w:rFonts w:ascii="Arial" w:hAnsi="Arial"/>
                <w:sz w:val="18"/>
                <w:szCs w:val="18"/>
                <w:lang w:val="en-US"/>
              </w:rPr>
            </w:pPr>
            <w:r w:rsidRPr="00484DBF">
              <w:rPr>
                <w:b/>
                <w:bCs/>
                <w:sz w:val="18"/>
                <w:szCs w:val="18"/>
                <w:lang w:val="en-US"/>
              </w:rPr>
              <w:t>DL+UL Positioning</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08F6A5B" w14:textId="37D6A9BC" w:rsidR="0088080E" w:rsidRPr="00484DBF" w:rsidRDefault="0088080E" w:rsidP="00931D3B">
            <w:pPr>
              <w:jc w:val="center"/>
              <w:rPr>
                <w:rFonts w:ascii="Arial" w:hAnsi="Arial"/>
                <w:sz w:val="18"/>
                <w:szCs w:val="18"/>
                <w:lang w:val="en-US"/>
              </w:rPr>
            </w:pPr>
            <w:r w:rsidRPr="00484DBF">
              <w:rPr>
                <w:b/>
                <w:bCs/>
                <w:sz w:val="18"/>
                <w:szCs w:val="18"/>
                <w:lang w:val="en-US"/>
              </w:rPr>
              <w:t>Power Units / slot</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8EFE4E6" w14:textId="796C2C8A" w:rsidR="0088080E" w:rsidRPr="00484DBF" w:rsidRDefault="0088080E" w:rsidP="00931D3B">
            <w:pPr>
              <w:jc w:val="center"/>
              <w:rPr>
                <w:rFonts w:ascii="Arial" w:hAnsi="Arial"/>
                <w:sz w:val="18"/>
                <w:szCs w:val="18"/>
                <w:lang w:val="en-US"/>
              </w:rPr>
            </w:pPr>
            <w:r w:rsidRPr="00484DBF">
              <w:rPr>
                <w:b/>
                <w:bCs/>
                <w:sz w:val="18"/>
                <w:szCs w:val="18"/>
                <w:lang w:val="en-US"/>
              </w:rPr>
              <w:t>Number of slots</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62D1C1A" w14:textId="7A6C8FD1" w:rsidR="0088080E" w:rsidRPr="00484DBF" w:rsidRDefault="0088080E" w:rsidP="00931D3B">
            <w:pPr>
              <w:jc w:val="center"/>
              <w:rPr>
                <w:rFonts w:ascii="Arial" w:hAnsi="Arial"/>
                <w:sz w:val="18"/>
                <w:szCs w:val="18"/>
                <w:lang w:val="en-US"/>
              </w:rPr>
            </w:pPr>
            <w:r w:rsidRPr="00484DBF">
              <w:rPr>
                <w:b/>
                <w:bCs/>
                <w:sz w:val="18"/>
                <w:szCs w:val="18"/>
                <w:lang w:val="en-US"/>
              </w:rPr>
              <w:t>Power Units</w:t>
            </w:r>
          </w:p>
        </w:tc>
      </w:tr>
      <w:tr w:rsidR="0088080E" w:rsidRPr="00484DBF" w14:paraId="2355FC29" w14:textId="77777777" w:rsidTr="00931D3B">
        <w:trPr>
          <w:trHeight w:val="392"/>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9222FBB"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 xml:space="preserve">Paging Occasion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F8E0582"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57</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6760745"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4</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901C101"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228</w:t>
            </w:r>
          </w:p>
        </w:tc>
      </w:tr>
      <w:tr w:rsidR="0088080E" w:rsidRPr="00484DBF" w14:paraId="26B8CC47" w14:textId="77777777" w:rsidTr="00931D3B">
        <w:trPr>
          <w:trHeight w:val="22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B77E99"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 xml:space="preserve">SSB serv. cell (2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E8074EA"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50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1124433"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4</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4CF107F"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200</w:t>
            </w:r>
          </w:p>
        </w:tc>
      </w:tr>
      <w:tr w:rsidR="0088080E" w:rsidRPr="00484DBF" w14:paraId="0F30ED7C" w14:textId="77777777" w:rsidTr="00931D3B">
        <w:trPr>
          <w:trHeight w:val="22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81881A"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 xml:space="preserve">Light sleep (8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4F0BC8"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20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183FCA7"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16</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807C64"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320</w:t>
            </w:r>
          </w:p>
        </w:tc>
      </w:tr>
      <w:tr w:rsidR="0088080E" w:rsidRPr="00484DBF" w14:paraId="2C43418F" w14:textId="77777777" w:rsidTr="00931D3B">
        <w:trPr>
          <w:trHeight w:val="392"/>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1369C3"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 xml:space="preserve">PRS Instance (0.5 </w:t>
            </w:r>
            <w:proofErr w:type="spellStart"/>
            <w:r w:rsidRPr="00484DBF">
              <w:rPr>
                <w:rFonts w:ascii="Arial" w:hAnsi="Arial"/>
                <w:sz w:val="18"/>
                <w:szCs w:val="18"/>
                <w:lang w:val="en-US"/>
              </w:rPr>
              <w:t>ms</w:t>
            </w:r>
            <w:proofErr w:type="spellEnd"/>
            <w:r w:rsidRPr="00484DBF">
              <w:rPr>
                <w:rFonts w:ascii="Arial" w:hAnsi="Arial"/>
                <w:sz w:val="18"/>
                <w:szCs w:val="18"/>
                <w:lang w:val="en-US"/>
              </w:rPr>
              <w: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ACD551F"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120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2478D0F"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FB4998"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120</w:t>
            </w:r>
          </w:p>
        </w:tc>
      </w:tr>
      <w:tr w:rsidR="0088080E" w:rsidRPr="00484DBF" w14:paraId="2C89AE2A" w14:textId="77777777" w:rsidTr="00931D3B">
        <w:trPr>
          <w:trHeight w:val="22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36CFCF"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SRS (0.5 msec)</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0CF0F43"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210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2898017"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003CADA"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210</w:t>
            </w:r>
          </w:p>
        </w:tc>
      </w:tr>
      <w:tr w:rsidR="0088080E" w:rsidRPr="00484DBF" w14:paraId="604218B4" w14:textId="77777777" w:rsidTr="00931D3B">
        <w:trPr>
          <w:trHeight w:val="22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8EB581A"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Deep State transit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9FB2C1"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450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99550F"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4</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960C3BE"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1800</w:t>
            </w:r>
          </w:p>
        </w:tc>
      </w:tr>
      <w:tr w:rsidR="0088080E" w:rsidRPr="00484DBF" w14:paraId="5F172907" w14:textId="77777777" w:rsidTr="00931D3B">
        <w:trPr>
          <w:trHeight w:val="22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2BA9292"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Light State transit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A95DB6F"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100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20FF67B"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6FBFA0"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100</w:t>
            </w:r>
          </w:p>
        </w:tc>
      </w:tr>
      <w:tr w:rsidR="0088080E" w:rsidRPr="00484DBF" w14:paraId="6ACC9F13" w14:textId="77777777" w:rsidTr="00931D3B">
        <w:trPr>
          <w:trHeight w:val="392"/>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68DCB76"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SDT with legacy network delay</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8C32025"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See SDT breakdown</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50B500B6"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233</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AE914B7"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13190</w:t>
            </w:r>
          </w:p>
        </w:tc>
      </w:tr>
      <w:tr w:rsidR="0088080E" w:rsidRPr="00484DBF" w14:paraId="21FAF035" w14:textId="77777777" w:rsidTr="00931D3B">
        <w:trPr>
          <w:trHeight w:val="22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6FF79A3"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CG UL</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1EA450B"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700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67A73E"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2</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87ACBF"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1400</w:t>
            </w:r>
          </w:p>
        </w:tc>
      </w:tr>
      <w:tr w:rsidR="0088080E" w:rsidRPr="00484DBF" w14:paraId="137010F9" w14:textId="77777777" w:rsidTr="00931D3B">
        <w:trPr>
          <w:trHeight w:val="22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2DDEC68"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Deep sleep</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C332BE"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1</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97E5827"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20219</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087B53"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20219</w:t>
            </w:r>
          </w:p>
        </w:tc>
      </w:tr>
      <w:tr w:rsidR="0088080E" w:rsidRPr="00484DBF" w14:paraId="5157A24A" w14:textId="77777777" w:rsidTr="00931D3B">
        <w:trPr>
          <w:trHeight w:val="22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D47D08F" w14:textId="77777777" w:rsidR="0088080E" w:rsidRPr="00484DBF" w:rsidRDefault="0088080E" w:rsidP="00931D3B">
            <w:pPr>
              <w:jc w:val="center"/>
              <w:rPr>
                <w:rFonts w:ascii="Arial" w:hAnsi="Arial"/>
                <w:sz w:val="18"/>
                <w:szCs w:val="18"/>
                <w:lang w:val="en-US"/>
              </w:rPr>
            </w:pP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5718EF51" w14:textId="77777777" w:rsidR="0088080E" w:rsidRPr="00484DBF" w:rsidRDefault="0088080E" w:rsidP="00931D3B">
            <w:pPr>
              <w:jc w:val="center"/>
              <w:rPr>
                <w:rFonts w:ascii="Arial" w:hAnsi="Arial"/>
                <w:sz w:val="18"/>
                <w:szCs w:val="18"/>
                <w:lang w:val="en-US"/>
              </w:rPr>
            </w:pP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2A1C972"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Total Power</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3B9FE25" w14:textId="77777777" w:rsidR="0088080E" w:rsidRPr="00484DBF" w:rsidRDefault="0088080E" w:rsidP="00931D3B">
            <w:pPr>
              <w:jc w:val="center"/>
              <w:rPr>
                <w:rFonts w:ascii="Arial" w:hAnsi="Arial"/>
                <w:sz w:val="18"/>
                <w:szCs w:val="18"/>
                <w:lang w:val="en-US"/>
              </w:rPr>
            </w:pPr>
            <w:r w:rsidRPr="00484DBF">
              <w:rPr>
                <w:rFonts w:ascii="Arial" w:hAnsi="Arial"/>
                <w:sz w:val="18"/>
                <w:szCs w:val="18"/>
                <w:lang w:val="en-US"/>
              </w:rPr>
              <w:t>37787</w:t>
            </w:r>
          </w:p>
        </w:tc>
      </w:tr>
      <w:tr w:rsidR="0088080E" w:rsidRPr="00484DBF" w14:paraId="504F09F6" w14:textId="77777777" w:rsidTr="00931D3B">
        <w:trPr>
          <w:trHeight w:val="392"/>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9F9CA59" w14:textId="77777777" w:rsidR="0088080E" w:rsidRPr="00484DBF" w:rsidRDefault="0088080E" w:rsidP="00931D3B">
            <w:pPr>
              <w:jc w:val="center"/>
              <w:rPr>
                <w:rFonts w:ascii="Arial" w:hAnsi="Arial"/>
                <w:sz w:val="18"/>
                <w:szCs w:val="18"/>
                <w:lang w:val="en-US"/>
              </w:rPr>
            </w:pP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ED48D86" w14:textId="77777777" w:rsidR="0088080E" w:rsidRPr="00484DBF" w:rsidRDefault="0088080E" w:rsidP="00931D3B">
            <w:pPr>
              <w:jc w:val="center"/>
              <w:rPr>
                <w:rFonts w:ascii="Arial" w:hAnsi="Arial"/>
                <w:sz w:val="18"/>
                <w:szCs w:val="18"/>
                <w:lang w:val="en-US"/>
              </w:rPr>
            </w:pP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B463BAC" w14:textId="77777777" w:rsidR="0088080E" w:rsidRPr="00484DBF" w:rsidRDefault="0088080E" w:rsidP="00931D3B">
            <w:pPr>
              <w:jc w:val="center"/>
              <w:rPr>
                <w:rFonts w:ascii="Arial" w:hAnsi="Arial"/>
                <w:b/>
                <w:bCs/>
                <w:sz w:val="18"/>
                <w:szCs w:val="18"/>
                <w:lang w:val="en-US"/>
              </w:rPr>
            </w:pPr>
            <w:r w:rsidRPr="00484DBF">
              <w:rPr>
                <w:rFonts w:ascii="Arial" w:hAnsi="Arial"/>
                <w:b/>
                <w:bCs/>
                <w:sz w:val="18"/>
                <w:szCs w:val="18"/>
                <w:lang w:val="en-US"/>
              </w:rPr>
              <w:t>Average Power per slot</w:t>
            </w:r>
          </w:p>
        </w:tc>
        <w:tc>
          <w:tcPr>
            <w:tcW w:w="312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06C2834" w14:textId="77777777" w:rsidR="0088080E" w:rsidRPr="00484DBF" w:rsidRDefault="0088080E" w:rsidP="00931D3B">
            <w:pPr>
              <w:jc w:val="center"/>
              <w:rPr>
                <w:rFonts w:ascii="Arial" w:hAnsi="Arial"/>
                <w:b/>
                <w:bCs/>
                <w:sz w:val="18"/>
                <w:szCs w:val="18"/>
                <w:lang w:val="en-US"/>
              </w:rPr>
            </w:pPr>
            <w:r w:rsidRPr="00484DBF">
              <w:rPr>
                <w:rFonts w:ascii="Arial" w:hAnsi="Arial"/>
                <w:b/>
                <w:bCs/>
                <w:sz w:val="18"/>
                <w:szCs w:val="18"/>
                <w:lang w:val="en-US"/>
              </w:rPr>
              <w:t>1.85</w:t>
            </w:r>
          </w:p>
        </w:tc>
      </w:tr>
    </w:tbl>
    <w:p w14:paraId="3831F90A" w14:textId="77777777" w:rsidR="00A15F64" w:rsidRPr="00E00829" w:rsidRDefault="00A15F64" w:rsidP="004A1567">
      <w:pPr>
        <w:rPr>
          <w:rFonts w:ascii="Arial" w:hAnsi="Arial"/>
          <w:sz w:val="22"/>
        </w:rPr>
      </w:pPr>
    </w:p>
    <w:p w14:paraId="4ED60587" w14:textId="0A486C97" w:rsidR="004A1567" w:rsidRDefault="004A1567" w:rsidP="004A1567">
      <w:pPr>
        <w:pStyle w:val="Heading2"/>
        <w:numPr>
          <w:ilvl w:val="1"/>
          <w:numId w:val="5"/>
        </w:numPr>
      </w:pPr>
      <w:r>
        <w:t>Summary of Relative Power Unit Analysis</w:t>
      </w:r>
    </w:p>
    <w:p w14:paraId="177A8FF6" w14:textId="73678F51" w:rsidR="00A6119B" w:rsidRPr="00E52A9F" w:rsidRDefault="00A6119B" w:rsidP="00A6119B">
      <w:pPr>
        <w:rPr>
          <w:sz w:val="24"/>
          <w:szCs w:val="24"/>
        </w:rPr>
      </w:pPr>
      <w:r w:rsidRPr="00E52A9F">
        <w:rPr>
          <w:sz w:val="24"/>
          <w:szCs w:val="24"/>
        </w:rPr>
        <w:t>Based on the above analysis, we provide the following summary:</w:t>
      </w:r>
    </w:p>
    <w:tbl>
      <w:tblPr>
        <w:tblW w:w="9838" w:type="dxa"/>
        <w:jc w:val="center"/>
        <w:tblCellMar>
          <w:left w:w="0" w:type="dxa"/>
          <w:right w:w="0" w:type="dxa"/>
        </w:tblCellMar>
        <w:tblLook w:val="0600" w:firstRow="0" w:lastRow="0" w:firstColumn="0" w:lastColumn="0" w:noHBand="1" w:noVBand="1"/>
      </w:tblPr>
      <w:tblGrid>
        <w:gridCol w:w="2334"/>
        <w:gridCol w:w="1417"/>
        <w:gridCol w:w="2710"/>
        <w:gridCol w:w="3377"/>
      </w:tblGrid>
      <w:tr w:rsidR="00A20E0A" w:rsidRPr="003E1964" w14:paraId="257FC0E3" w14:textId="77777777" w:rsidTr="00514000">
        <w:trPr>
          <w:trHeight w:val="6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1EFC062" w14:textId="77777777" w:rsidR="00A20E0A" w:rsidRPr="003E1964" w:rsidRDefault="00A20E0A" w:rsidP="003E1964">
            <w:pPr>
              <w:jc w:val="center"/>
              <w:rPr>
                <w:lang w:val="en-US"/>
              </w:rPr>
            </w:pPr>
            <w:r w:rsidRPr="003E1964">
              <w:rPr>
                <w:b/>
                <w:bCs/>
                <w:lang w:val="en-US"/>
              </w:rPr>
              <w:t>Scenario</w:t>
            </w:r>
          </w:p>
        </w:tc>
        <w:tc>
          <w:tcPr>
            <w:tcW w:w="141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5B415F6" w14:textId="77777777" w:rsidR="00A20E0A" w:rsidRPr="003E1964" w:rsidRDefault="00A20E0A" w:rsidP="003E1964">
            <w:pPr>
              <w:jc w:val="center"/>
              <w:rPr>
                <w:lang w:val="en-US"/>
              </w:rPr>
            </w:pPr>
            <w:r w:rsidRPr="003E1964">
              <w:rPr>
                <w:b/>
                <w:bCs/>
                <w:lang w:val="en-US"/>
              </w:rPr>
              <w:t>I-DRX and PRS/SRS Instances</w:t>
            </w: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BB7E92" w14:textId="25031A26" w:rsidR="00A20E0A" w:rsidRPr="003E1964" w:rsidRDefault="00A20E0A" w:rsidP="003E1964">
            <w:pPr>
              <w:jc w:val="center"/>
              <w:rPr>
                <w:lang w:val="en-US"/>
              </w:rPr>
            </w:pPr>
            <w:r w:rsidRPr="003E1964">
              <w:rPr>
                <w:b/>
                <w:bCs/>
                <w:lang w:val="en-US"/>
              </w:rPr>
              <w:t>RA-SDT with legacy network delay included</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9DD2FCE" w14:textId="7C698FAE" w:rsidR="00A20E0A" w:rsidRPr="003E1964" w:rsidRDefault="00A20E0A" w:rsidP="003E1964">
            <w:pPr>
              <w:jc w:val="center"/>
              <w:rPr>
                <w:lang w:val="en-US"/>
              </w:rPr>
            </w:pPr>
            <w:r w:rsidRPr="003E1964">
              <w:rPr>
                <w:b/>
                <w:bCs/>
                <w:lang w:val="en-US"/>
              </w:rPr>
              <w:t>RA-SDT Not included in the power cycle</w:t>
            </w:r>
          </w:p>
        </w:tc>
      </w:tr>
      <w:tr w:rsidR="00A20E0A" w:rsidRPr="003E1964" w14:paraId="1BFF660D" w14:textId="77777777" w:rsidTr="00514000">
        <w:trPr>
          <w:trHeight w:val="20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1179025" w14:textId="77777777" w:rsidR="00A20E0A" w:rsidRPr="003E1964" w:rsidRDefault="00A20E0A" w:rsidP="003E1964">
            <w:pPr>
              <w:jc w:val="center"/>
              <w:rPr>
                <w:lang w:val="en-US"/>
              </w:rPr>
            </w:pPr>
            <w:r w:rsidRPr="003E1964">
              <w:rPr>
                <w:lang w:val="en-US"/>
              </w:rPr>
              <w:t>DL-only without reporting (UE-B)</w:t>
            </w:r>
          </w:p>
        </w:tc>
        <w:tc>
          <w:tcPr>
            <w:tcW w:w="1417" w:type="dxa"/>
            <w:vMerge w:val="restart"/>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001A073" w14:textId="77777777" w:rsidR="00A20E0A" w:rsidRPr="003E1964" w:rsidRDefault="00A20E0A" w:rsidP="003E1964">
            <w:pPr>
              <w:jc w:val="center"/>
              <w:rPr>
                <w:lang w:val="en-US"/>
              </w:rPr>
            </w:pPr>
            <w:r w:rsidRPr="003E1964">
              <w:rPr>
                <w:lang w:val="en-US"/>
              </w:rPr>
              <w:t>I-DRX=1.28s, N=1</w:t>
            </w: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97540C9" w14:textId="77777777" w:rsidR="00A20E0A" w:rsidRPr="003E1964" w:rsidRDefault="00A20E0A" w:rsidP="003E1964">
            <w:pPr>
              <w:jc w:val="center"/>
              <w:rPr>
                <w:lang w:val="en-US"/>
              </w:rPr>
            </w:pPr>
            <w:r w:rsidRPr="003E1964">
              <w:rPr>
                <w:lang w:val="en-US"/>
              </w:rPr>
              <w:t>NA</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4EEDA4" w14:textId="77777777" w:rsidR="00A20E0A" w:rsidRPr="003E1964" w:rsidRDefault="00A20E0A" w:rsidP="003E1964">
            <w:pPr>
              <w:jc w:val="center"/>
              <w:rPr>
                <w:lang w:val="en-US"/>
              </w:rPr>
            </w:pPr>
            <w:r w:rsidRPr="003E1964">
              <w:rPr>
                <w:lang w:val="en-US"/>
              </w:rPr>
              <w:t>1.72</w:t>
            </w:r>
          </w:p>
        </w:tc>
      </w:tr>
      <w:tr w:rsidR="00A20E0A" w:rsidRPr="003E1964" w14:paraId="6B90D5F8" w14:textId="77777777" w:rsidTr="00514000">
        <w:trPr>
          <w:trHeight w:val="394"/>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FFAC06A" w14:textId="77777777" w:rsidR="00A20E0A" w:rsidRPr="003E1964" w:rsidRDefault="00A20E0A" w:rsidP="003E1964">
            <w:pPr>
              <w:jc w:val="center"/>
              <w:rPr>
                <w:lang w:val="en-US"/>
              </w:rPr>
            </w:pPr>
            <w:r w:rsidRPr="003E1964">
              <w:rPr>
                <w:lang w:val="en-US"/>
              </w:rPr>
              <w:t>DL-only (UE-A or UE-B) w/ CG-SDT for reporting</w:t>
            </w:r>
          </w:p>
        </w:tc>
        <w:tc>
          <w:tcPr>
            <w:tcW w:w="0" w:type="auto"/>
            <w:vMerge/>
            <w:tcBorders>
              <w:top w:val="single" w:sz="8" w:space="0" w:color="F7F8FA"/>
              <w:left w:val="single" w:sz="8" w:space="0" w:color="F7F8FA"/>
              <w:bottom w:val="single" w:sz="8" w:space="0" w:color="F7F8FA"/>
              <w:right w:val="single" w:sz="8" w:space="0" w:color="F7F8FA"/>
            </w:tcBorders>
            <w:vAlign w:val="center"/>
            <w:hideMark/>
          </w:tcPr>
          <w:p w14:paraId="41B4651F" w14:textId="77777777" w:rsidR="00A20E0A" w:rsidRPr="003E1964" w:rsidRDefault="00A20E0A" w:rsidP="003E1964">
            <w:pPr>
              <w:jc w:val="center"/>
              <w:rPr>
                <w:b/>
                <w:bCs/>
                <w:lang w:val="en-US"/>
              </w:rPr>
            </w:pP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0981C18" w14:textId="77777777" w:rsidR="00A20E0A" w:rsidRPr="003E1964" w:rsidRDefault="00A20E0A" w:rsidP="003E1964">
            <w:pPr>
              <w:jc w:val="center"/>
              <w:rPr>
                <w:lang w:val="en-US"/>
              </w:rPr>
            </w:pPr>
            <w:r w:rsidRPr="003E1964">
              <w:rPr>
                <w:lang w:val="en-US"/>
              </w:rPr>
              <w:t>NA</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ACB127B" w14:textId="77777777" w:rsidR="00A20E0A" w:rsidRPr="003E1964" w:rsidRDefault="00A20E0A" w:rsidP="003E1964">
            <w:pPr>
              <w:jc w:val="center"/>
              <w:rPr>
                <w:lang w:val="en-US"/>
              </w:rPr>
            </w:pPr>
            <w:r w:rsidRPr="003E1964">
              <w:rPr>
                <w:lang w:val="en-US"/>
              </w:rPr>
              <w:t>2.44</w:t>
            </w:r>
          </w:p>
        </w:tc>
      </w:tr>
      <w:tr w:rsidR="00A20E0A" w:rsidRPr="003E1964" w14:paraId="1D5FDE4F" w14:textId="77777777" w:rsidTr="00514000">
        <w:trPr>
          <w:trHeight w:val="20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E6D6A67" w14:textId="77777777" w:rsidR="00A20E0A" w:rsidRPr="003E1964" w:rsidRDefault="00A20E0A" w:rsidP="003E1964">
            <w:pPr>
              <w:jc w:val="center"/>
              <w:rPr>
                <w:lang w:val="en-US"/>
              </w:rPr>
            </w:pPr>
            <w:r w:rsidRPr="003E1964">
              <w:rPr>
                <w:lang w:val="en-US"/>
              </w:rPr>
              <w:t>UL-only</w:t>
            </w:r>
          </w:p>
        </w:tc>
        <w:tc>
          <w:tcPr>
            <w:tcW w:w="0" w:type="auto"/>
            <w:vMerge/>
            <w:tcBorders>
              <w:top w:val="single" w:sz="8" w:space="0" w:color="F7F8FA"/>
              <w:left w:val="single" w:sz="8" w:space="0" w:color="F7F8FA"/>
              <w:bottom w:val="single" w:sz="8" w:space="0" w:color="F7F8FA"/>
              <w:right w:val="single" w:sz="8" w:space="0" w:color="F7F8FA"/>
            </w:tcBorders>
            <w:vAlign w:val="center"/>
            <w:hideMark/>
          </w:tcPr>
          <w:p w14:paraId="3697CD0E" w14:textId="77777777" w:rsidR="00A20E0A" w:rsidRPr="003E1964" w:rsidRDefault="00A20E0A" w:rsidP="003E1964">
            <w:pPr>
              <w:jc w:val="center"/>
              <w:rPr>
                <w:b/>
                <w:bCs/>
                <w:lang w:val="en-US"/>
              </w:rPr>
            </w:pP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8A2718B" w14:textId="77777777" w:rsidR="00A20E0A" w:rsidRPr="003E1964" w:rsidRDefault="00A20E0A" w:rsidP="003E1964">
            <w:pPr>
              <w:jc w:val="center"/>
              <w:rPr>
                <w:lang w:val="en-US"/>
              </w:rPr>
            </w:pPr>
            <w:r w:rsidRPr="003E1964">
              <w:rPr>
                <w:lang w:val="en-US"/>
              </w:rPr>
              <w:t>6.99</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C7D48D4" w14:textId="77777777" w:rsidR="00A20E0A" w:rsidRPr="003E1964" w:rsidRDefault="00A20E0A" w:rsidP="003E1964">
            <w:pPr>
              <w:jc w:val="center"/>
              <w:rPr>
                <w:lang w:val="en-US"/>
              </w:rPr>
            </w:pPr>
            <w:r w:rsidRPr="003E1964">
              <w:rPr>
                <w:lang w:val="en-US"/>
              </w:rPr>
              <w:t>1.76</w:t>
            </w:r>
          </w:p>
        </w:tc>
      </w:tr>
      <w:tr w:rsidR="00A20E0A" w:rsidRPr="003E1964" w14:paraId="6A593048" w14:textId="77777777" w:rsidTr="00514000">
        <w:trPr>
          <w:trHeight w:val="20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1E048C1" w14:textId="77777777" w:rsidR="00A20E0A" w:rsidRPr="003E1964" w:rsidRDefault="00A20E0A" w:rsidP="003E1964">
            <w:pPr>
              <w:jc w:val="center"/>
              <w:rPr>
                <w:lang w:val="en-US"/>
              </w:rPr>
            </w:pPr>
            <w:r w:rsidRPr="003E1964">
              <w:rPr>
                <w:lang w:val="en-US"/>
              </w:rPr>
              <w:t>DL+UL w/ CG-SDT for reporting</w:t>
            </w:r>
          </w:p>
        </w:tc>
        <w:tc>
          <w:tcPr>
            <w:tcW w:w="0" w:type="auto"/>
            <w:vMerge/>
            <w:tcBorders>
              <w:top w:val="single" w:sz="8" w:space="0" w:color="F7F8FA"/>
              <w:left w:val="single" w:sz="8" w:space="0" w:color="F7F8FA"/>
              <w:bottom w:val="single" w:sz="8" w:space="0" w:color="F7F8FA"/>
              <w:right w:val="single" w:sz="8" w:space="0" w:color="F7F8FA"/>
            </w:tcBorders>
            <w:vAlign w:val="center"/>
            <w:hideMark/>
          </w:tcPr>
          <w:p w14:paraId="1453D59B" w14:textId="77777777" w:rsidR="00A20E0A" w:rsidRPr="003E1964" w:rsidRDefault="00A20E0A" w:rsidP="003E1964">
            <w:pPr>
              <w:jc w:val="center"/>
              <w:rPr>
                <w:b/>
                <w:bCs/>
                <w:lang w:val="en-US"/>
              </w:rPr>
            </w:pP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F364558" w14:textId="77777777" w:rsidR="00A20E0A" w:rsidRPr="003E1964" w:rsidRDefault="00A20E0A" w:rsidP="003E1964">
            <w:pPr>
              <w:jc w:val="center"/>
              <w:rPr>
                <w:lang w:val="en-US"/>
              </w:rPr>
            </w:pPr>
            <w:r w:rsidRPr="003E1964">
              <w:rPr>
                <w:lang w:val="en-US"/>
              </w:rPr>
              <w:t>7.76</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16427D7" w14:textId="77777777" w:rsidR="00A20E0A" w:rsidRPr="003E1964" w:rsidRDefault="00A20E0A" w:rsidP="003E1964">
            <w:pPr>
              <w:jc w:val="center"/>
              <w:rPr>
                <w:lang w:val="en-US"/>
              </w:rPr>
            </w:pPr>
            <w:r w:rsidRPr="003E1964">
              <w:rPr>
                <w:lang w:val="en-US"/>
              </w:rPr>
              <w:t>2.70</w:t>
            </w:r>
          </w:p>
        </w:tc>
      </w:tr>
    </w:tbl>
    <w:p w14:paraId="66F20625" w14:textId="7068D118" w:rsidR="00A6119B" w:rsidRDefault="00A6119B" w:rsidP="00A6119B"/>
    <w:tbl>
      <w:tblPr>
        <w:tblW w:w="9838" w:type="dxa"/>
        <w:jc w:val="center"/>
        <w:tblCellMar>
          <w:left w:w="0" w:type="dxa"/>
          <w:right w:w="0" w:type="dxa"/>
        </w:tblCellMar>
        <w:tblLook w:val="0600" w:firstRow="0" w:lastRow="0" w:firstColumn="0" w:lastColumn="0" w:noHBand="1" w:noVBand="1"/>
      </w:tblPr>
      <w:tblGrid>
        <w:gridCol w:w="2334"/>
        <w:gridCol w:w="1417"/>
        <w:gridCol w:w="2710"/>
        <w:gridCol w:w="3377"/>
      </w:tblGrid>
      <w:tr w:rsidR="00EC2B76" w:rsidRPr="003E1964" w14:paraId="1CBA5A3A" w14:textId="77777777" w:rsidTr="00233A64">
        <w:trPr>
          <w:trHeight w:val="6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A72958" w14:textId="77777777" w:rsidR="00EC2B76" w:rsidRPr="003E1964" w:rsidRDefault="00EC2B76" w:rsidP="00233A64">
            <w:pPr>
              <w:jc w:val="center"/>
              <w:rPr>
                <w:lang w:val="en-US"/>
              </w:rPr>
            </w:pPr>
            <w:r w:rsidRPr="003E1964">
              <w:rPr>
                <w:b/>
                <w:bCs/>
                <w:lang w:val="en-US"/>
              </w:rPr>
              <w:t>Scenario</w:t>
            </w:r>
          </w:p>
        </w:tc>
        <w:tc>
          <w:tcPr>
            <w:tcW w:w="141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0EA018B" w14:textId="77777777" w:rsidR="00EC2B76" w:rsidRPr="003E1964" w:rsidRDefault="00EC2B76" w:rsidP="00233A64">
            <w:pPr>
              <w:jc w:val="center"/>
              <w:rPr>
                <w:lang w:val="en-US"/>
              </w:rPr>
            </w:pPr>
            <w:r w:rsidRPr="003E1964">
              <w:rPr>
                <w:b/>
                <w:bCs/>
                <w:lang w:val="en-US"/>
              </w:rPr>
              <w:t>I-DRX and PRS/SRS Instances</w:t>
            </w: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C49EC9C" w14:textId="77777777" w:rsidR="00EC2B76" w:rsidRPr="003E1964" w:rsidRDefault="00EC2B76" w:rsidP="00233A64">
            <w:pPr>
              <w:jc w:val="center"/>
              <w:rPr>
                <w:lang w:val="en-US"/>
              </w:rPr>
            </w:pPr>
            <w:r w:rsidRPr="003E1964">
              <w:rPr>
                <w:b/>
                <w:bCs/>
                <w:lang w:val="en-US"/>
              </w:rPr>
              <w:t>RA-SDT with legacy network delay included</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0728F0" w14:textId="77777777" w:rsidR="00EC2B76" w:rsidRPr="003E1964" w:rsidRDefault="00EC2B76" w:rsidP="00233A64">
            <w:pPr>
              <w:jc w:val="center"/>
              <w:rPr>
                <w:lang w:val="en-US"/>
              </w:rPr>
            </w:pPr>
            <w:r w:rsidRPr="003E1964">
              <w:rPr>
                <w:b/>
                <w:bCs/>
                <w:lang w:val="en-US"/>
              </w:rPr>
              <w:t>RA-SDT Not included in the power cycle</w:t>
            </w:r>
          </w:p>
        </w:tc>
      </w:tr>
      <w:tr w:rsidR="0042310B" w:rsidRPr="003E1964" w14:paraId="1F67B2FE" w14:textId="77777777" w:rsidTr="00233A64">
        <w:trPr>
          <w:trHeight w:val="20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243126" w14:textId="0664666A" w:rsidR="0042310B" w:rsidRPr="003E1964" w:rsidRDefault="0042310B" w:rsidP="0042310B">
            <w:pPr>
              <w:jc w:val="center"/>
              <w:rPr>
                <w:lang w:val="en-US"/>
              </w:rPr>
            </w:pPr>
            <w:r w:rsidRPr="00E52A9F">
              <w:rPr>
                <w:lang w:val="en-US"/>
              </w:rPr>
              <w:t>DL-only without reporting (UE-B)</w:t>
            </w:r>
          </w:p>
        </w:tc>
        <w:tc>
          <w:tcPr>
            <w:tcW w:w="1417" w:type="dxa"/>
            <w:vMerge w:val="restart"/>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7E3C9E" w14:textId="71A3C2E8" w:rsidR="0042310B" w:rsidRPr="003E1964" w:rsidRDefault="0042310B" w:rsidP="0042310B">
            <w:pPr>
              <w:jc w:val="center"/>
              <w:rPr>
                <w:lang w:val="en-US"/>
              </w:rPr>
            </w:pPr>
            <w:r w:rsidRPr="00E52A9F">
              <w:rPr>
                <w:lang w:val="en-US"/>
              </w:rPr>
              <w:t>I-DRX=1.28s, N=8</w:t>
            </w: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E873FB" w14:textId="6C14DE32" w:rsidR="0042310B" w:rsidRPr="003E1964" w:rsidRDefault="0042310B" w:rsidP="0042310B">
            <w:pPr>
              <w:jc w:val="center"/>
              <w:rPr>
                <w:lang w:val="en-US"/>
              </w:rPr>
            </w:pPr>
            <w:r w:rsidRPr="00E52A9F">
              <w:rPr>
                <w:lang w:val="en-US"/>
              </w:rPr>
              <w:t>NA</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4B64451" w14:textId="5DF71074" w:rsidR="0042310B" w:rsidRPr="003E1964" w:rsidRDefault="0042310B" w:rsidP="0042310B">
            <w:pPr>
              <w:jc w:val="center"/>
              <w:rPr>
                <w:lang w:val="en-US"/>
              </w:rPr>
            </w:pPr>
            <w:r w:rsidRPr="00E52A9F">
              <w:rPr>
                <w:lang w:val="en-US"/>
              </w:rPr>
              <w:t>1.53</w:t>
            </w:r>
          </w:p>
        </w:tc>
      </w:tr>
      <w:tr w:rsidR="0042310B" w:rsidRPr="003E1964" w14:paraId="57F103CE" w14:textId="77777777" w:rsidTr="00233A64">
        <w:trPr>
          <w:trHeight w:val="394"/>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84A6C66" w14:textId="13D1BEC9" w:rsidR="0042310B" w:rsidRPr="003E1964" w:rsidRDefault="0042310B" w:rsidP="0042310B">
            <w:pPr>
              <w:jc w:val="center"/>
              <w:rPr>
                <w:lang w:val="en-US"/>
              </w:rPr>
            </w:pPr>
            <w:r w:rsidRPr="00E52A9F">
              <w:rPr>
                <w:lang w:val="en-US"/>
              </w:rPr>
              <w:t>DL-only (UE-A or UE-B) w/ CG-SDT for reporting</w:t>
            </w:r>
          </w:p>
        </w:tc>
        <w:tc>
          <w:tcPr>
            <w:tcW w:w="0" w:type="auto"/>
            <w:vMerge/>
            <w:tcBorders>
              <w:top w:val="single" w:sz="8" w:space="0" w:color="F7F8FA"/>
              <w:left w:val="single" w:sz="8" w:space="0" w:color="F7F8FA"/>
              <w:bottom w:val="single" w:sz="8" w:space="0" w:color="F7F8FA"/>
              <w:right w:val="single" w:sz="8" w:space="0" w:color="F7F8FA"/>
            </w:tcBorders>
            <w:vAlign w:val="center"/>
            <w:hideMark/>
          </w:tcPr>
          <w:p w14:paraId="0A2D72C1" w14:textId="77777777" w:rsidR="0042310B" w:rsidRPr="003E1964" w:rsidRDefault="0042310B" w:rsidP="0042310B">
            <w:pPr>
              <w:jc w:val="center"/>
              <w:rPr>
                <w:lang w:val="en-US"/>
              </w:rPr>
            </w:pP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C980698" w14:textId="7F27994E" w:rsidR="0042310B" w:rsidRPr="003E1964" w:rsidRDefault="0042310B" w:rsidP="0042310B">
            <w:pPr>
              <w:jc w:val="center"/>
              <w:rPr>
                <w:lang w:val="en-US"/>
              </w:rPr>
            </w:pPr>
            <w:r w:rsidRPr="00E52A9F">
              <w:rPr>
                <w:lang w:val="en-US"/>
              </w:rPr>
              <w:t>NA</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F41BCB3" w14:textId="57878265" w:rsidR="0042310B" w:rsidRPr="003E1964" w:rsidRDefault="0042310B" w:rsidP="0042310B">
            <w:pPr>
              <w:jc w:val="center"/>
              <w:rPr>
                <w:lang w:val="en-US"/>
              </w:rPr>
            </w:pPr>
            <w:r w:rsidRPr="00E52A9F">
              <w:rPr>
                <w:lang w:val="en-US"/>
              </w:rPr>
              <w:t>1.59</w:t>
            </w:r>
          </w:p>
        </w:tc>
      </w:tr>
      <w:tr w:rsidR="0042310B" w:rsidRPr="003E1964" w14:paraId="0D6B8ADF" w14:textId="77777777" w:rsidTr="00233A64">
        <w:trPr>
          <w:trHeight w:val="20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42BDB70" w14:textId="5EDEE7E5" w:rsidR="0042310B" w:rsidRPr="003E1964" w:rsidRDefault="0042310B" w:rsidP="0042310B">
            <w:pPr>
              <w:jc w:val="center"/>
              <w:rPr>
                <w:lang w:val="en-US"/>
              </w:rPr>
            </w:pPr>
            <w:r w:rsidRPr="00E52A9F">
              <w:rPr>
                <w:lang w:val="en-US"/>
              </w:rPr>
              <w:t>UL-only</w:t>
            </w:r>
          </w:p>
        </w:tc>
        <w:tc>
          <w:tcPr>
            <w:tcW w:w="0" w:type="auto"/>
            <w:vMerge/>
            <w:tcBorders>
              <w:top w:val="single" w:sz="8" w:space="0" w:color="F7F8FA"/>
              <w:left w:val="single" w:sz="8" w:space="0" w:color="F7F8FA"/>
              <w:bottom w:val="single" w:sz="8" w:space="0" w:color="F7F8FA"/>
              <w:right w:val="single" w:sz="8" w:space="0" w:color="F7F8FA"/>
            </w:tcBorders>
            <w:vAlign w:val="center"/>
            <w:hideMark/>
          </w:tcPr>
          <w:p w14:paraId="318E3D37" w14:textId="77777777" w:rsidR="0042310B" w:rsidRPr="003E1964" w:rsidRDefault="0042310B" w:rsidP="0042310B">
            <w:pPr>
              <w:jc w:val="center"/>
              <w:rPr>
                <w:lang w:val="en-US"/>
              </w:rPr>
            </w:pP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8CF458A" w14:textId="6434CAA7" w:rsidR="0042310B" w:rsidRPr="003E1964" w:rsidRDefault="0042310B" w:rsidP="0042310B">
            <w:pPr>
              <w:jc w:val="center"/>
              <w:rPr>
                <w:lang w:val="en-US"/>
              </w:rPr>
            </w:pPr>
            <w:r w:rsidRPr="00E52A9F">
              <w:rPr>
                <w:lang w:val="en-US"/>
              </w:rPr>
              <w:t>2.18</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2ABA1D1" w14:textId="7460DF44" w:rsidR="0042310B" w:rsidRPr="003E1964" w:rsidRDefault="0042310B" w:rsidP="0042310B">
            <w:pPr>
              <w:jc w:val="center"/>
              <w:rPr>
                <w:lang w:val="en-US"/>
              </w:rPr>
            </w:pPr>
            <w:r w:rsidRPr="00E52A9F">
              <w:rPr>
                <w:lang w:val="en-US"/>
              </w:rPr>
              <w:t>1.53</w:t>
            </w:r>
          </w:p>
        </w:tc>
      </w:tr>
      <w:tr w:rsidR="0042310B" w:rsidRPr="003E1964" w14:paraId="5E9772ED" w14:textId="77777777" w:rsidTr="00233A64">
        <w:trPr>
          <w:trHeight w:val="20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1BB4C7A" w14:textId="276B941B" w:rsidR="0042310B" w:rsidRPr="003E1964" w:rsidRDefault="0042310B" w:rsidP="0042310B">
            <w:pPr>
              <w:jc w:val="center"/>
              <w:rPr>
                <w:lang w:val="en-US"/>
              </w:rPr>
            </w:pPr>
            <w:r w:rsidRPr="00E52A9F">
              <w:rPr>
                <w:lang w:val="en-US"/>
              </w:rPr>
              <w:t>DL+UL w/ CG-SDT for reporting</w:t>
            </w:r>
          </w:p>
        </w:tc>
        <w:tc>
          <w:tcPr>
            <w:tcW w:w="0" w:type="auto"/>
            <w:vMerge/>
            <w:tcBorders>
              <w:top w:val="single" w:sz="8" w:space="0" w:color="F7F8FA"/>
              <w:left w:val="single" w:sz="8" w:space="0" w:color="F7F8FA"/>
              <w:bottom w:val="single" w:sz="8" w:space="0" w:color="F7F8FA"/>
              <w:right w:val="single" w:sz="8" w:space="0" w:color="F7F8FA"/>
            </w:tcBorders>
            <w:vAlign w:val="center"/>
            <w:hideMark/>
          </w:tcPr>
          <w:p w14:paraId="3971CF65" w14:textId="77777777" w:rsidR="0042310B" w:rsidRPr="003E1964" w:rsidRDefault="0042310B" w:rsidP="0042310B">
            <w:pPr>
              <w:jc w:val="center"/>
              <w:rPr>
                <w:lang w:val="en-US"/>
              </w:rPr>
            </w:pP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E2E1EE5" w14:textId="39816AD6" w:rsidR="0042310B" w:rsidRPr="003E1964" w:rsidRDefault="0042310B" w:rsidP="0042310B">
            <w:pPr>
              <w:jc w:val="center"/>
              <w:rPr>
                <w:lang w:val="en-US"/>
              </w:rPr>
            </w:pPr>
            <w:r w:rsidRPr="00E52A9F">
              <w:rPr>
                <w:lang w:val="en-US"/>
              </w:rPr>
              <w:t>2.26</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A6422CA" w14:textId="6D939A88" w:rsidR="0042310B" w:rsidRPr="003E1964" w:rsidRDefault="0042310B" w:rsidP="0042310B">
            <w:pPr>
              <w:jc w:val="center"/>
              <w:rPr>
                <w:lang w:val="en-US"/>
              </w:rPr>
            </w:pPr>
            <w:r w:rsidRPr="00E52A9F">
              <w:rPr>
                <w:lang w:val="en-US"/>
              </w:rPr>
              <w:t>1.63</w:t>
            </w:r>
          </w:p>
        </w:tc>
      </w:tr>
    </w:tbl>
    <w:p w14:paraId="002A6FD2" w14:textId="77777777" w:rsidR="00514000" w:rsidRDefault="00514000" w:rsidP="00A6119B"/>
    <w:tbl>
      <w:tblPr>
        <w:tblW w:w="9838" w:type="dxa"/>
        <w:jc w:val="center"/>
        <w:tblCellMar>
          <w:left w:w="0" w:type="dxa"/>
          <w:right w:w="0" w:type="dxa"/>
        </w:tblCellMar>
        <w:tblLook w:val="0600" w:firstRow="0" w:lastRow="0" w:firstColumn="0" w:lastColumn="0" w:noHBand="1" w:noVBand="1"/>
      </w:tblPr>
      <w:tblGrid>
        <w:gridCol w:w="2334"/>
        <w:gridCol w:w="1417"/>
        <w:gridCol w:w="2710"/>
        <w:gridCol w:w="3377"/>
      </w:tblGrid>
      <w:tr w:rsidR="0042310B" w:rsidRPr="003E1964" w14:paraId="58B6F262" w14:textId="77777777" w:rsidTr="00233A64">
        <w:trPr>
          <w:trHeight w:val="6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0ABABFE" w14:textId="77777777" w:rsidR="0042310B" w:rsidRPr="003E1964" w:rsidRDefault="0042310B" w:rsidP="00233A64">
            <w:pPr>
              <w:jc w:val="center"/>
              <w:rPr>
                <w:lang w:val="en-US"/>
              </w:rPr>
            </w:pPr>
            <w:r w:rsidRPr="003E1964">
              <w:rPr>
                <w:b/>
                <w:bCs/>
                <w:lang w:val="en-US"/>
              </w:rPr>
              <w:t>Scenario</w:t>
            </w:r>
          </w:p>
        </w:tc>
        <w:tc>
          <w:tcPr>
            <w:tcW w:w="141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F2098F" w14:textId="77777777" w:rsidR="0042310B" w:rsidRPr="003E1964" w:rsidRDefault="0042310B" w:rsidP="00233A64">
            <w:pPr>
              <w:jc w:val="center"/>
              <w:rPr>
                <w:lang w:val="en-US"/>
              </w:rPr>
            </w:pPr>
            <w:r w:rsidRPr="003E1964">
              <w:rPr>
                <w:b/>
                <w:bCs/>
                <w:lang w:val="en-US"/>
              </w:rPr>
              <w:t>I-DRX and PRS/SRS Instances</w:t>
            </w: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65AE6F" w14:textId="77777777" w:rsidR="0042310B" w:rsidRPr="003E1964" w:rsidRDefault="0042310B" w:rsidP="00233A64">
            <w:pPr>
              <w:jc w:val="center"/>
              <w:rPr>
                <w:lang w:val="en-US"/>
              </w:rPr>
            </w:pPr>
            <w:r w:rsidRPr="003E1964">
              <w:rPr>
                <w:b/>
                <w:bCs/>
                <w:lang w:val="en-US"/>
              </w:rPr>
              <w:t>RA-SDT with legacy network delay included</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E198FD" w14:textId="77777777" w:rsidR="0042310B" w:rsidRPr="003E1964" w:rsidRDefault="0042310B" w:rsidP="00233A64">
            <w:pPr>
              <w:jc w:val="center"/>
              <w:rPr>
                <w:lang w:val="en-US"/>
              </w:rPr>
            </w:pPr>
            <w:r w:rsidRPr="003E1964">
              <w:rPr>
                <w:b/>
                <w:bCs/>
                <w:lang w:val="en-US"/>
              </w:rPr>
              <w:t>RA-SDT Not included in the power cycle</w:t>
            </w:r>
          </w:p>
        </w:tc>
      </w:tr>
      <w:tr w:rsidR="00E52A9F" w:rsidRPr="003E1964" w14:paraId="62355A73" w14:textId="77777777" w:rsidTr="00233A64">
        <w:trPr>
          <w:trHeight w:val="20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7D7696" w14:textId="4185518C" w:rsidR="00E52A9F" w:rsidRPr="003E1964" w:rsidRDefault="00E52A9F" w:rsidP="00E52A9F">
            <w:pPr>
              <w:jc w:val="center"/>
              <w:rPr>
                <w:lang w:val="en-US"/>
              </w:rPr>
            </w:pPr>
            <w:r w:rsidRPr="00E52A9F">
              <w:rPr>
                <w:lang w:val="en-US"/>
              </w:rPr>
              <w:t>DL-only without reporting (UE-B)</w:t>
            </w:r>
          </w:p>
        </w:tc>
        <w:tc>
          <w:tcPr>
            <w:tcW w:w="1417" w:type="dxa"/>
            <w:vMerge w:val="restart"/>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13B424A" w14:textId="47C55452" w:rsidR="00E52A9F" w:rsidRPr="003E1964" w:rsidRDefault="00E52A9F" w:rsidP="00E52A9F">
            <w:pPr>
              <w:jc w:val="center"/>
              <w:rPr>
                <w:lang w:val="en-US"/>
              </w:rPr>
            </w:pPr>
            <w:r w:rsidRPr="00E52A9F">
              <w:rPr>
                <w:lang w:val="en-US"/>
              </w:rPr>
              <w:t>I-DRX=10.24s, N=1</w:t>
            </w: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96AFD01" w14:textId="660C3EE5" w:rsidR="00E52A9F" w:rsidRPr="003E1964" w:rsidRDefault="00E52A9F" w:rsidP="00E52A9F">
            <w:pPr>
              <w:jc w:val="center"/>
              <w:rPr>
                <w:lang w:val="en-US"/>
              </w:rPr>
            </w:pPr>
            <w:r w:rsidRPr="00E52A9F">
              <w:rPr>
                <w:lang w:val="en-US"/>
              </w:rPr>
              <w:t>NA</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78ED53" w14:textId="6BDA9931" w:rsidR="00E52A9F" w:rsidRPr="003E1964" w:rsidRDefault="00E52A9F" w:rsidP="00E52A9F">
            <w:pPr>
              <w:jc w:val="center"/>
              <w:rPr>
                <w:lang w:val="en-US"/>
              </w:rPr>
            </w:pPr>
            <w:r w:rsidRPr="00E52A9F">
              <w:rPr>
                <w:lang w:val="en-US"/>
              </w:rPr>
              <w:t>1.09</w:t>
            </w:r>
          </w:p>
        </w:tc>
      </w:tr>
      <w:tr w:rsidR="00E52A9F" w:rsidRPr="003E1964" w14:paraId="069556E6" w14:textId="77777777" w:rsidTr="00233A64">
        <w:trPr>
          <w:trHeight w:val="394"/>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3DBCAB1" w14:textId="77777777" w:rsidR="00E52A9F" w:rsidRPr="003E1964" w:rsidRDefault="00E52A9F" w:rsidP="00E52A9F">
            <w:pPr>
              <w:jc w:val="center"/>
              <w:rPr>
                <w:lang w:val="en-US"/>
              </w:rPr>
            </w:pPr>
            <w:r w:rsidRPr="00E52A9F">
              <w:rPr>
                <w:lang w:val="en-US"/>
              </w:rPr>
              <w:t>DL-only (UE-A or UE-B) w/ CG-SDT for reporting</w:t>
            </w:r>
          </w:p>
        </w:tc>
        <w:tc>
          <w:tcPr>
            <w:tcW w:w="0" w:type="auto"/>
            <w:vMerge/>
            <w:tcBorders>
              <w:top w:val="single" w:sz="8" w:space="0" w:color="F7F8FA"/>
              <w:left w:val="single" w:sz="8" w:space="0" w:color="F7F8FA"/>
              <w:bottom w:val="single" w:sz="8" w:space="0" w:color="F7F8FA"/>
              <w:right w:val="single" w:sz="8" w:space="0" w:color="F7F8FA"/>
            </w:tcBorders>
            <w:vAlign w:val="center"/>
            <w:hideMark/>
          </w:tcPr>
          <w:p w14:paraId="11FBA4C5" w14:textId="77777777" w:rsidR="00E52A9F" w:rsidRPr="003E1964" w:rsidRDefault="00E52A9F" w:rsidP="00E52A9F">
            <w:pPr>
              <w:jc w:val="center"/>
              <w:rPr>
                <w:lang w:val="en-US"/>
              </w:rPr>
            </w:pP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ECE371" w14:textId="2A3E48FB" w:rsidR="00E52A9F" w:rsidRPr="003E1964" w:rsidRDefault="00E52A9F" w:rsidP="00E52A9F">
            <w:pPr>
              <w:jc w:val="center"/>
              <w:rPr>
                <w:lang w:val="en-US"/>
              </w:rPr>
            </w:pPr>
            <w:r w:rsidRPr="00E52A9F">
              <w:rPr>
                <w:lang w:val="en-US"/>
              </w:rPr>
              <w:t>NA</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3DE6A01" w14:textId="55ABB6EA" w:rsidR="00E52A9F" w:rsidRPr="003E1964" w:rsidRDefault="00E52A9F" w:rsidP="00E52A9F">
            <w:pPr>
              <w:jc w:val="center"/>
              <w:rPr>
                <w:lang w:val="en-US"/>
              </w:rPr>
            </w:pPr>
            <w:r w:rsidRPr="00E52A9F">
              <w:rPr>
                <w:lang w:val="en-US"/>
              </w:rPr>
              <w:t>1.14</w:t>
            </w:r>
          </w:p>
        </w:tc>
      </w:tr>
      <w:tr w:rsidR="00261405" w:rsidRPr="003E1964" w14:paraId="7DD89F38" w14:textId="77777777" w:rsidTr="00233A64">
        <w:trPr>
          <w:trHeight w:val="20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A336151" w14:textId="776A9D94" w:rsidR="00261405" w:rsidRPr="003E1964" w:rsidRDefault="00261405" w:rsidP="00261405">
            <w:pPr>
              <w:jc w:val="center"/>
              <w:rPr>
                <w:lang w:val="en-US"/>
              </w:rPr>
            </w:pPr>
            <w:r w:rsidRPr="00E52A9F">
              <w:rPr>
                <w:lang w:val="en-US"/>
              </w:rPr>
              <w:t>UL-only</w:t>
            </w:r>
          </w:p>
        </w:tc>
        <w:tc>
          <w:tcPr>
            <w:tcW w:w="0" w:type="auto"/>
            <w:vMerge/>
            <w:tcBorders>
              <w:top w:val="single" w:sz="8" w:space="0" w:color="F7F8FA"/>
              <w:left w:val="single" w:sz="8" w:space="0" w:color="F7F8FA"/>
              <w:bottom w:val="single" w:sz="8" w:space="0" w:color="F7F8FA"/>
              <w:right w:val="single" w:sz="8" w:space="0" w:color="F7F8FA"/>
            </w:tcBorders>
            <w:vAlign w:val="center"/>
            <w:hideMark/>
          </w:tcPr>
          <w:p w14:paraId="102916E7" w14:textId="77777777" w:rsidR="00261405" w:rsidRPr="003E1964" w:rsidRDefault="00261405" w:rsidP="00261405">
            <w:pPr>
              <w:jc w:val="center"/>
              <w:rPr>
                <w:lang w:val="en-US"/>
              </w:rPr>
            </w:pP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360516B" w14:textId="63A7ABA5" w:rsidR="00261405" w:rsidRPr="003E1964" w:rsidRDefault="00261405" w:rsidP="00261405">
            <w:pPr>
              <w:jc w:val="center"/>
              <w:rPr>
                <w:lang w:val="en-US"/>
              </w:rPr>
            </w:pPr>
            <w:r w:rsidRPr="00E52A9F">
              <w:rPr>
                <w:lang w:val="en-US"/>
              </w:rPr>
              <w:t>1.75</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12043DE" w14:textId="2D195FB2" w:rsidR="00261405" w:rsidRPr="003E1964" w:rsidRDefault="00261405" w:rsidP="00261405">
            <w:pPr>
              <w:jc w:val="center"/>
              <w:rPr>
                <w:lang w:val="en-US"/>
              </w:rPr>
            </w:pPr>
            <w:r w:rsidRPr="00E52A9F">
              <w:rPr>
                <w:lang w:val="en-US"/>
              </w:rPr>
              <w:t>1.09</w:t>
            </w:r>
          </w:p>
        </w:tc>
      </w:tr>
      <w:tr w:rsidR="00B82E00" w:rsidRPr="003E1964" w14:paraId="6513B294" w14:textId="77777777" w:rsidTr="00261405">
        <w:trPr>
          <w:trHeight w:val="201"/>
          <w:jc w:val="center"/>
        </w:trPr>
        <w:tc>
          <w:tcPr>
            <w:tcW w:w="23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A61260B" w14:textId="4A9C0165" w:rsidR="00B82E00" w:rsidRPr="003E1964" w:rsidRDefault="00B82E00" w:rsidP="00B82E00">
            <w:pPr>
              <w:jc w:val="center"/>
              <w:rPr>
                <w:lang w:val="en-US"/>
              </w:rPr>
            </w:pPr>
            <w:r w:rsidRPr="00E52A9F">
              <w:rPr>
                <w:lang w:val="en-US"/>
              </w:rPr>
              <w:t>DL+UL w/ CG-SDT for reporting</w:t>
            </w:r>
          </w:p>
        </w:tc>
        <w:tc>
          <w:tcPr>
            <w:tcW w:w="0" w:type="auto"/>
            <w:vMerge/>
            <w:tcBorders>
              <w:top w:val="single" w:sz="8" w:space="0" w:color="F7F8FA"/>
              <w:left w:val="single" w:sz="8" w:space="0" w:color="F7F8FA"/>
              <w:bottom w:val="single" w:sz="8" w:space="0" w:color="F7F8FA"/>
              <w:right w:val="single" w:sz="8" w:space="0" w:color="F7F8FA"/>
            </w:tcBorders>
            <w:vAlign w:val="center"/>
            <w:hideMark/>
          </w:tcPr>
          <w:p w14:paraId="7BFD7A30" w14:textId="77777777" w:rsidR="00B82E00" w:rsidRPr="003E1964" w:rsidRDefault="00B82E00" w:rsidP="00B82E00">
            <w:pPr>
              <w:jc w:val="center"/>
              <w:rPr>
                <w:lang w:val="en-US"/>
              </w:rPr>
            </w:pPr>
          </w:p>
        </w:tc>
        <w:tc>
          <w:tcPr>
            <w:tcW w:w="27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46458FEE" w14:textId="2EF02561" w:rsidR="00B82E00" w:rsidRPr="003E1964" w:rsidRDefault="0027728A" w:rsidP="00B82E00">
            <w:pPr>
              <w:jc w:val="center"/>
              <w:rPr>
                <w:lang w:val="en-US"/>
              </w:rPr>
            </w:pPr>
            <w:r>
              <w:rPr>
                <w:lang w:val="en-US"/>
              </w:rPr>
              <w:t>1.85</w:t>
            </w:r>
          </w:p>
        </w:tc>
        <w:tc>
          <w:tcPr>
            <w:tcW w:w="3377"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75AF671D" w14:textId="3895BFA0" w:rsidR="00B82E00" w:rsidRPr="003E1964" w:rsidRDefault="0027728A" w:rsidP="00B82E00">
            <w:pPr>
              <w:jc w:val="center"/>
              <w:rPr>
                <w:lang w:val="en-US"/>
              </w:rPr>
            </w:pPr>
            <w:r>
              <w:rPr>
                <w:lang w:val="en-US"/>
              </w:rPr>
              <w:t>1.19</w:t>
            </w:r>
          </w:p>
        </w:tc>
      </w:tr>
    </w:tbl>
    <w:p w14:paraId="2963F561" w14:textId="77777777" w:rsidR="00A6119B" w:rsidRPr="00A6119B" w:rsidRDefault="00A6119B" w:rsidP="00A6119B"/>
    <w:p w14:paraId="56A04E35" w14:textId="47C1B3BC" w:rsidR="00A15F64" w:rsidRDefault="00A836CE" w:rsidP="00A15F64">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Expected Battery Life Power Consumption Analysis</w:t>
      </w:r>
    </w:p>
    <w:p w14:paraId="305F276B" w14:textId="145E0619" w:rsidR="00785E14" w:rsidRDefault="00956846" w:rsidP="00785E14">
      <w:pPr>
        <w:spacing w:after="0"/>
        <w:rPr>
          <w:sz w:val="24"/>
          <w:szCs w:val="24"/>
        </w:rPr>
      </w:pPr>
      <w:r>
        <w:rPr>
          <w:sz w:val="24"/>
          <w:szCs w:val="24"/>
        </w:rPr>
        <w:t>In the 2</w:t>
      </w:r>
      <w:r w:rsidRPr="00956846">
        <w:rPr>
          <w:sz w:val="24"/>
          <w:szCs w:val="24"/>
          <w:vertAlign w:val="superscript"/>
        </w:rPr>
        <w:t>nd</w:t>
      </w:r>
      <w:r>
        <w:rPr>
          <w:sz w:val="24"/>
          <w:szCs w:val="24"/>
        </w:rPr>
        <w:t xml:space="preserve"> step of the LPHAP power consumption analysis, the proposal is to</w:t>
      </w:r>
      <w:r w:rsidR="00A45CA4" w:rsidRPr="00A45CA4">
        <w:rPr>
          <w:sz w:val="24"/>
          <w:szCs w:val="24"/>
        </w:rPr>
        <w:t xml:space="preserve"> transform the relative power unit analysis to an expected battery life, </w:t>
      </w:r>
      <w:r>
        <w:rPr>
          <w:sz w:val="24"/>
          <w:szCs w:val="24"/>
        </w:rPr>
        <w:t>using the following formula:</w:t>
      </w:r>
    </w:p>
    <w:p w14:paraId="7B48F13A" w14:textId="2C768974" w:rsidR="00496BE9" w:rsidRDefault="00496BE9" w:rsidP="00785E14">
      <w:pPr>
        <w:spacing w:after="0"/>
        <w:jc w:val="center"/>
        <w:rPr>
          <w:sz w:val="24"/>
          <w:szCs w:val="24"/>
        </w:rPr>
      </w:pPr>
      <w:r w:rsidRPr="00496BE9">
        <w:rPr>
          <w:noProof/>
          <w:sz w:val="24"/>
          <w:szCs w:val="24"/>
        </w:rPr>
        <w:drawing>
          <wp:inline distT="0" distB="0" distL="0" distR="0" wp14:anchorId="36599094" wp14:editId="5D301C03">
            <wp:extent cx="1388853" cy="295500"/>
            <wp:effectExtent l="0" t="0" r="1905" b="9525"/>
            <wp:docPr id="10" name="Picture 4">
              <a:extLst xmlns:a="http://schemas.openxmlformats.org/drawingml/2006/main">
                <a:ext uri="{FF2B5EF4-FFF2-40B4-BE49-F238E27FC236}">
                  <a16:creationId xmlns:a16="http://schemas.microsoft.com/office/drawing/2014/main" id="{5744AF73-3A67-41A0-9031-C10B489F5E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a:extLst>
                        <a:ext uri="{FF2B5EF4-FFF2-40B4-BE49-F238E27FC236}">
                          <a16:creationId xmlns:a16="http://schemas.microsoft.com/office/drawing/2014/main" id="{5744AF73-3A67-41A0-9031-C10B489F5EA3}"/>
                        </a:ext>
                      </a:extLst>
                    </pic:cNvPr>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16562" cy="301395"/>
                    </a:xfrm>
                    <a:prstGeom prst="rect">
                      <a:avLst/>
                    </a:prstGeom>
                    <a:noFill/>
                  </pic:spPr>
                </pic:pic>
              </a:graphicData>
            </a:graphic>
          </wp:inline>
        </w:drawing>
      </w:r>
      <w:r w:rsidR="00956846">
        <w:rPr>
          <w:sz w:val="24"/>
          <w:szCs w:val="24"/>
        </w:rPr>
        <w:t xml:space="preserve"> </w:t>
      </w:r>
    </w:p>
    <w:p w14:paraId="5A83FD4F" w14:textId="5591B4C4" w:rsidR="00785E14" w:rsidRDefault="00785E14" w:rsidP="00785E14">
      <w:pPr>
        <w:spacing w:after="0"/>
        <w:rPr>
          <w:sz w:val="24"/>
          <w:szCs w:val="24"/>
        </w:rPr>
      </w:pPr>
      <w:r>
        <w:rPr>
          <w:sz w:val="24"/>
          <w:szCs w:val="24"/>
        </w:rPr>
        <w:t>wherein</w:t>
      </w:r>
    </w:p>
    <w:p w14:paraId="189F63F2" w14:textId="77777777" w:rsidR="004C1208" w:rsidRPr="004C1208" w:rsidRDefault="004C1208" w:rsidP="00785E14">
      <w:pPr>
        <w:numPr>
          <w:ilvl w:val="0"/>
          <w:numId w:val="33"/>
        </w:numPr>
        <w:tabs>
          <w:tab w:val="num" w:pos="720"/>
        </w:tabs>
        <w:spacing w:after="0"/>
        <w:rPr>
          <w:sz w:val="24"/>
          <w:szCs w:val="24"/>
          <w:lang w:val="en-US"/>
        </w:rPr>
      </w:pPr>
      <w:r w:rsidRPr="004C1208">
        <w:rPr>
          <w:sz w:val="24"/>
          <w:szCs w:val="24"/>
          <w:highlight w:val="white"/>
        </w:rPr>
        <w:t xml:space="preserve">C1 is the battery capacity of the reference </w:t>
      </w:r>
      <w:proofErr w:type="gramStart"/>
      <w:r w:rsidRPr="004C1208">
        <w:rPr>
          <w:sz w:val="24"/>
          <w:szCs w:val="24"/>
          <w:highlight w:val="white"/>
        </w:rPr>
        <w:t>device;</w:t>
      </w:r>
      <w:proofErr w:type="gramEnd"/>
    </w:p>
    <w:p w14:paraId="35C9F55C" w14:textId="77777777" w:rsidR="004C1208" w:rsidRPr="004C1208" w:rsidRDefault="004C1208" w:rsidP="00785E14">
      <w:pPr>
        <w:numPr>
          <w:ilvl w:val="0"/>
          <w:numId w:val="33"/>
        </w:numPr>
        <w:tabs>
          <w:tab w:val="num" w:pos="720"/>
        </w:tabs>
        <w:spacing w:after="0"/>
        <w:rPr>
          <w:sz w:val="24"/>
          <w:szCs w:val="24"/>
          <w:lang w:val="en-US"/>
        </w:rPr>
      </w:pPr>
      <w:r w:rsidRPr="004C1208">
        <w:rPr>
          <w:sz w:val="24"/>
          <w:szCs w:val="24"/>
          <w:highlight w:val="white"/>
        </w:rPr>
        <w:t xml:space="preserve">T1 is the battery life of the reference </w:t>
      </w:r>
      <w:proofErr w:type="gramStart"/>
      <w:r w:rsidRPr="004C1208">
        <w:rPr>
          <w:sz w:val="24"/>
          <w:szCs w:val="24"/>
          <w:highlight w:val="white"/>
        </w:rPr>
        <w:t>device;</w:t>
      </w:r>
      <w:proofErr w:type="gramEnd"/>
    </w:p>
    <w:p w14:paraId="1FD697FA" w14:textId="77777777" w:rsidR="004C1208" w:rsidRPr="004C1208" w:rsidRDefault="004C1208" w:rsidP="00785E14">
      <w:pPr>
        <w:numPr>
          <w:ilvl w:val="0"/>
          <w:numId w:val="33"/>
        </w:numPr>
        <w:tabs>
          <w:tab w:val="num" w:pos="720"/>
        </w:tabs>
        <w:spacing w:after="0"/>
        <w:rPr>
          <w:sz w:val="24"/>
          <w:szCs w:val="24"/>
          <w:lang w:val="en-US"/>
        </w:rPr>
      </w:pPr>
      <w:r w:rsidRPr="004C1208">
        <w:rPr>
          <w:sz w:val="24"/>
          <w:szCs w:val="24"/>
          <w:highlight w:val="white"/>
        </w:rPr>
        <w:t xml:space="preserve">P1 is the relative power unit obtained based on the reference traffic </w:t>
      </w:r>
      <w:proofErr w:type="gramStart"/>
      <w:r w:rsidRPr="004C1208">
        <w:rPr>
          <w:sz w:val="24"/>
          <w:szCs w:val="24"/>
          <w:highlight w:val="white"/>
        </w:rPr>
        <w:t>type;</w:t>
      </w:r>
      <w:proofErr w:type="gramEnd"/>
    </w:p>
    <w:p w14:paraId="0691053A" w14:textId="77777777" w:rsidR="004C1208" w:rsidRPr="004C1208" w:rsidRDefault="004C1208" w:rsidP="00785E14">
      <w:pPr>
        <w:numPr>
          <w:ilvl w:val="0"/>
          <w:numId w:val="33"/>
        </w:numPr>
        <w:tabs>
          <w:tab w:val="num" w:pos="720"/>
        </w:tabs>
        <w:spacing w:after="0"/>
        <w:rPr>
          <w:sz w:val="24"/>
          <w:szCs w:val="24"/>
          <w:lang w:val="en-US"/>
        </w:rPr>
      </w:pPr>
      <w:r w:rsidRPr="004C1208">
        <w:rPr>
          <w:sz w:val="24"/>
          <w:szCs w:val="24"/>
          <w:highlight w:val="white"/>
        </w:rPr>
        <w:t xml:space="preserve">X is the percentage of the power consumed by the reference traffic </w:t>
      </w:r>
      <w:proofErr w:type="gramStart"/>
      <w:r w:rsidRPr="004C1208">
        <w:rPr>
          <w:sz w:val="24"/>
          <w:szCs w:val="24"/>
          <w:highlight w:val="white"/>
        </w:rPr>
        <w:t>type;</w:t>
      </w:r>
      <w:proofErr w:type="gramEnd"/>
    </w:p>
    <w:p w14:paraId="0482266A" w14:textId="77777777" w:rsidR="004C1208" w:rsidRPr="004C1208" w:rsidRDefault="004C1208" w:rsidP="00785E14">
      <w:pPr>
        <w:numPr>
          <w:ilvl w:val="0"/>
          <w:numId w:val="33"/>
        </w:numPr>
        <w:tabs>
          <w:tab w:val="num" w:pos="720"/>
        </w:tabs>
        <w:spacing w:after="0"/>
        <w:rPr>
          <w:sz w:val="24"/>
          <w:szCs w:val="24"/>
          <w:lang w:val="en-US"/>
        </w:rPr>
      </w:pPr>
      <w:r w:rsidRPr="004C1208">
        <w:rPr>
          <w:sz w:val="24"/>
          <w:szCs w:val="24"/>
          <w:highlight w:val="white"/>
        </w:rPr>
        <w:t xml:space="preserve">C2 is the battery capacity of the LPHAP </w:t>
      </w:r>
      <w:proofErr w:type="gramStart"/>
      <w:r w:rsidRPr="004C1208">
        <w:rPr>
          <w:sz w:val="24"/>
          <w:szCs w:val="24"/>
          <w:highlight w:val="white"/>
        </w:rPr>
        <w:t>device;</w:t>
      </w:r>
      <w:proofErr w:type="gramEnd"/>
    </w:p>
    <w:p w14:paraId="62409779" w14:textId="6FA02A13" w:rsidR="00C35D38" w:rsidRDefault="004C1208" w:rsidP="00496BE9">
      <w:pPr>
        <w:numPr>
          <w:ilvl w:val="0"/>
          <w:numId w:val="33"/>
        </w:numPr>
        <w:tabs>
          <w:tab w:val="num" w:pos="720"/>
        </w:tabs>
        <w:spacing w:after="0"/>
        <w:rPr>
          <w:sz w:val="24"/>
          <w:szCs w:val="24"/>
          <w:lang w:val="en-US"/>
        </w:rPr>
      </w:pPr>
      <w:r w:rsidRPr="004C1208">
        <w:rPr>
          <w:sz w:val="24"/>
          <w:szCs w:val="24"/>
          <w:highlight w:val="white"/>
        </w:rPr>
        <w:t xml:space="preserve">P2 is the evaluated relative power unit of the LPHAP </w:t>
      </w:r>
      <w:proofErr w:type="gramStart"/>
      <w:r w:rsidRPr="004C1208">
        <w:rPr>
          <w:sz w:val="24"/>
          <w:szCs w:val="24"/>
          <w:highlight w:val="white"/>
        </w:rPr>
        <w:t>device;</w:t>
      </w:r>
      <w:proofErr w:type="gramEnd"/>
    </w:p>
    <w:p w14:paraId="6E7B0A05" w14:textId="77777777" w:rsidR="00721596" w:rsidRPr="00721596" w:rsidRDefault="00721596" w:rsidP="00721596">
      <w:pPr>
        <w:spacing w:after="0"/>
        <w:ind w:left="360"/>
        <w:rPr>
          <w:sz w:val="24"/>
          <w:szCs w:val="24"/>
          <w:lang w:val="en-US"/>
        </w:rPr>
      </w:pPr>
    </w:p>
    <w:p w14:paraId="7D915E5C" w14:textId="290BCBFB" w:rsidR="00785E14" w:rsidRDefault="00BA339C" w:rsidP="00496BE9">
      <w:pPr>
        <w:rPr>
          <w:sz w:val="24"/>
          <w:szCs w:val="24"/>
          <w:lang w:val="en-US"/>
        </w:rPr>
      </w:pPr>
      <w:r>
        <w:rPr>
          <w:sz w:val="24"/>
          <w:szCs w:val="24"/>
          <w:lang w:val="en-US"/>
        </w:rPr>
        <w:t xml:space="preserve">From the analysis in Section 2.3-2.5, we </w:t>
      </w:r>
      <w:proofErr w:type="gramStart"/>
      <w:r>
        <w:rPr>
          <w:sz w:val="24"/>
          <w:szCs w:val="24"/>
          <w:lang w:val="en-US"/>
        </w:rPr>
        <w:t>are able to</w:t>
      </w:r>
      <w:proofErr w:type="gramEnd"/>
      <w:r>
        <w:rPr>
          <w:sz w:val="24"/>
          <w:szCs w:val="24"/>
          <w:lang w:val="en-US"/>
        </w:rPr>
        <w:t xml:space="preserve"> determine </w:t>
      </w:r>
      <w:r w:rsidR="00C35D38">
        <w:rPr>
          <w:sz w:val="24"/>
          <w:szCs w:val="24"/>
          <w:lang w:val="en-US"/>
        </w:rPr>
        <w:t xml:space="preserve">an estimate of the P2 for different </w:t>
      </w:r>
      <w:r w:rsidR="00C35D38" w:rsidRPr="00081033">
        <w:rPr>
          <w:sz w:val="24"/>
          <w:szCs w:val="24"/>
          <w:lang w:val="en-US"/>
        </w:rPr>
        <w:t>positioning methods</w:t>
      </w:r>
      <w:r w:rsidR="00721596" w:rsidRPr="00081033">
        <w:rPr>
          <w:sz w:val="24"/>
          <w:szCs w:val="24"/>
          <w:lang w:val="en-US"/>
        </w:rPr>
        <w:t xml:space="preserve">. For the remaining parameters though, </w:t>
      </w:r>
      <w:r w:rsidR="00081033">
        <w:rPr>
          <w:sz w:val="24"/>
          <w:szCs w:val="24"/>
          <w:lang w:val="en-US"/>
        </w:rPr>
        <w:t xml:space="preserve">there can be significant variation depending on the type of </w:t>
      </w:r>
      <w:r w:rsidR="00D209BE">
        <w:rPr>
          <w:sz w:val="24"/>
          <w:szCs w:val="24"/>
          <w:lang w:val="en-US"/>
        </w:rPr>
        <w:t xml:space="preserve">reference </w:t>
      </w:r>
      <w:r w:rsidR="00081033">
        <w:rPr>
          <w:sz w:val="24"/>
          <w:szCs w:val="24"/>
          <w:lang w:val="en-US"/>
        </w:rPr>
        <w:t>device,</w:t>
      </w:r>
      <w:r w:rsidR="00D209BE">
        <w:rPr>
          <w:sz w:val="24"/>
          <w:szCs w:val="24"/>
          <w:lang w:val="en-US"/>
        </w:rPr>
        <w:t xml:space="preserve"> the power of the </w:t>
      </w:r>
      <w:proofErr w:type="spellStart"/>
      <w:r w:rsidR="00D209BE">
        <w:rPr>
          <w:sz w:val="24"/>
          <w:szCs w:val="24"/>
          <w:lang w:val="en-US"/>
        </w:rPr>
        <w:t>IIoT</w:t>
      </w:r>
      <w:proofErr w:type="spellEnd"/>
      <w:r w:rsidR="00D209BE">
        <w:rPr>
          <w:sz w:val="24"/>
          <w:szCs w:val="24"/>
          <w:lang w:val="en-US"/>
        </w:rPr>
        <w:t xml:space="preserve"> device,</w:t>
      </w:r>
      <w:r w:rsidR="00081033">
        <w:rPr>
          <w:sz w:val="24"/>
          <w:szCs w:val="24"/>
          <w:lang w:val="en-US"/>
        </w:rPr>
        <w:t xml:space="preserve"> the type of </w:t>
      </w:r>
      <w:proofErr w:type="spellStart"/>
      <w:proofErr w:type="gramStart"/>
      <w:r w:rsidR="00081033">
        <w:rPr>
          <w:sz w:val="24"/>
          <w:szCs w:val="24"/>
          <w:lang w:val="en-US"/>
        </w:rPr>
        <w:t>IIoT</w:t>
      </w:r>
      <w:proofErr w:type="spellEnd"/>
      <w:r w:rsidR="00081033">
        <w:rPr>
          <w:sz w:val="24"/>
          <w:szCs w:val="24"/>
          <w:lang w:val="en-US"/>
        </w:rPr>
        <w:t xml:space="preserve"> </w:t>
      </w:r>
      <w:r w:rsidR="00D209BE">
        <w:rPr>
          <w:sz w:val="24"/>
          <w:szCs w:val="24"/>
          <w:lang w:val="en-US"/>
        </w:rPr>
        <w:t>,</w:t>
      </w:r>
      <w:proofErr w:type="gramEnd"/>
      <w:r w:rsidR="00D209BE">
        <w:rPr>
          <w:sz w:val="24"/>
          <w:szCs w:val="24"/>
          <w:lang w:val="en-US"/>
        </w:rPr>
        <w:t xml:space="preserve"> etc. </w:t>
      </w:r>
    </w:p>
    <w:p w14:paraId="6EC76C13" w14:textId="5351E6E1" w:rsidR="00BE50AE" w:rsidRDefault="00BE50AE" w:rsidP="00BE50AE">
      <w:pPr>
        <w:pStyle w:val="Heading2"/>
        <w:numPr>
          <w:ilvl w:val="1"/>
          <w:numId w:val="5"/>
        </w:numPr>
      </w:pPr>
      <w:r w:rsidRPr="00BE50AE">
        <w:t xml:space="preserve">Reference and </w:t>
      </w:r>
      <w:proofErr w:type="spellStart"/>
      <w:r w:rsidRPr="00BE50AE">
        <w:t>IIoT</w:t>
      </w:r>
      <w:proofErr w:type="spellEnd"/>
      <w:r w:rsidRPr="00BE50AE">
        <w:t xml:space="preserve"> Devices Examples</w:t>
      </w:r>
    </w:p>
    <w:p w14:paraId="62A2D3D7" w14:textId="27423715" w:rsidR="00BC3B8C" w:rsidRPr="00E76FAE" w:rsidRDefault="00A2769B" w:rsidP="00A2769B">
      <w:pPr>
        <w:rPr>
          <w:sz w:val="24"/>
          <w:szCs w:val="24"/>
        </w:rPr>
      </w:pPr>
      <w:r w:rsidRPr="00E76FAE">
        <w:rPr>
          <w:sz w:val="24"/>
          <w:szCs w:val="24"/>
        </w:rPr>
        <w:t xml:space="preserve">With regards to the C1 value of the reference device, </w:t>
      </w:r>
      <w:r w:rsidR="006553C1" w:rsidRPr="00E76FAE">
        <w:rPr>
          <w:sz w:val="24"/>
          <w:szCs w:val="24"/>
        </w:rPr>
        <w:t xml:space="preserve">it really depends on the OEM and the tier; for premium tier one can find </w:t>
      </w:r>
      <w:r w:rsidR="00577FE3" w:rsidRPr="00E76FAE">
        <w:rPr>
          <w:sz w:val="24"/>
          <w:szCs w:val="24"/>
        </w:rPr>
        <w:t xml:space="preserve">4-5.5H </w:t>
      </w:r>
      <w:proofErr w:type="spellStart"/>
      <w:r w:rsidR="00577FE3" w:rsidRPr="00E76FAE">
        <w:rPr>
          <w:sz w:val="24"/>
          <w:szCs w:val="24"/>
        </w:rPr>
        <w:t>MAh</w:t>
      </w:r>
      <w:proofErr w:type="spellEnd"/>
      <w:r w:rsidR="00577FE3" w:rsidRPr="00E76FAE">
        <w:rPr>
          <w:sz w:val="24"/>
          <w:szCs w:val="24"/>
        </w:rPr>
        <w:t xml:space="preserve">. </w:t>
      </w:r>
      <w:r w:rsidR="002176BB">
        <w:rPr>
          <w:sz w:val="24"/>
          <w:szCs w:val="24"/>
        </w:rPr>
        <w:t xml:space="preserve">Furthermore, the value X, i.e., </w:t>
      </w:r>
      <w:r w:rsidR="002176BB" w:rsidRPr="004C1208">
        <w:rPr>
          <w:sz w:val="24"/>
          <w:szCs w:val="24"/>
          <w:highlight w:val="white"/>
        </w:rPr>
        <w:t>the percentage of the power consumed by the reference traffic type</w:t>
      </w:r>
      <w:r w:rsidR="002176BB">
        <w:rPr>
          <w:sz w:val="24"/>
          <w:szCs w:val="24"/>
        </w:rPr>
        <w:t xml:space="preserve">, is really implementation dependent, and using a single value will </w:t>
      </w:r>
      <w:r w:rsidR="0055620B">
        <w:rPr>
          <w:sz w:val="24"/>
          <w:szCs w:val="24"/>
        </w:rPr>
        <w:t>present a limited picture of this study. We suggest to include X = {10,</w:t>
      </w:r>
      <w:proofErr w:type="gramStart"/>
      <w:r w:rsidR="0055620B">
        <w:rPr>
          <w:sz w:val="24"/>
          <w:szCs w:val="24"/>
        </w:rPr>
        <w:t>20}%</w:t>
      </w:r>
      <w:proofErr w:type="gramEnd"/>
      <w:r w:rsidR="0055620B">
        <w:rPr>
          <w:sz w:val="24"/>
          <w:szCs w:val="24"/>
        </w:rPr>
        <w:t xml:space="preserve"> . With regards to T1</w:t>
      </w:r>
      <w:r w:rsidR="009C7C72">
        <w:rPr>
          <w:sz w:val="24"/>
          <w:szCs w:val="24"/>
        </w:rPr>
        <w:t xml:space="preserve"> and the corresponding P1 value</w:t>
      </w:r>
      <w:r w:rsidR="0055620B">
        <w:rPr>
          <w:sz w:val="24"/>
          <w:szCs w:val="24"/>
        </w:rPr>
        <w:t xml:space="preserve">, </w:t>
      </w:r>
      <w:r w:rsidR="009C7C72">
        <w:rPr>
          <w:sz w:val="24"/>
          <w:szCs w:val="24"/>
        </w:rPr>
        <w:t xml:space="preserve">it is another difficult parameter to nail down due to the fact that Days </w:t>
      </w:r>
      <w:proofErr w:type="gramStart"/>
      <w:r w:rsidR="009C7C72">
        <w:rPr>
          <w:sz w:val="24"/>
          <w:szCs w:val="24"/>
        </w:rPr>
        <w:t>Of</w:t>
      </w:r>
      <w:proofErr w:type="gramEnd"/>
      <w:r w:rsidR="009C7C72">
        <w:rPr>
          <w:sz w:val="24"/>
          <w:szCs w:val="24"/>
        </w:rPr>
        <w:t xml:space="preserve"> Use (</w:t>
      </w:r>
      <w:proofErr w:type="spellStart"/>
      <w:r w:rsidR="009C7C72">
        <w:rPr>
          <w:sz w:val="24"/>
          <w:szCs w:val="24"/>
        </w:rPr>
        <w:t>DoU</w:t>
      </w:r>
      <w:proofErr w:type="spellEnd"/>
      <w:r w:rsidR="009C7C72">
        <w:rPr>
          <w:sz w:val="24"/>
          <w:szCs w:val="24"/>
        </w:rPr>
        <w:t xml:space="preserve">) analysis has not been performed in 3GPP, and its company is expected to come up with their own numbers. From our side, using P1=50, with T1 </w:t>
      </w:r>
      <w:proofErr w:type="gramStart"/>
      <w:r w:rsidR="009C7C72">
        <w:rPr>
          <w:sz w:val="24"/>
          <w:szCs w:val="24"/>
        </w:rPr>
        <w:t>={</w:t>
      </w:r>
      <w:proofErr w:type="gramEnd"/>
      <w:r w:rsidR="009C7C72">
        <w:rPr>
          <w:sz w:val="24"/>
          <w:szCs w:val="24"/>
        </w:rPr>
        <w:t xml:space="preserve">0.5, 1} day, could be a good starting point. </w:t>
      </w:r>
      <w:r w:rsidR="00BC3B8C">
        <w:rPr>
          <w:sz w:val="24"/>
          <w:szCs w:val="24"/>
        </w:rPr>
        <w:t>For example, in</w:t>
      </w:r>
      <w:r w:rsidR="00BC3B8C" w:rsidRPr="00BC3B8C">
        <w:rPr>
          <w:sz w:val="24"/>
          <w:szCs w:val="24"/>
          <w:lang w:val="en-US"/>
        </w:rPr>
        <w:t> </w:t>
      </w:r>
      <w:hyperlink r:id="rId18" w:history="1">
        <w:r w:rsidR="00BC3B8C" w:rsidRPr="00BC3B8C">
          <w:rPr>
            <w:rStyle w:val="Hyperlink"/>
            <w:sz w:val="24"/>
            <w:szCs w:val="24"/>
            <w:lang w:val="en-US"/>
          </w:rPr>
          <w:t>R1-1903374</w:t>
        </w:r>
      </w:hyperlink>
      <w:r w:rsidR="00BC3B8C" w:rsidRPr="00BC3B8C">
        <w:rPr>
          <w:sz w:val="24"/>
          <w:szCs w:val="24"/>
          <w:lang w:val="en-US"/>
        </w:rPr>
        <w:t xml:space="preserve"> </w:t>
      </w:r>
      <w:r w:rsidR="00BC3B8C">
        <w:rPr>
          <w:sz w:val="24"/>
          <w:szCs w:val="24"/>
          <w:lang w:val="en-US"/>
        </w:rPr>
        <w:t>, Qualcomm suggested that for an FTP traffic, an average power of P1~43 PUs, web browsing P1~=12</w:t>
      </w:r>
      <w:r w:rsidR="00E37035">
        <w:rPr>
          <w:sz w:val="24"/>
          <w:szCs w:val="24"/>
          <w:lang w:val="en-US"/>
        </w:rPr>
        <w:t xml:space="preserve"> PUs</w:t>
      </w:r>
      <w:r w:rsidR="00BC3B8C">
        <w:rPr>
          <w:sz w:val="24"/>
          <w:szCs w:val="24"/>
          <w:lang w:val="en-US"/>
        </w:rPr>
        <w:t xml:space="preserve">, and instant messaging P1~6 </w:t>
      </w:r>
      <w:r w:rsidR="00E37035">
        <w:rPr>
          <w:sz w:val="24"/>
          <w:szCs w:val="24"/>
          <w:lang w:val="en-US"/>
        </w:rPr>
        <w:t>PUs</w:t>
      </w:r>
      <w:r w:rsidR="00BC3B8C">
        <w:rPr>
          <w:sz w:val="24"/>
          <w:szCs w:val="24"/>
          <w:lang w:val="en-US"/>
        </w:rPr>
        <w:t>. In</w:t>
      </w:r>
      <w:r w:rsidR="00BC3B8C">
        <w:rPr>
          <w:sz w:val="24"/>
          <w:szCs w:val="24"/>
        </w:rPr>
        <w:t xml:space="preserve"> </w:t>
      </w:r>
      <w:r w:rsidR="00BC3B8C" w:rsidRPr="00BC3B8C">
        <w:rPr>
          <w:sz w:val="24"/>
          <w:szCs w:val="24"/>
          <w:lang w:val="en-US"/>
        </w:rPr>
        <w:t>R1-2203167</w:t>
      </w:r>
      <w:r w:rsidR="00BC3B8C">
        <w:rPr>
          <w:sz w:val="24"/>
          <w:szCs w:val="24"/>
          <w:lang w:val="en-US"/>
        </w:rPr>
        <w:t xml:space="preserve">, </w:t>
      </w:r>
      <w:r w:rsidR="00BC3B8C" w:rsidRPr="00BC3B8C">
        <w:rPr>
          <w:sz w:val="24"/>
          <w:szCs w:val="24"/>
          <w:lang w:val="en-US"/>
        </w:rPr>
        <w:t>Huawei</w:t>
      </w:r>
      <w:r w:rsidR="00BC3B8C">
        <w:rPr>
          <w:sz w:val="24"/>
          <w:szCs w:val="24"/>
          <w:lang w:val="en-US"/>
        </w:rPr>
        <w:t xml:space="preserve">, </w:t>
      </w:r>
      <w:proofErr w:type="spellStart"/>
      <w:r w:rsidR="00BC3B8C">
        <w:rPr>
          <w:sz w:val="24"/>
          <w:szCs w:val="24"/>
          <w:lang w:val="en-US"/>
        </w:rPr>
        <w:t>HiSilicon</w:t>
      </w:r>
      <w:proofErr w:type="spellEnd"/>
      <w:r w:rsidR="00BC3B8C">
        <w:rPr>
          <w:sz w:val="24"/>
          <w:szCs w:val="24"/>
          <w:lang w:val="en-US"/>
        </w:rPr>
        <w:t xml:space="preserve"> suggested </w:t>
      </w:r>
      <w:r w:rsidR="00BC3B8C" w:rsidRPr="00BC3B8C">
        <w:rPr>
          <w:sz w:val="24"/>
          <w:szCs w:val="24"/>
          <w:lang w:val="en-US"/>
        </w:rPr>
        <w:t>37 P</w:t>
      </w:r>
      <w:r w:rsidR="00E37035">
        <w:rPr>
          <w:sz w:val="24"/>
          <w:szCs w:val="24"/>
          <w:lang w:val="en-US"/>
        </w:rPr>
        <w:t xml:space="preserve">Us in a slot, and vivo, in </w:t>
      </w:r>
      <w:r w:rsidR="00BC3B8C" w:rsidRPr="00BC3B8C">
        <w:rPr>
          <w:sz w:val="24"/>
          <w:szCs w:val="24"/>
          <w:lang w:val="en-US"/>
        </w:rPr>
        <w:t>R1-2203569</w:t>
      </w:r>
      <w:r w:rsidR="00E37035">
        <w:rPr>
          <w:sz w:val="24"/>
          <w:szCs w:val="24"/>
          <w:lang w:val="en-US"/>
        </w:rPr>
        <w:t>,</w:t>
      </w:r>
      <w:r w:rsidR="00BC3B8C" w:rsidRPr="00BC3B8C">
        <w:rPr>
          <w:sz w:val="24"/>
          <w:szCs w:val="24"/>
          <w:lang w:val="en-US"/>
        </w:rPr>
        <w:t xml:space="preserve"> 73.65 P</w:t>
      </w:r>
      <w:r w:rsidR="00E37035">
        <w:rPr>
          <w:sz w:val="24"/>
          <w:szCs w:val="24"/>
          <w:lang w:val="en-US"/>
        </w:rPr>
        <w:t xml:space="preserve">Us in a slot. </w:t>
      </w:r>
    </w:p>
    <w:p w14:paraId="0E0F9584" w14:textId="0A82E2AD" w:rsidR="00D67E63" w:rsidRDefault="00D67E63" w:rsidP="001D1003">
      <w:pPr>
        <w:spacing w:after="0"/>
        <w:rPr>
          <w:b/>
          <w:bCs/>
          <w:i/>
          <w:iCs/>
          <w:sz w:val="24"/>
          <w:szCs w:val="24"/>
          <w:lang w:val="en-US"/>
        </w:rPr>
      </w:pPr>
      <w:r w:rsidRPr="00D67E63">
        <w:rPr>
          <w:b/>
          <w:bCs/>
          <w:i/>
          <w:iCs/>
          <w:sz w:val="24"/>
          <w:szCs w:val="24"/>
          <w:lang w:val="en-US"/>
        </w:rPr>
        <w:t>Observation: Evaluate the expected battery lifetime using</w:t>
      </w:r>
      <w:r>
        <w:rPr>
          <w:b/>
          <w:bCs/>
          <w:i/>
          <w:iCs/>
          <w:sz w:val="24"/>
          <w:szCs w:val="24"/>
          <w:lang w:val="en-US"/>
        </w:rPr>
        <w:t xml:space="preserve"> different reference devices</w:t>
      </w:r>
      <w:r w:rsidR="001D1003">
        <w:rPr>
          <w:b/>
          <w:bCs/>
          <w:i/>
          <w:iCs/>
          <w:sz w:val="24"/>
          <w:szCs w:val="24"/>
          <w:lang w:val="en-US"/>
        </w:rPr>
        <w:t>, wherein</w:t>
      </w:r>
    </w:p>
    <w:p w14:paraId="5A3EB60D" w14:textId="3304B2BF" w:rsidR="001D1003" w:rsidRPr="001D1003" w:rsidRDefault="001D1003" w:rsidP="001D1003">
      <w:pPr>
        <w:pStyle w:val="ListParagraph"/>
        <w:numPr>
          <w:ilvl w:val="0"/>
          <w:numId w:val="34"/>
        </w:numPr>
        <w:spacing w:after="0"/>
        <w:rPr>
          <w:b/>
          <w:bCs/>
          <w:i/>
          <w:iCs/>
          <w:sz w:val="24"/>
          <w:szCs w:val="24"/>
          <w:lang w:val="en-US"/>
        </w:rPr>
      </w:pPr>
      <w:r w:rsidRPr="001D1003">
        <w:rPr>
          <w:b/>
          <w:bCs/>
          <w:i/>
          <w:iCs/>
          <w:sz w:val="24"/>
          <w:szCs w:val="24"/>
          <w:lang w:val="en-US"/>
        </w:rPr>
        <w:t xml:space="preserve">C1 ~ </w:t>
      </w:r>
      <w:r w:rsidR="0055620B">
        <w:rPr>
          <w:b/>
          <w:bCs/>
          <w:i/>
          <w:iCs/>
          <w:sz w:val="24"/>
          <w:szCs w:val="24"/>
          <w:lang w:val="en-US"/>
        </w:rPr>
        <w:t>{</w:t>
      </w:r>
      <w:r w:rsidRPr="001D1003">
        <w:rPr>
          <w:b/>
          <w:bCs/>
          <w:i/>
          <w:iCs/>
          <w:sz w:val="24"/>
          <w:szCs w:val="24"/>
          <w:lang w:val="en-US"/>
        </w:rPr>
        <w:t>4500, 5500</w:t>
      </w:r>
      <w:r w:rsidR="0055620B">
        <w:rPr>
          <w:b/>
          <w:bCs/>
          <w:i/>
          <w:iCs/>
          <w:sz w:val="24"/>
          <w:szCs w:val="24"/>
          <w:lang w:val="en-US"/>
        </w:rPr>
        <w:t>}</w:t>
      </w:r>
      <w:r w:rsidRPr="001D1003">
        <w:rPr>
          <w:b/>
          <w:bCs/>
          <w:i/>
          <w:iCs/>
          <w:sz w:val="24"/>
          <w:szCs w:val="24"/>
          <w:lang w:val="en-US"/>
        </w:rPr>
        <w:t xml:space="preserve"> </w:t>
      </w:r>
      <w:proofErr w:type="spellStart"/>
      <w:r w:rsidRPr="001D1003">
        <w:rPr>
          <w:b/>
          <w:bCs/>
          <w:i/>
          <w:iCs/>
          <w:sz w:val="24"/>
          <w:szCs w:val="24"/>
          <w:lang w:val="en-US"/>
        </w:rPr>
        <w:t>mAH</w:t>
      </w:r>
      <w:proofErr w:type="spellEnd"/>
    </w:p>
    <w:p w14:paraId="61FCD75E" w14:textId="460A2A65" w:rsidR="001D1003" w:rsidRPr="001D1003" w:rsidRDefault="001D1003" w:rsidP="001D1003">
      <w:pPr>
        <w:pStyle w:val="ListParagraph"/>
        <w:numPr>
          <w:ilvl w:val="0"/>
          <w:numId w:val="34"/>
        </w:numPr>
        <w:spacing w:after="0"/>
        <w:rPr>
          <w:b/>
          <w:bCs/>
          <w:i/>
          <w:iCs/>
          <w:sz w:val="24"/>
          <w:szCs w:val="24"/>
          <w:lang w:val="en-US"/>
        </w:rPr>
      </w:pPr>
      <w:r w:rsidRPr="001D1003">
        <w:rPr>
          <w:b/>
          <w:bCs/>
          <w:i/>
          <w:iCs/>
          <w:sz w:val="24"/>
          <w:szCs w:val="24"/>
          <w:lang w:val="en-US"/>
        </w:rPr>
        <w:t xml:space="preserve">X ~ </w:t>
      </w:r>
      <w:r w:rsidR="0055620B">
        <w:rPr>
          <w:b/>
          <w:bCs/>
          <w:i/>
          <w:iCs/>
          <w:sz w:val="24"/>
          <w:szCs w:val="24"/>
          <w:lang w:val="en-US"/>
        </w:rPr>
        <w:t>{</w:t>
      </w:r>
      <w:r w:rsidRPr="001D1003">
        <w:rPr>
          <w:b/>
          <w:bCs/>
          <w:i/>
          <w:iCs/>
          <w:sz w:val="24"/>
          <w:szCs w:val="24"/>
          <w:lang w:val="en-US"/>
        </w:rPr>
        <w:t>10,</w:t>
      </w:r>
      <w:proofErr w:type="gramStart"/>
      <w:r w:rsidRPr="001D1003">
        <w:rPr>
          <w:b/>
          <w:bCs/>
          <w:i/>
          <w:iCs/>
          <w:sz w:val="24"/>
          <w:szCs w:val="24"/>
          <w:lang w:val="en-US"/>
        </w:rPr>
        <w:t>20</w:t>
      </w:r>
      <w:r w:rsidR="0055620B">
        <w:rPr>
          <w:b/>
          <w:bCs/>
          <w:i/>
          <w:iCs/>
          <w:sz w:val="24"/>
          <w:szCs w:val="24"/>
          <w:lang w:val="en-US"/>
        </w:rPr>
        <w:t>}</w:t>
      </w:r>
      <w:r w:rsidRPr="001D1003">
        <w:rPr>
          <w:b/>
          <w:bCs/>
          <w:i/>
          <w:iCs/>
          <w:sz w:val="24"/>
          <w:szCs w:val="24"/>
          <w:lang w:val="en-US"/>
        </w:rPr>
        <w:t>%</w:t>
      </w:r>
      <w:proofErr w:type="gramEnd"/>
    </w:p>
    <w:p w14:paraId="472C0450" w14:textId="70D7175E" w:rsidR="001D1003" w:rsidRPr="001D1003" w:rsidRDefault="001D1003" w:rsidP="001D1003">
      <w:pPr>
        <w:pStyle w:val="ListParagraph"/>
        <w:numPr>
          <w:ilvl w:val="0"/>
          <w:numId w:val="34"/>
        </w:numPr>
        <w:spacing w:after="0"/>
        <w:rPr>
          <w:b/>
          <w:bCs/>
          <w:i/>
          <w:iCs/>
          <w:sz w:val="24"/>
          <w:szCs w:val="24"/>
          <w:lang w:val="en-US"/>
        </w:rPr>
      </w:pPr>
      <w:r w:rsidRPr="001D1003">
        <w:rPr>
          <w:b/>
          <w:bCs/>
          <w:i/>
          <w:iCs/>
          <w:sz w:val="24"/>
          <w:szCs w:val="24"/>
          <w:lang w:val="en-US"/>
        </w:rPr>
        <w:t xml:space="preserve">P1 </w:t>
      </w:r>
      <w:proofErr w:type="gramStart"/>
      <w:r w:rsidRPr="001D1003">
        <w:rPr>
          <w:b/>
          <w:bCs/>
          <w:i/>
          <w:iCs/>
          <w:sz w:val="24"/>
          <w:szCs w:val="24"/>
          <w:lang w:val="en-US"/>
        </w:rPr>
        <w:t>=  50</w:t>
      </w:r>
      <w:proofErr w:type="gramEnd"/>
    </w:p>
    <w:p w14:paraId="06A870C1" w14:textId="50DC340C" w:rsidR="001D1003" w:rsidRDefault="001D1003" w:rsidP="001D1003">
      <w:pPr>
        <w:pStyle w:val="ListParagraph"/>
        <w:numPr>
          <w:ilvl w:val="0"/>
          <w:numId w:val="34"/>
        </w:numPr>
        <w:spacing w:after="0"/>
        <w:rPr>
          <w:b/>
          <w:bCs/>
          <w:i/>
          <w:iCs/>
          <w:sz w:val="24"/>
          <w:szCs w:val="24"/>
          <w:lang w:val="en-US"/>
        </w:rPr>
      </w:pPr>
      <w:r w:rsidRPr="001D1003">
        <w:rPr>
          <w:b/>
          <w:bCs/>
          <w:i/>
          <w:iCs/>
          <w:sz w:val="24"/>
          <w:szCs w:val="24"/>
          <w:lang w:val="en-US"/>
        </w:rPr>
        <w:t xml:space="preserve">T1 ~ </w:t>
      </w:r>
      <w:r w:rsidR="0055620B">
        <w:rPr>
          <w:b/>
          <w:bCs/>
          <w:i/>
          <w:iCs/>
          <w:sz w:val="24"/>
          <w:szCs w:val="24"/>
          <w:lang w:val="en-US"/>
        </w:rPr>
        <w:t>{</w:t>
      </w:r>
      <w:r w:rsidRPr="001D1003">
        <w:rPr>
          <w:b/>
          <w:bCs/>
          <w:i/>
          <w:iCs/>
          <w:sz w:val="24"/>
          <w:szCs w:val="24"/>
          <w:lang w:val="en-US"/>
        </w:rPr>
        <w:t>0.5, 1</w:t>
      </w:r>
      <w:r w:rsidR="0055620B">
        <w:rPr>
          <w:b/>
          <w:bCs/>
          <w:i/>
          <w:iCs/>
          <w:sz w:val="24"/>
          <w:szCs w:val="24"/>
          <w:lang w:val="en-US"/>
        </w:rPr>
        <w:t>}</w:t>
      </w:r>
      <w:r w:rsidRPr="001D1003">
        <w:rPr>
          <w:b/>
          <w:bCs/>
          <w:i/>
          <w:iCs/>
          <w:sz w:val="24"/>
          <w:szCs w:val="24"/>
          <w:lang w:val="en-US"/>
        </w:rPr>
        <w:t xml:space="preserve"> day</w:t>
      </w:r>
    </w:p>
    <w:p w14:paraId="72C08069" w14:textId="77777777" w:rsidR="001D1003" w:rsidRPr="001D1003" w:rsidRDefault="001D1003" w:rsidP="001D1003">
      <w:pPr>
        <w:spacing w:after="0"/>
        <w:rPr>
          <w:b/>
          <w:bCs/>
          <w:i/>
          <w:iCs/>
          <w:sz w:val="24"/>
          <w:szCs w:val="24"/>
          <w:lang w:val="en-US"/>
        </w:rPr>
      </w:pPr>
    </w:p>
    <w:tbl>
      <w:tblPr>
        <w:tblW w:w="8540" w:type="dxa"/>
        <w:jc w:val="center"/>
        <w:tblCellMar>
          <w:left w:w="0" w:type="dxa"/>
          <w:right w:w="0" w:type="dxa"/>
        </w:tblCellMar>
        <w:tblLook w:val="0420" w:firstRow="1" w:lastRow="0" w:firstColumn="0" w:lastColumn="0" w:noHBand="0" w:noVBand="1"/>
      </w:tblPr>
      <w:tblGrid>
        <w:gridCol w:w="2760"/>
        <w:gridCol w:w="3640"/>
        <w:gridCol w:w="2140"/>
      </w:tblGrid>
      <w:tr w:rsidR="00BE50AE" w:rsidRPr="00BE50AE" w14:paraId="1BF7574C" w14:textId="77777777" w:rsidTr="00BE50AE">
        <w:trPr>
          <w:trHeight w:val="18"/>
          <w:jc w:val="center"/>
        </w:trPr>
        <w:tc>
          <w:tcPr>
            <w:tcW w:w="27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F2C43C0" w14:textId="77777777" w:rsidR="00BE50AE" w:rsidRPr="00BE50AE" w:rsidRDefault="00BE50AE" w:rsidP="00BE50AE">
            <w:pPr>
              <w:jc w:val="center"/>
              <w:rPr>
                <w:lang w:val="en-US"/>
              </w:rPr>
            </w:pPr>
            <w:r w:rsidRPr="00BE50AE">
              <w:rPr>
                <w:b/>
                <w:bCs/>
                <w:lang w:val="en-US"/>
              </w:rPr>
              <w:t>Reference Device Parameters</w:t>
            </w:r>
          </w:p>
        </w:tc>
        <w:tc>
          <w:tcPr>
            <w:tcW w:w="36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0300E7D" w14:textId="77777777" w:rsidR="00BE50AE" w:rsidRPr="00BE50AE" w:rsidRDefault="00BE50AE" w:rsidP="00BE50AE">
            <w:pPr>
              <w:jc w:val="center"/>
              <w:rPr>
                <w:lang w:val="en-US"/>
              </w:rPr>
            </w:pPr>
            <w:r w:rsidRPr="00BE50AE">
              <w:rPr>
                <w:b/>
                <w:bCs/>
                <w:lang w:val="en-US"/>
              </w:rPr>
              <w:t>Ref Dev 1</w:t>
            </w:r>
          </w:p>
        </w:tc>
        <w:tc>
          <w:tcPr>
            <w:tcW w:w="21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EA8C76C" w14:textId="77777777" w:rsidR="00BE50AE" w:rsidRPr="00BE50AE" w:rsidRDefault="00BE50AE" w:rsidP="00BE50AE">
            <w:pPr>
              <w:jc w:val="center"/>
              <w:rPr>
                <w:lang w:val="en-US"/>
              </w:rPr>
            </w:pPr>
            <w:r w:rsidRPr="00BE50AE">
              <w:rPr>
                <w:b/>
                <w:bCs/>
                <w:lang w:val="en-US"/>
              </w:rPr>
              <w:t>Ref Dev 2</w:t>
            </w:r>
          </w:p>
        </w:tc>
      </w:tr>
      <w:tr w:rsidR="00BE50AE" w:rsidRPr="00BE50AE" w14:paraId="68F7C414" w14:textId="77777777" w:rsidTr="00BE50AE">
        <w:trPr>
          <w:trHeight w:val="23"/>
          <w:jc w:val="center"/>
        </w:trPr>
        <w:tc>
          <w:tcPr>
            <w:tcW w:w="27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ADCC903" w14:textId="77777777" w:rsidR="00BE50AE" w:rsidRPr="00BE50AE" w:rsidRDefault="00BE50AE" w:rsidP="00BE50AE">
            <w:pPr>
              <w:jc w:val="center"/>
              <w:rPr>
                <w:lang w:val="en-US"/>
              </w:rPr>
            </w:pPr>
            <w:r w:rsidRPr="00BE50AE">
              <w:rPr>
                <w:lang w:val="en-US"/>
              </w:rPr>
              <w:t>C1</w:t>
            </w:r>
          </w:p>
        </w:tc>
        <w:tc>
          <w:tcPr>
            <w:tcW w:w="36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3186018" w14:textId="77777777" w:rsidR="00BE50AE" w:rsidRPr="00BE50AE" w:rsidRDefault="00BE50AE" w:rsidP="00BE50AE">
            <w:pPr>
              <w:jc w:val="center"/>
              <w:rPr>
                <w:lang w:val="en-US"/>
              </w:rPr>
            </w:pPr>
            <w:r w:rsidRPr="00BE50AE">
              <w:rPr>
                <w:lang w:val="en-US"/>
              </w:rPr>
              <w:t>4500</w:t>
            </w:r>
          </w:p>
        </w:tc>
        <w:tc>
          <w:tcPr>
            <w:tcW w:w="21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92B30B0" w14:textId="77777777" w:rsidR="00BE50AE" w:rsidRPr="00BE50AE" w:rsidRDefault="00BE50AE" w:rsidP="00BE50AE">
            <w:pPr>
              <w:jc w:val="center"/>
              <w:rPr>
                <w:lang w:val="en-US"/>
              </w:rPr>
            </w:pPr>
            <w:r w:rsidRPr="00BE50AE">
              <w:rPr>
                <w:lang w:val="en-US"/>
              </w:rPr>
              <w:t>5500</w:t>
            </w:r>
          </w:p>
        </w:tc>
      </w:tr>
      <w:tr w:rsidR="00BE50AE" w:rsidRPr="00BE50AE" w14:paraId="474073EE" w14:textId="77777777" w:rsidTr="0045513A">
        <w:trPr>
          <w:trHeight w:val="23"/>
          <w:jc w:val="center"/>
        </w:trPr>
        <w:tc>
          <w:tcPr>
            <w:tcW w:w="27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42A1294" w14:textId="77777777" w:rsidR="00BE50AE" w:rsidRPr="00BE50AE" w:rsidRDefault="00BE50AE" w:rsidP="00BE50AE">
            <w:pPr>
              <w:jc w:val="center"/>
              <w:rPr>
                <w:lang w:val="en-US"/>
              </w:rPr>
            </w:pPr>
            <w:r w:rsidRPr="00BE50AE">
              <w:rPr>
                <w:lang w:val="en-US"/>
              </w:rPr>
              <w:t>X</w:t>
            </w:r>
          </w:p>
        </w:tc>
        <w:tc>
          <w:tcPr>
            <w:tcW w:w="36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D176D0A" w14:textId="77777777" w:rsidR="00BE50AE" w:rsidRPr="00BE50AE" w:rsidRDefault="00BE50AE" w:rsidP="00BE50AE">
            <w:pPr>
              <w:jc w:val="center"/>
              <w:rPr>
                <w:lang w:val="en-US"/>
              </w:rPr>
            </w:pPr>
            <w:r w:rsidRPr="00BE50AE">
              <w:rPr>
                <w:lang w:val="en-US"/>
              </w:rPr>
              <w:t>20%</w:t>
            </w:r>
          </w:p>
        </w:tc>
        <w:tc>
          <w:tcPr>
            <w:tcW w:w="21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6BEF817" w14:textId="77777777" w:rsidR="00BE50AE" w:rsidRPr="00BE50AE" w:rsidRDefault="00BE50AE" w:rsidP="00BE50AE">
            <w:pPr>
              <w:jc w:val="center"/>
              <w:rPr>
                <w:lang w:val="en-US"/>
              </w:rPr>
            </w:pPr>
            <w:r w:rsidRPr="00BE50AE">
              <w:rPr>
                <w:lang w:val="en-US"/>
              </w:rPr>
              <w:t>10%</w:t>
            </w:r>
          </w:p>
        </w:tc>
      </w:tr>
      <w:tr w:rsidR="00BE50AE" w:rsidRPr="00BE50AE" w14:paraId="7366E502" w14:textId="77777777" w:rsidTr="00BE50AE">
        <w:trPr>
          <w:trHeight w:val="18"/>
          <w:jc w:val="center"/>
        </w:trPr>
        <w:tc>
          <w:tcPr>
            <w:tcW w:w="276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AC48AE" w14:textId="77777777" w:rsidR="00BE50AE" w:rsidRPr="00BE50AE" w:rsidRDefault="00BE50AE" w:rsidP="00BE50AE">
            <w:pPr>
              <w:jc w:val="center"/>
              <w:rPr>
                <w:lang w:val="en-US"/>
              </w:rPr>
            </w:pPr>
            <w:r w:rsidRPr="00BE50AE">
              <w:rPr>
                <w:lang w:val="en-US"/>
              </w:rPr>
              <w:t>P1</w:t>
            </w:r>
          </w:p>
        </w:tc>
        <w:tc>
          <w:tcPr>
            <w:tcW w:w="36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26CFF2D" w14:textId="77777777" w:rsidR="00BE50AE" w:rsidRPr="00BE50AE" w:rsidRDefault="00BE50AE" w:rsidP="00BE50AE">
            <w:pPr>
              <w:jc w:val="center"/>
              <w:rPr>
                <w:lang w:val="en-US"/>
              </w:rPr>
            </w:pPr>
            <w:r w:rsidRPr="00BE50AE">
              <w:rPr>
                <w:lang w:val="en-US"/>
              </w:rPr>
              <w:t>50</w:t>
            </w:r>
          </w:p>
        </w:tc>
        <w:tc>
          <w:tcPr>
            <w:tcW w:w="21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A860B29" w14:textId="77777777" w:rsidR="00BE50AE" w:rsidRPr="00BE50AE" w:rsidRDefault="00BE50AE" w:rsidP="00BE50AE">
            <w:pPr>
              <w:jc w:val="center"/>
              <w:rPr>
                <w:lang w:val="en-US"/>
              </w:rPr>
            </w:pPr>
            <w:r w:rsidRPr="00BE50AE">
              <w:rPr>
                <w:lang w:val="en-US"/>
              </w:rPr>
              <w:t>50</w:t>
            </w:r>
          </w:p>
        </w:tc>
      </w:tr>
      <w:tr w:rsidR="00BE50AE" w:rsidRPr="00BE50AE" w14:paraId="5475118D" w14:textId="77777777" w:rsidTr="00484DBF">
        <w:trPr>
          <w:trHeight w:val="16"/>
          <w:jc w:val="center"/>
        </w:trPr>
        <w:tc>
          <w:tcPr>
            <w:tcW w:w="27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D6C68A6" w14:textId="77777777" w:rsidR="00BE50AE" w:rsidRPr="00BE50AE" w:rsidRDefault="00BE50AE" w:rsidP="00BE50AE">
            <w:pPr>
              <w:jc w:val="center"/>
              <w:rPr>
                <w:lang w:val="en-US"/>
              </w:rPr>
            </w:pPr>
            <w:r w:rsidRPr="00BE50AE">
              <w:rPr>
                <w:lang w:val="en-US"/>
              </w:rPr>
              <w:t>T1</w:t>
            </w:r>
          </w:p>
        </w:tc>
        <w:tc>
          <w:tcPr>
            <w:tcW w:w="36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2F789EF" w14:textId="77777777" w:rsidR="00BE50AE" w:rsidRPr="00BE50AE" w:rsidRDefault="00BE50AE" w:rsidP="00BE50AE">
            <w:pPr>
              <w:jc w:val="center"/>
              <w:rPr>
                <w:lang w:val="en-US"/>
              </w:rPr>
            </w:pPr>
            <w:r w:rsidRPr="00BE50AE">
              <w:rPr>
                <w:lang w:val="en-US"/>
              </w:rPr>
              <w:t>0.5 day</w:t>
            </w:r>
          </w:p>
        </w:tc>
        <w:tc>
          <w:tcPr>
            <w:tcW w:w="21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D7389A9" w14:textId="77777777" w:rsidR="00BE50AE" w:rsidRPr="00BE50AE" w:rsidRDefault="00BE50AE" w:rsidP="00BE50AE">
            <w:pPr>
              <w:jc w:val="center"/>
              <w:rPr>
                <w:lang w:val="en-US"/>
              </w:rPr>
            </w:pPr>
            <w:r w:rsidRPr="00BE50AE">
              <w:rPr>
                <w:lang w:val="en-US"/>
              </w:rPr>
              <w:t>1 day</w:t>
            </w:r>
          </w:p>
        </w:tc>
      </w:tr>
    </w:tbl>
    <w:p w14:paraId="0404F26C" w14:textId="349F90BA" w:rsidR="004A1567" w:rsidRDefault="004A1567" w:rsidP="00201944"/>
    <w:p w14:paraId="687FED62" w14:textId="050E9BFF" w:rsidR="00A201CC" w:rsidRDefault="00207C84" w:rsidP="00201944">
      <w:pPr>
        <w:rPr>
          <w:sz w:val="24"/>
          <w:szCs w:val="24"/>
          <w:lang w:val="en-US"/>
        </w:rPr>
      </w:pPr>
      <w:r>
        <w:rPr>
          <w:sz w:val="24"/>
          <w:szCs w:val="24"/>
          <w:lang w:val="en-US"/>
        </w:rPr>
        <w:t>Furthermore, d</w:t>
      </w:r>
      <w:r w:rsidR="00A201CC">
        <w:rPr>
          <w:sz w:val="24"/>
          <w:szCs w:val="24"/>
          <w:lang w:val="en-US"/>
        </w:rPr>
        <w:t xml:space="preserve">ifferent </w:t>
      </w:r>
      <w:proofErr w:type="spellStart"/>
      <w:r w:rsidR="00A201CC">
        <w:rPr>
          <w:sz w:val="24"/>
          <w:szCs w:val="24"/>
          <w:lang w:val="en-US"/>
        </w:rPr>
        <w:t>IIoT</w:t>
      </w:r>
      <w:proofErr w:type="spellEnd"/>
      <w:r w:rsidR="00A201CC">
        <w:rPr>
          <w:sz w:val="24"/>
          <w:szCs w:val="24"/>
          <w:lang w:val="en-US"/>
        </w:rPr>
        <w:t xml:space="preserve"> devices may have significantly different battery </w:t>
      </w:r>
      <w:proofErr w:type="gramStart"/>
      <w:r w:rsidR="00A201CC">
        <w:rPr>
          <w:sz w:val="24"/>
          <w:szCs w:val="24"/>
          <w:lang w:val="en-US"/>
        </w:rPr>
        <w:t>capacities</w:t>
      </w:r>
      <w:r w:rsidR="00202AF8">
        <w:rPr>
          <w:sz w:val="24"/>
          <w:szCs w:val="24"/>
          <w:lang w:val="en-US"/>
        </w:rPr>
        <w:t>;</w:t>
      </w:r>
      <w:proofErr w:type="gramEnd"/>
      <w:r w:rsidR="00202AF8">
        <w:rPr>
          <w:sz w:val="24"/>
          <w:szCs w:val="24"/>
          <w:lang w:val="en-US"/>
        </w:rPr>
        <w:t xml:space="preserve"> starting</w:t>
      </w:r>
      <w:r w:rsidR="000D3773">
        <w:rPr>
          <w:sz w:val="24"/>
          <w:szCs w:val="24"/>
          <w:lang w:val="en-US"/>
        </w:rPr>
        <w:t>, for example,</w:t>
      </w:r>
      <w:r w:rsidR="00202AF8">
        <w:rPr>
          <w:sz w:val="24"/>
          <w:szCs w:val="24"/>
          <w:lang w:val="en-US"/>
        </w:rPr>
        <w:t xml:space="preserve"> from 330 </w:t>
      </w:r>
      <w:proofErr w:type="spellStart"/>
      <w:r w:rsidR="000D3773">
        <w:rPr>
          <w:sz w:val="24"/>
          <w:szCs w:val="24"/>
          <w:lang w:val="en-US"/>
        </w:rPr>
        <w:t>mAh</w:t>
      </w:r>
      <w:proofErr w:type="spellEnd"/>
      <w:r w:rsidR="000D3773">
        <w:rPr>
          <w:sz w:val="24"/>
          <w:szCs w:val="24"/>
          <w:lang w:val="en-US"/>
        </w:rPr>
        <w:t xml:space="preserve"> to 8400 </w:t>
      </w:r>
      <w:proofErr w:type="spellStart"/>
      <w:r w:rsidR="000D3773">
        <w:rPr>
          <w:sz w:val="24"/>
          <w:szCs w:val="24"/>
          <w:lang w:val="en-US"/>
        </w:rPr>
        <w:t>mAh</w:t>
      </w:r>
      <w:proofErr w:type="spellEnd"/>
      <w:r w:rsidR="000D3773">
        <w:rPr>
          <w:sz w:val="24"/>
          <w:szCs w:val="24"/>
          <w:lang w:val="en-US"/>
        </w:rPr>
        <w:t xml:space="preserve">. For this purpose, we suggest analyzing the expected battery lifetime for 3 </w:t>
      </w:r>
      <w:r w:rsidR="00D67E63">
        <w:rPr>
          <w:sz w:val="24"/>
          <w:szCs w:val="24"/>
          <w:lang w:val="en-US"/>
        </w:rPr>
        <w:t>batter</w:t>
      </w:r>
      <w:r w:rsidR="00DE2AF7">
        <w:rPr>
          <w:sz w:val="24"/>
          <w:szCs w:val="24"/>
          <w:lang w:val="en-US"/>
        </w:rPr>
        <w:t>y</w:t>
      </w:r>
      <w:r w:rsidR="00D67E63">
        <w:rPr>
          <w:sz w:val="24"/>
          <w:szCs w:val="24"/>
          <w:lang w:val="en-US"/>
        </w:rPr>
        <w:t xml:space="preserve"> capacities C2. </w:t>
      </w:r>
    </w:p>
    <w:p w14:paraId="4A5F604C" w14:textId="3FD2E1FE" w:rsidR="00D67E63" w:rsidRPr="00D67E63" w:rsidRDefault="00D67E63" w:rsidP="00201944">
      <w:pPr>
        <w:rPr>
          <w:b/>
          <w:bCs/>
          <w:i/>
          <w:iCs/>
          <w:sz w:val="24"/>
          <w:szCs w:val="24"/>
          <w:lang w:val="en-US"/>
        </w:rPr>
      </w:pPr>
      <w:r w:rsidRPr="00D67E63">
        <w:rPr>
          <w:b/>
          <w:bCs/>
          <w:i/>
          <w:iCs/>
          <w:sz w:val="24"/>
          <w:szCs w:val="24"/>
          <w:lang w:val="en-US"/>
        </w:rPr>
        <w:t>Observation: Evaluate the expected battery lifetime using multiple C2 values (</w:t>
      </w:r>
      <w:proofErr w:type="gramStart"/>
      <w:r w:rsidRPr="00D67E63">
        <w:rPr>
          <w:b/>
          <w:bCs/>
          <w:i/>
          <w:iCs/>
          <w:sz w:val="24"/>
          <w:szCs w:val="24"/>
          <w:lang w:val="en-US"/>
        </w:rPr>
        <w:t>e.g.</w:t>
      </w:r>
      <w:proofErr w:type="gramEnd"/>
      <w:r w:rsidRPr="00D67E63">
        <w:rPr>
          <w:b/>
          <w:bCs/>
          <w:i/>
          <w:iCs/>
          <w:sz w:val="24"/>
          <w:szCs w:val="24"/>
          <w:lang w:val="en-US"/>
        </w:rPr>
        <w:t xml:space="preserve"> C2 = {800, 3000, 8400} </w:t>
      </w:r>
      <w:proofErr w:type="spellStart"/>
      <w:r w:rsidRPr="00D67E63">
        <w:rPr>
          <w:b/>
          <w:bCs/>
          <w:i/>
          <w:iCs/>
          <w:sz w:val="24"/>
          <w:szCs w:val="24"/>
          <w:lang w:val="en-US"/>
        </w:rPr>
        <w:t>mAh</w:t>
      </w:r>
      <w:proofErr w:type="spellEnd"/>
      <w:r w:rsidRPr="00D67E63">
        <w:rPr>
          <w:b/>
          <w:bCs/>
          <w:i/>
          <w:iCs/>
          <w:sz w:val="24"/>
          <w:szCs w:val="24"/>
          <w:lang w:val="en-US"/>
        </w:rPr>
        <w:t xml:space="preserve">). </w:t>
      </w:r>
    </w:p>
    <w:tbl>
      <w:tblPr>
        <w:tblW w:w="7580" w:type="dxa"/>
        <w:tblInd w:w="1021" w:type="dxa"/>
        <w:tblCellMar>
          <w:left w:w="0" w:type="dxa"/>
          <w:right w:w="0" w:type="dxa"/>
        </w:tblCellMar>
        <w:tblLook w:val="0420" w:firstRow="1" w:lastRow="0" w:firstColumn="0" w:lastColumn="0" w:noHBand="0" w:noVBand="1"/>
      </w:tblPr>
      <w:tblGrid>
        <w:gridCol w:w="2446"/>
        <w:gridCol w:w="1945"/>
        <w:gridCol w:w="1805"/>
        <w:gridCol w:w="1384"/>
      </w:tblGrid>
      <w:tr w:rsidR="006C2DDF" w:rsidRPr="006C2DDF" w14:paraId="3D530175" w14:textId="77777777" w:rsidTr="006C2DDF">
        <w:trPr>
          <w:trHeight w:val="511"/>
        </w:trPr>
        <w:tc>
          <w:tcPr>
            <w:tcW w:w="244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A43D3AF" w14:textId="77777777" w:rsidR="006C2DDF" w:rsidRPr="006C2DDF" w:rsidRDefault="006C2DDF" w:rsidP="006C2DDF">
            <w:pPr>
              <w:jc w:val="center"/>
              <w:rPr>
                <w:lang w:val="en-US"/>
              </w:rPr>
            </w:pPr>
            <w:proofErr w:type="spellStart"/>
            <w:r w:rsidRPr="006C2DDF">
              <w:rPr>
                <w:b/>
                <w:bCs/>
                <w:lang w:val="en-US"/>
              </w:rPr>
              <w:t>IIoT</w:t>
            </w:r>
            <w:proofErr w:type="spellEnd"/>
            <w:r w:rsidRPr="006C2DDF">
              <w:rPr>
                <w:b/>
                <w:bCs/>
                <w:lang w:val="en-US"/>
              </w:rPr>
              <w:t xml:space="preserve"> Device Parameters</w:t>
            </w:r>
          </w:p>
        </w:tc>
        <w:tc>
          <w:tcPr>
            <w:tcW w:w="1945"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71CAF40" w14:textId="77777777" w:rsidR="006C2DDF" w:rsidRPr="006C2DDF" w:rsidRDefault="006C2DDF" w:rsidP="006C2DDF">
            <w:pPr>
              <w:jc w:val="center"/>
              <w:rPr>
                <w:lang w:val="en-US"/>
              </w:rPr>
            </w:pPr>
            <w:proofErr w:type="spellStart"/>
            <w:r w:rsidRPr="006C2DDF">
              <w:rPr>
                <w:b/>
                <w:bCs/>
                <w:lang w:val="en-US"/>
              </w:rPr>
              <w:t>IIoT</w:t>
            </w:r>
            <w:proofErr w:type="spellEnd"/>
            <w:r w:rsidRPr="006C2DDF">
              <w:rPr>
                <w:b/>
                <w:bCs/>
                <w:lang w:val="en-US"/>
              </w:rPr>
              <w:t xml:space="preserve"> 1 (Large battery)</w:t>
            </w:r>
          </w:p>
        </w:tc>
        <w:tc>
          <w:tcPr>
            <w:tcW w:w="1805"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27BF974" w14:textId="77777777" w:rsidR="006C2DDF" w:rsidRPr="006C2DDF" w:rsidRDefault="006C2DDF" w:rsidP="006C2DDF">
            <w:pPr>
              <w:jc w:val="center"/>
              <w:rPr>
                <w:lang w:val="en-US"/>
              </w:rPr>
            </w:pPr>
            <w:proofErr w:type="spellStart"/>
            <w:r w:rsidRPr="006C2DDF">
              <w:rPr>
                <w:b/>
                <w:bCs/>
                <w:lang w:val="en-US"/>
              </w:rPr>
              <w:t>IIoT</w:t>
            </w:r>
            <w:proofErr w:type="spellEnd"/>
            <w:r w:rsidRPr="006C2DDF">
              <w:rPr>
                <w:b/>
                <w:bCs/>
                <w:lang w:val="en-US"/>
              </w:rPr>
              <w:t xml:space="preserve"> 2 (medium battery)</w:t>
            </w:r>
          </w:p>
        </w:tc>
        <w:tc>
          <w:tcPr>
            <w:tcW w:w="1384"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91D8A64" w14:textId="77777777" w:rsidR="006C2DDF" w:rsidRPr="006C2DDF" w:rsidRDefault="006C2DDF" w:rsidP="006C2DDF">
            <w:pPr>
              <w:jc w:val="center"/>
              <w:rPr>
                <w:lang w:val="en-US"/>
              </w:rPr>
            </w:pPr>
            <w:proofErr w:type="spellStart"/>
            <w:r w:rsidRPr="006C2DDF">
              <w:rPr>
                <w:b/>
                <w:bCs/>
                <w:lang w:val="en-US"/>
              </w:rPr>
              <w:t>IIoT</w:t>
            </w:r>
            <w:proofErr w:type="spellEnd"/>
            <w:r w:rsidRPr="006C2DDF">
              <w:rPr>
                <w:b/>
                <w:bCs/>
                <w:lang w:val="en-US"/>
              </w:rPr>
              <w:t xml:space="preserve"> 3 (small batter)</w:t>
            </w:r>
          </w:p>
        </w:tc>
      </w:tr>
      <w:tr w:rsidR="006C2DDF" w:rsidRPr="006C2DDF" w14:paraId="3B2DB137" w14:textId="77777777" w:rsidTr="0045513A">
        <w:trPr>
          <w:trHeight w:val="24"/>
        </w:trPr>
        <w:tc>
          <w:tcPr>
            <w:tcW w:w="244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46BCB42" w14:textId="77777777" w:rsidR="006C2DDF" w:rsidRPr="006C2DDF" w:rsidRDefault="006C2DDF" w:rsidP="006C2DDF">
            <w:pPr>
              <w:jc w:val="center"/>
              <w:rPr>
                <w:lang w:val="en-US"/>
              </w:rPr>
            </w:pPr>
            <w:r w:rsidRPr="006C2DDF">
              <w:rPr>
                <w:lang w:val="en-US"/>
              </w:rPr>
              <w:t>C2</w:t>
            </w:r>
          </w:p>
        </w:tc>
        <w:tc>
          <w:tcPr>
            <w:tcW w:w="1945"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6617014" w14:textId="77777777" w:rsidR="006C2DDF" w:rsidRPr="006C2DDF" w:rsidRDefault="006C2DDF" w:rsidP="006C2DDF">
            <w:pPr>
              <w:jc w:val="center"/>
              <w:rPr>
                <w:lang w:val="en-US"/>
              </w:rPr>
            </w:pPr>
            <w:r w:rsidRPr="006C2DDF">
              <w:rPr>
                <w:lang w:val="en-US"/>
              </w:rPr>
              <w:t>8400</w:t>
            </w:r>
          </w:p>
        </w:tc>
        <w:tc>
          <w:tcPr>
            <w:tcW w:w="1805"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3158596" w14:textId="77777777" w:rsidR="006C2DDF" w:rsidRPr="006C2DDF" w:rsidRDefault="006C2DDF" w:rsidP="006C2DDF">
            <w:pPr>
              <w:jc w:val="center"/>
              <w:rPr>
                <w:lang w:val="en-US"/>
              </w:rPr>
            </w:pPr>
            <w:r w:rsidRPr="006C2DDF">
              <w:rPr>
                <w:lang w:val="en-US"/>
              </w:rPr>
              <w:t>3000</w:t>
            </w:r>
          </w:p>
        </w:tc>
        <w:tc>
          <w:tcPr>
            <w:tcW w:w="1384"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BB2888E" w14:textId="77777777" w:rsidR="006C2DDF" w:rsidRPr="006C2DDF" w:rsidRDefault="006C2DDF" w:rsidP="006C2DDF">
            <w:pPr>
              <w:jc w:val="center"/>
              <w:rPr>
                <w:lang w:val="en-US"/>
              </w:rPr>
            </w:pPr>
            <w:r w:rsidRPr="006C2DDF">
              <w:rPr>
                <w:lang w:val="en-US"/>
              </w:rPr>
              <w:t>800</w:t>
            </w:r>
          </w:p>
        </w:tc>
      </w:tr>
    </w:tbl>
    <w:p w14:paraId="72AAC292" w14:textId="5B357F0E" w:rsidR="006C2DDF" w:rsidRDefault="006C2DDF" w:rsidP="00201944"/>
    <w:p w14:paraId="3E99C736" w14:textId="566340C7" w:rsidR="00B1673A" w:rsidRDefault="00B1673A" w:rsidP="00B1673A">
      <w:pPr>
        <w:pStyle w:val="Heading3"/>
      </w:pPr>
      <w:r>
        <w:t>3.1.1 Expected Battery Lifetime Using Reference device 1 (C1=4500, X=20%, P1=50, T1=0.5 day)</w:t>
      </w:r>
    </w:p>
    <w:p w14:paraId="667747C2" w14:textId="30789890" w:rsidR="004F4587" w:rsidRPr="00432CE2" w:rsidRDefault="004F4587" w:rsidP="004F4587">
      <w:pPr>
        <w:pStyle w:val="Heading5"/>
      </w:pPr>
      <w:r>
        <w:t>3.1.1.1 SDT with legacy network delay is used</w:t>
      </w:r>
    </w:p>
    <w:p w14:paraId="2E5822F7" w14:textId="7BC1EBCB" w:rsidR="00B1673A" w:rsidRDefault="00D029ED" w:rsidP="00201944">
      <w:r w:rsidRPr="00D029ED">
        <w:rPr>
          <w:noProof/>
        </w:rPr>
        <w:drawing>
          <wp:anchor distT="0" distB="0" distL="114300" distR="114300" simplePos="0" relativeHeight="251658244" behindDoc="0" locked="0" layoutInCell="1" allowOverlap="1" wp14:anchorId="33B9F24E" wp14:editId="7F917811">
            <wp:simplePos x="0" y="0"/>
            <wp:positionH relativeFrom="column">
              <wp:posOffset>0</wp:posOffset>
            </wp:positionH>
            <wp:positionV relativeFrom="paragraph">
              <wp:posOffset>-635</wp:posOffset>
            </wp:positionV>
            <wp:extent cx="6120765" cy="1536065"/>
            <wp:effectExtent l="0" t="0" r="0" b="6985"/>
            <wp:wrapNone/>
            <wp:docPr id="6" name="table" descr="Table&#10;&#10;Description automatically generated">
              <a:extLst xmlns:a="http://schemas.openxmlformats.org/drawingml/2006/main">
                <a:ext uri="{FF2B5EF4-FFF2-40B4-BE49-F238E27FC236}">
                  <a16:creationId xmlns:a16="http://schemas.microsoft.com/office/drawing/2014/main" id="{E86AF13C-0A23-2177-E71D-31C48A4E34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able" descr="Table&#10;&#10;Description automatically generated">
                      <a:extLst>
                        <a:ext uri="{FF2B5EF4-FFF2-40B4-BE49-F238E27FC236}">
                          <a16:creationId xmlns:a16="http://schemas.microsoft.com/office/drawing/2014/main" id="{E86AF13C-0A23-2177-E71D-31C48A4E34BB}"/>
                        </a:ext>
                      </a:extLst>
                    </pic:cNvPr>
                    <pic:cNvPicPr>
                      <a:picLocks noChangeAspect="1"/>
                    </pic:cNvPicPr>
                  </pic:nvPicPr>
                  <pic:blipFill>
                    <a:blip r:embed="rId19"/>
                    <a:stretch>
                      <a:fillRect/>
                    </a:stretch>
                  </pic:blipFill>
                  <pic:spPr>
                    <a:xfrm>
                      <a:off x="0" y="0"/>
                      <a:ext cx="6120765" cy="1536065"/>
                    </a:xfrm>
                    <a:prstGeom prst="rect">
                      <a:avLst/>
                    </a:prstGeom>
                  </pic:spPr>
                </pic:pic>
              </a:graphicData>
            </a:graphic>
          </wp:anchor>
        </w:drawing>
      </w:r>
    </w:p>
    <w:p w14:paraId="7482FCD5" w14:textId="602A5B42" w:rsidR="00D029ED" w:rsidRDefault="00D029ED" w:rsidP="00201944"/>
    <w:p w14:paraId="53FBD1C3" w14:textId="7EAAF70F" w:rsidR="00D029ED" w:rsidRDefault="00D029ED" w:rsidP="00201944"/>
    <w:p w14:paraId="7FD4F6C0" w14:textId="280B3124" w:rsidR="00D029ED" w:rsidRDefault="00D029ED" w:rsidP="00201944"/>
    <w:p w14:paraId="506902A0" w14:textId="67969814" w:rsidR="00D029ED" w:rsidRDefault="00D029ED" w:rsidP="00201944"/>
    <w:p w14:paraId="17551CF2" w14:textId="597FB644" w:rsidR="00D029ED" w:rsidRDefault="00D029ED" w:rsidP="00201944">
      <w:r w:rsidRPr="00D029ED">
        <w:rPr>
          <w:noProof/>
        </w:rPr>
        <w:drawing>
          <wp:anchor distT="0" distB="0" distL="114300" distR="114300" simplePos="0" relativeHeight="251658245" behindDoc="0" locked="0" layoutInCell="1" allowOverlap="1" wp14:anchorId="0AB82D4C" wp14:editId="5D143F30">
            <wp:simplePos x="0" y="0"/>
            <wp:positionH relativeFrom="column">
              <wp:posOffset>0</wp:posOffset>
            </wp:positionH>
            <wp:positionV relativeFrom="paragraph">
              <wp:posOffset>174180</wp:posOffset>
            </wp:positionV>
            <wp:extent cx="6120765" cy="536575"/>
            <wp:effectExtent l="0" t="0" r="0" b="0"/>
            <wp:wrapNone/>
            <wp:docPr id="7" name="table" descr="Table&#10;&#10;Description automatically generated with medium confidence">
              <a:extLst xmlns:a="http://schemas.openxmlformats.org/drawingml/2006/main">
                <a:ext uri="{FF2B5EF4-FFF2-40B4-BE49-F238E27FC236}">
                  <a16:creationId xmlns:a16="http://schemas.microsoft.com/office/drawing/2014/main" id="{E4165E2B-74CA-B808-22AE-A736FF0DB5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able" descr="Table&#10;&#10;Description automatically generated with medium confidence">
                      <a:extLst>
                        <a:ext uri="{FF2B5EF4-FFF2-40B4-BE49-F238E27FC236}">
                          <a16:creationId xmlns:a16="http://schemas.microsoft.com/office/drawing/2014/main" id="{E4165E2B-74CA-B808-22AE-A736FF0DB5CD}"/>
                        </a:ext>
                      </a:extLst>
                    </pic:cNvPr>
                    <pic:cNvPicPr>
                      <a:picLocks noChangeAspect="1"/>
                    </pic:cNvPicPr>
                  </pic:nvPicPr>
                  <pic:blipFill>
                    <a:blip r:embed="rId20"/>
                    <a:stretch>
                      <a:fillRect/>
                    </a:stretch>
                  </pic:blipFill>
                  <pic:spPr>
                    <a:xfrm>
                      <a:off x="0" y="0"/>
                      <a:ext cx="6120765" cy="536575"/>
                    </a:xfrm>
                    <a:prstGeom prst="rect">
                      <a:avLst/>
                    </a:prstGeom>
                  </pic:spPr>
                </pic:pic>
              </a:graphicData>
            </a:graphic>
          </wp:anchor>
        </w:drawing>
      </w:r>
    </w:p>
    <w:p w14:paraId="4EDA44CC" w14:textId="785196DB" w:rsidR="00D029ED" w:rsidRDefault="00D029ED" w:rsidP="00201944"/>
    <w:p w14:paraId="7ECE6284" w14:textId="4EA66903" w:rsidR="004F4587" w:rsidRDefault="004F4587" w:rsidP="00201944"/>
    <w:p w14:paraId="22727BB9" w14:textId="288A8258" w:rsidR="00484DBF" w:rsidRPr="00484DBF" w:rsidRDefault="000A4C9B" w:rsidP="00EE4EB1">
      <w:pPr>
        <w:pStyle w:val="Heading5"/>
        <w:numPr>
          <w:ilvl w:val="3"/>
          <w:numId w:val="41"/>
        </w:numPr>
      </w:pPr>
      <w:r>
        <w:t>SDT is not used in the power cycle power computation</w:t>
      </w:r>
    </w:p>
    <w:p w14:paraId="61176E7B" w14:textId="45340F37" w:rsidR="004F4587" w:rsidRDefault="009F06EB" w:rsidP="00201944">
      <w:r w:rsidRPr="009F06EB">
        <w:rPr>
          <w:noProof/>
        </w:rPr>
        <w:drawing>
          <wp:anchor distT="0" distB="0" distL="114300" distR="114300" simplePos="0" relativeHeight="251661318" behindDoc="0" locked="0" layoutInCell="1" allowOverlap="1" wp14:anchorId="14E5E707" wp14:editId="52DCB103">
            <wp:simplePos x="0" y="0"/>
            <wp:positionH relativeFrom="column">
              <wp:posOffset>0</wp:posOffset>
            </wp:positionH>
            <wp:positionV relativeFrom="paragraph">
              <wp:posOffset>-635</wp:posOffset>
            </wp:positionV>
            <wp:extent cx="6120765" cy="1420495"/>
            <wp:effectExtent l="0" t="0" r="0" b="8255"/>
            <wp:wrapNone/>
            <wp:docPr id="11" name="table" descr="Table&#10;&#10;Description automatically generated">
              <a:extLst xmlns:a="http://schemas.openxmlformats.org/drawingml/2006/main">
                <a:ext uri="{FF2B5EF4-FFF2-40B4-BE49-F238E27FC236}">
                  <a16:creationId xmlns:a16="http://schemas.microsoft.com/office/drawing/2014/main" id="{BE62927B-2EB6-839C-3BCA-26E4772E98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able" descr="Table&#10;&#10;Description automatically generated">
                      <a:extLst>
                        <a:ext uri="{FF2B5EF4-FFF2-40B4-BE49-F238E27FC236}">
                          <a16:creationId xmlns:a16="http://schemas.microsoft.com/office/drawing/2014/main" id="{BE62927B-2EB6-839C-3BCA-26E4772E9862}"/>
                        </a:ext>
                      </a:extLst>
                    </pic:cNvPr>
                    <pic:cNvPicPr>
                      <a:picLocks noChangeAspect="1"/>
                    </pic:cNvPicPr>
                  </pic:nvPicPr>
                  <pic:blipFill>
                    <a:blip r:embed="rId21"/>
                    <a:stretch>
                      <a:fillRect/>
                    </a:stretch>
                  </pic:blipFill>
                  <pic:spPr>
                    <a:xfrm>
                      <a:off x="0" y="0"/>
                      <a:ext cx="6120765" cy="1420495"/>
                    </a:xfrm>
                    <a:prstGeom prst="rect">
                      <a:avLst/>
                    </a:prstGeom>
                  </pic:spPr>
                </pic:pic>
              </a:graphicData>
            </a:graphic>
          </wp:anchor>
        </w:drawing>
      </w:r>
    </w:p>
    <w:p w14:paraId="3644AFC5" w14:textId="0417FBED" w:rsidR="004F4587" w:rsidRDefault="004F4587" w:rsidP="00201944"/>
    <w:p w14:paraId="27286108" w14:textId="33AA6736" w:rsidR="004F4587" w:rsidRDefault="004F4587" w:rsidP="00201944"/>
    <w:p w14:paraId="6E9A0161" w14:textId="11FDA685" w:rsidR="004F4587" w:rsidRDefault="004F4587" w:rsidP="00201944"/>
    <w:p w14:paraId="0875FDD4" w14:textId="398B0DA8" w:rsidR="003B170F" w:rsidRDefault="003B170F" w:rsidP="00201944"/>
    <w:p w14:paraId="58AE83A6" w14:textId="793885A5" w:rsidR="00484DBF" w:rsidRDefault="009F06EB" w:rsidP="00B14122">
      <w:pPr>
        <w:pStyle w:val="00BodyText"/>
      </w:pPr>
      <w:r w:rsidRPr="009F06EB">
        <w:rPr>
          <w:noProof/>
        </w:rPr>
        <w:drawing>
          <wp:anchor distT="0" distB="0" distL="114300" distR="114300" simplePos="0" relativeHeight="251662342" behindDoc="0" locked="0" layoutInCell="1" allowOverlap="1" wp14:anchorId="777FA624" wp14:editId="386147B0">
            <wp:simplePos x="0" y="0"/>
            <wp:positionH relativeFrom="column">
              <wp:posOffset>-1432</wp:posOffset>
            </wp:positionH>
            <wp:positionV relativeFrom="paragraph">
              <wp:posOffset>68580</wp:posOffset>
            </wp:positionV>
            <wp:extent cx="6120765" cy="497205"/>
            <wp:effectExtent l="0" t="0" r="0" b="0"/>
            <wp:wrapNone/>
            <wp:docPr id="12" name="table" descr="Graphical user interface, application&#10;&#10;Description automatically generated">
              <a:extLst xmlns:a="http://schemas.openxmlformats.org/drawingml/2006/main">
                <a:ext uri="{FF2B5EF4-FFF2-40B4-BE49-F238E27FC236}">
                  <a16:creationId xmlns:a16="http://schemas.microsoft.com/office/drawing/2014/main" id="{440EC51A-299B-6504-3256-14CD1BE0AB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able" descr="Graphical user interface, application&#10;&#10;Description automatically generated">
                      <a:extLst>
                        <a:ext uri="{FF2B5EF4-FFF2-40B4-BE49-F238E27FC236}">
                          <a16:creationId xmlns:a16="http://schemas.microsoft.com/office/drawing/2014/main" id="{440EC51A-299B-6504-3256-14CD1BE0AB22}"/>
                        </a:ext>
                      </a:extLst>
                    </pic:cNvPr>
                    <pic:cNvPicPr>
                      <a:picLocks noChangeAspect="1"/>
                    </pic:cNvPicPr>
                  </pic:nvPicPr>
                  <pic:blipFill>
                    <a:blip r:embed="rId22"/>
                    <a:stretch>
                      <a:fillRect/>
                    </a:stretch>
                  </pic:blipFill>
                  <pic:spPr>
                    <a:xfrm>
                      <a:off x="0" y="0"/>
                      <a:ext cx="6120765" cy="497205"/>
                    </a:xfrm>
                    <a:prstGeom prst="rect">
                      <a:avLst/>
                    </a:prstGeom>
                  </pic:spPr>
                </pic:pic>
              </a:graphicData>
            </a:graphic>
          </wp:anchor>
        </w:drawing>
      </w:r>
    </w:p>
    <w:p w14:paraId="2A6D6AE1" w14:textId="77777777" w:rsidR="009F06EB" w:rsidRDefault="009F06EB" w:rsidP="00B14122">
      <w:pPr>
        <w:pStyle w:val="00BodyText"/>
      </w:pPr>
    </w:p>
    <w:p w14:paraId="07BCADFC" w14:textId="618C2684" w:rsidR="00B1673A" w:rsidRDefault="00B1673A" w:rsidP="00B1673A">
      <w:pPr>
        <w:pStyle w:val="Heading3"/>
      </w:pPr>
      <w:r>
        <w:t>3.1.2 Expected Battery Lifetime Using Reference device 1 (C1=</w:t>
      </w:r>
      <w:r w:rsidR="00A2769B">
        <w:t>5</w:t>
      </w:r>
      <w:r>
        <w:t>500, X=</w:t>
      </w:r>
      <w:r w:rsidR="00A2769B">
        <w:t>1</w:t>
      </w:r>
      <w:r>
        <w:t>0%, P1=50, T1=</w:t>
      </w:r>
      <w:r w:rsidR="00A2769B">
        <w:t>1</w:t>
      </w:r>
      <w:r>
        <w:t xml:space="preserve"> day)</w:t>
      </w:r>
    </w:p>
    <w:p w14:paraId="5551E7A0" w14:textId="273AA36E" w:rsidR="00432CE2" w:rsidRPr="00432CE2" w:rsidRDefault="00432CE2" w:rsidP="00432CE2">
      <w:pPr>
        <w:pStyle w:val="Heading5"/>
      </w:pPr>
      <w:r>
        <w:t>3.1.2.1 SDT with legacy network delay is used</w:t>
      </w:r>
    </w:p>
    <w:p w14:paraId="5BE1FD3B" w14:textId="71B1646C" w:rsidR="00B1673A" w:rsidRDefault="00432CE2" w:rsidP="00201944">
      <w:r w:rsidRPr="003B170F">
        <w:rPr>
          <w:noProof/>
        </w:rPr>
        <w:drawing>
          <wp:anchor distT="0" distB="0" distL="114300" distR="114300" simplePos="0" relativeHeight="251658240" behindDoc="0" locked="0" layoutInCell="1" allowOverlap="1" wp14:anchorId="0436EFB1" wp14:editId="04D68903">
            <wp:simplePos x="0" y="0"/>
            <wp:positionH relativeFrom="column">
              <wp:posOffset>0</wp:posOffset>
            </wp:positionH>
            <wp:positionV relativeFrom="paragraph">
              <wp:posOffset>-635</wp:posOffset>
            </wp:positionV>
            <wp:extent cx="6120765" cy="1536065"/>
            <wp:effectExtent l="0" t="0" r="0" b="6985"/>
            <wp:wrapNone/>
            <wp:docPr id="2" name="table" descr="Table&#10;&#10;Description automatically generated">
              <a:extLst xmlns:a="http://schemas.openxmlformats.org/drawingml/2006/main">
                <a:ext uri="{FF2B5EF4-FFF2-40B4-BE49-F238E27FC236}">
                  <a16:creationId xmlns:a16="http://schemas.microsoft.com/office/drawing/2014/main" id="{B7C4A0E9-D043-428E-F158-5907BB2229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Table&#10;&#10;Description automatically generated">
                      <a:extLst>
                        <a:ext uri="{FF2B5EF4-FFF2-40B4-BE49-F238E27FC236}">
                          <a16:creationId xmlns:a16="http://schemas.microsoft.com/office/drawing/2014/main" id="{B7C4A0E9-D043-428E-F158-5907BB22290D}"/>
                        </a:ext>
                      </a:extLst>
                    </pic:cNvPr>
                    <pic:cNvPicPr>
                      <a:picLocks noChangeAspect="1"/>
                    </pic:cNvPicPr>
                  </pic:nvPicPr>
                  <pic:blipFill>
                    <a:blip r:embed="rId23"/>
                    <a:stretch>
                      <a:fillRect/>
                    </a:stretch>
                  </pic:blipFill>
                  <pic:spPr>
                    <a:xfrm>
                      <a:off x="0" y="0"/>
                      <a:ext cx="6120765" cy="1536065"/>
                    </a:xfrm>
                    <a:prstGeom prst="rect">
                      <a:avLst/>
                    </a:prstGeom>
                  </pic:spPr>
                </pic:pic>
              </a:graphicData>
            </a:graphic>
          </wp:anchor>
        </w:drawing>
      </w:r>
    </w:p>
    <w:p w14:paraId="31DCB5EF" w14:textId="44479255" w:rsidR="00B1673A" w:rsidRDefault="00B1673A" w:rsidP="00201944"/>
    <w:p w14:paraId="046497D4" w14:textId="71AAEB7F" w:rsidR="003B170F" w:rsidRDefault="003B170F" w:rsidP="00201944"/>
    <w:p w14:paraId="21493E8B" w14:textId="1BF1A876" w:rsidR="003B170F" w:rsidRDefault="003B170F" w:rsidP="00201944"/>
    <w:p w14:paraId="69C2C355" w14:textId="6FCC7642" w:rsidR="003B170F" w:rsidRDefault="003B170F" w:rsidP="00201944"/>
    <w:p w14:paraId="11E1AEC7" w14:textId="3D6665B1" w:rsidR="003B170F" w:rsidRDefault="00484DBF" w:rsidP="00201944">
      <w:r w:rsidRPr="003B170F">
        <w:rPr>
          <w:noProof/>
        </w:rPr>
        <w:drawing>
          <wp:anchor distT="0" distB="0" distL="114300" distR="114300" simplePos="0" relativeHeight="251658241" behindDoc="0" locked="0" layoutInCell="1" allowOverlap="1" wp14:anchorId="77B49423" wp14:editId="093831FC">
            <wp:simplePos x="0" y="0"/>
            <wp:positionH relativeFrom="column">
              <wp:posOffset>0</wp:posOffset>
            </wp:positionH>
            <wp:positionV relativeFrom="paragraph">
              <wp:posOffset>186359</wp:posOffset>
            </wp:positionV>
            <wp:extent cx="6120765" cy="536575"/>
            <wp:effectExtent l="0" t="0" r="0" b="0"/>
            <wp:wrapNone/>
            <wp:docPr id="4" name="table" descr="A picture containing table&#10;&#10;Description automatically generated">
              <a:extLst xmlns:a="http://schemas.openxmlformats.org/drawingml/2006/main">
                <a:ext uri="{FF2B5EF4-FFF2-40B4-BE49-F238E27FC236}">
                  <a16:creationId xmlns:a16="http://schemas.microsoft.com/office/drawing/2014/main" id="{6A620EA5-FD68-8740-F4F0-ED103B5CC7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le" descr="A picture containing table&#10;&#10;Description automatically generated">
                      <a:extLst>
                        <a:ext uri="{FF2B5EF4-FFF2-40B4-BE49-F238E27FC236}">
                          <a16:creationId xmlns:a16="http://schemas.microsoft.com/office/drawing/2014/main" id="{6A620EA5-FD68-8740-F4F0-ED103B5CC71B}"/>
                        </a:ext>
                      </a:extLst>
                    </pic:cNvPr>
                    <pic:cNvPicPr>
                      <a:picLocks noChangeAspect="1"/>
                    </pic:cNvPicPr>
                  </pic:nvPicPr>
                  <pic:blipFill>
                    <a:blip r:embed="rId24"/>
                    <a:stretch>
                      <a:fillRect/>
                    </a:stretch>
                  </pic:blipFill>
                  <pic:spPr>
                    <a:xfrm>
                      <a:off x="0" y="0"/>
                      <a:ext cx="6120765" cy="536575"/>
                    </a:xfrm>
                    <a:prstGeom prst="rect">
                      <a:avLst/>
                    </a:prstGeom>
                  </pic:spPr>
                </pic:pic>
              </a:graphicData>
            </a:graphic>
          </wp:anchor>
        </w:drawing>
      </w:r>
    </w:p>
    <w:p w14:paraId="4186D74F" w14:textId="6CFED1FB" w:rsidR="003B170F" w:rsidRDefault="003B170F" w:rsidP="00201944"/>
    <w:p w14:paraId="06CA73B0" w14:textId="77777777" w:rsidR="003B170F" w:rsidRDefault="003B170F" w:rsidP="00201944"/>
    <w:p w14:paraId="4B4AADBC" w14:textId="27C53592" w:rsidR="00432CE2" w:rsidRPr="00432CE2" w:rsidRDefault="00482F6B" w:rsidP="00432CE2">
      <w:pPr>
        <w:pStyle w:val="Heading5"/>
      </w:pPr>
      <w:r w:rsidRPr="00136A61">
        <w:rPr>
          <w:b/>
          <w:bCs/>
          <w:i/>
          <w:iCs/>
          <w:noProof/>
        </w:rPr>
        <w:drawing>
          <wp:anchor distT="0" distB="0" distL="114300" distR="114300" simplePos="0" relativeHeight="251664390" behindDoc="0" locked="0" layoutInCell="1" allowOverlap="1" wp14:anchorId="06AFADB3" wp14:editId="32C70CEE">
            <wp:simplePos x="0" y="0"/>
            <wp:positionH relativeFrom="column">
              <wp:posOffset>0</wp:posOffset>
            </wp:positionH>
            <wp:positionV relativeFrom="paragraph">
              <wp:posOffset>206680</wp:posOffset>
            </wp:positionV>
            <wp:extent cx="6120765" cy="1420495"/>
            <wp:effectExtent l="0" t="0" r="0" b="8255"/>
            <wp:wrapNone/>
            <wp:docPr id="14" name="table" descr="Table&#10;&#10;Description automatically generated">
              <a:extLst xmlns:a="http://schemas.openxmlformats.org/drawingml/2006/main">
                <a:ext uri="{FF2B5EF4-FFF2-40B4-BE49-F238E27FC236}">
                  <a16:creationId xmlns:a16="http://schemas.microsoft.com/office/drawing/2014/main" id="{0398502D-0B76-4D9B-6144-7FCB8EAC6C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table" descr="Table&#10;&#10;Description automatically generated">
                      <a:extLst>
                        <a:ext uri="{FF2B5EF4-FFF2-40B4-BE49-F238E27FC236}">
                          <a16:creationId xmlns:a16="http://schemas.microsoft.com/office/drawing/2014/main" id="{0398502D-0B76-4D9B-6144-7FCB8EAC6CC4}"/>
                        </a:ext>
                      </a:extLst>
                    </pic:cNvPr>
                    <pic:cNvPicPr>
                      <a:picLocks noChangeAspect="1"/>
                    </pic:cNvPicPr>
                  </pic:nvPicPr>
                  <pic:blipFill>
                    <a:blip r:embed="rId25"/>
                    <a:stretch>
                      <a:fillRect/>
                    </a:stretch>
                  </pic:blipFill>
                  <pic:spPr>
                    <a:xfrm>
                      <a:off x="0" y="0"/>
                      <a:ext cx="6120765" cy="1420495"/>
                    </a:xfrm>
                    <a:prstGeom prst="rect">
                      <a:avLst/>
                    </a:prstGeom>
                  </pic:spPr>
                </pic:pic>
              </a:graphicData>
            </a:graphic>
          </wp:anchor>
        </w:drawing>
      </w:r>
      <w:r w:rsidR="00432CE2">
        <w:t xml:space="preserve">3.1.2.1 </w:t>
      </w:r>
      <w:r w:rsidR="000A4C9B">
        <w:t>SDT is not used in the power cycle power computation</w:t>
      </w:r>
    </w:p>
    <w:p w14:paraId="00EDE90A" w14:textId="4C4C577D" w:rsidR="00432CE2" w:rsidRDefault="00136A61" w:rsidP="006C2DDF">
      <w:pPr>
        <w:rPr>
          <w:b/>
          <w:bCs/>
          <w:i/>
          <w:iCs/>
        </w:rPr>
      </w:pPr>
      <w:r w:rsidRPr="00136A61">
        <w:rPr>
          <w:b/>
          <w:bCs/>
          <w:i/>
          <w:iCs/>
          <w:noProof/>
        </w:rPr>
        <w:drawing>
          <wp:anchor distT="0" distB="0" distL="114300" distR="114300" simplePos="0" relativeHeight="251665414" behindDoc="0" locked="0" layoutInCell="1" allowOverlap="1" wp14:anchorId="5A376E6C" wp14:editId="13A36906">
            <wp:simplePos x="0" y="0"/>
            <wp:positionH relativeFrom="column">
              <wp:posOffset>0</wp:posOffset>
            </wp:positionH>
            <wp:positionV relativeFrom="paragraph">
              <wp:posOffset>2698115</wp:posOffset>
            </wp:positionV>
            <wp:extent cx="6120765" cy="497205"/>
            <wp:effectExtent l="0" t="0" r="0" b="0"/>
            <wp:wrapNone/>
            <wp:docPr id="3" name="table" descr="Table&#10;&#10;Description automatically generated with medium confidence">
              <a:extLst xmlns:a="http://schemas.openxmlformats.org/drawingml/2006/main">
                <a:ext uri="{FF2B5EF4-FFF2-40B4-BE49-F238E27FC236}">
                  <a16:creationId xmlns:a16="http://schemas.microsoft.com/office/drawing/2014/main" id="{43B5B209-52DD-BEAB-92E5-3C9C10FCBC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descr="Table&#10;&#10;Description automatically generated with medium confidence">
                      <a:extLst>
                        <a:ext uri="{FF2B5EF4-FFF2-40B4-BE49-F238E27FC236}">
                          <a16:creationId xmlns:a16="http://schemas.microsoft.com/office/drawing/2014/main" id="{43B5B209-52DD-BEAB-92E5-3C9C10FCBC4D}"/>
                        </a:ext>
                      </a:extLst>
                    </pic:cNvPr>
                    <pic:cNvPicPr>
                      <a:picLocks noChangeAspect="1"/>
                    </pic:cNvPicPr>
                  </pic:nvPicPr>
                  <pic:blipFill>
                    <a:blip r:embed="rId26"/>
                    <a:stretch>
                      <a:fillRect/>
                    </a:stretch>
                  </pic:blipFill>
                  <pic:spPr>
                    <a:xfrm>
                      <a:off x="0" y="0"/>
                      <a:ext cx="6120765" cy="497205"/>
                    </a:xfrm>
                    <a:prstGeom prst="rect">
                      <a:avLst/>
                    </a:prstGeom>
                  </pic:spPr>
                </pic:pic>
              </a:graphicData>
            </a:graphic>
          </wp:anchor>
        </w:drawing>
      </w:r>
    </w:p>
    <w:p w14:paraId="7FDF0985" w14:textId="6B5C8333" w:rsidR="00136A61" w:rsidRDefault="00136A61" w:rsidP="006C2DDF">
      <w:pPr>
        <w:rPr>
          <w:b/>
          <w:bCs/>
          <w:i/>
          <w:iCs/>
        </w:rPr>
      </w:pPr>
    </w:p>
    <w:p w14:paraId="572232BD" w14:textId="56015633" w:rsidR="00136A61" w:rsidRDefault="00136A61" w:rsidP="006C2DDF">
      <w:pPr>
        <w:rPr>
          <w:b/>
          <w:bCs/>
          <w:i/>
          <w:iCs/>
        </w:rPr>
      </w:pPr>
    </w:p>
    <w:p w14:paraId="0C54BEB1" w14:textId="2A244FD0" w:rsidR="00136A61" w:rsidRDefault="00136A61" w:rsidP="006C2DDF">
      <w:pPr>
        <w:rPr>
          <w:b/>
          <w:bCs/>
          <w:i/>
          <w:iCs/>
        </w:rPr>
      </w:pPr>
    </w:p>
    <w:p w14:paraId="4E16AB4A" w14:textId="56B60FB9" w:rsidR="00136A61" w:rsidRDefault="00136A61" w:rsidP="006C2DDF">
      <w:pPr>
        <w:rPr>
          <w:b/>
          <w:bCs/>
          <w:i/>
          <w:iCs/>
        </w:rPr>
      </w:pPr>
    </w:p>
    <w:p w14:paraId="3E973EA2" w14:textId="3C604220" w:rsidR="00432CE2" w:rsidRPr="00B03A5F" w:rsidRDefault="004B7BDC" w:rsidP="006C2DDF">
      <w:pPr>
        <w:rPr>
          <w:b/>
          <w:bCs/>
          <w:i/>
          <w:iCs/>
        </w:rPr>
      </w:pPr>
      <w:r w:rsidRPr="00136A61">
        <w:rPr>
          <w:b/>
          <w:bCs/>
          <w:i/>
          <w:iCs/>
          <w:noProof/>
        </w:rPr>
        <w:drawing>
          <wp:anchor distT="0" distB="0" distL="114300" distR="114300" simplePos="0" relativeHeight="251668486" behindDoc="0" locked="0" layoutInCell="1" allowOverlap="1" wp14:anchorId="292FFD13" wp14:editId="4A05D2AE">
            <wp:simplePos x="0" y="0"/>
            <wp:positionH relativeFrom="column">
              <wp:posOffset>0</wp:posOffset>
            </wp:positionH>
            <wp:positionV relativeFrom="paragraph">
              <wp:posOffset>-338785</wp:posOffset>
            </wp:positionV>
            <wp:extent cx="6120765" cy="497205"/>
            <wp:effectExtent l="0" t="0" r="0" b="0"/>
            <wp:wrapNone/>
            <wp:docPr id="16" name="table" descr="Table&#10;&#10;Description automatically generated with medium confidence">
              <a:extLst xmlns:a="http://schemas.openxmlformats.org/drawingml/2006/main">
                <a:ext uri="{FF2B5EF4-FFF2-40B4-BE49-F238E27FC236}">
                  <a16:creationId xmlns:a16="http://schemas.microsoft.com/office/drawing/2014/main" id="{43B5B209-52DD-BEAB-92E5-3C9C10FCBC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able" descr="Table&#10;&#10;Description automatically generated with medium confidence">
                      <a:extLst>
                        <a:ext uri="{FF2B5EF4-FFF2-40B4-BE49-F238E27FC236}">
                          <a16:creationId xmlns:a16="http://schemas.microsoft.com/office/drawing/2014/main" id="{43B5B209-52DD-BEAB-92E5-3C9C10FCBC4D}"/>
                        </a:ext>
                      </a:extLst>
                    </pic:cNvPr>
                    <pic:cNvPicPr>
                      <a:picLocks noChangeAspect="1"/>
                    </pic:cNvPicPr>
                  </pic:nvPicPr>
                  <pic:blipFill>
                    <a:blip r:embed="rId26"/>
                    <a:stretch>
                      <a:fillRect/>
                    </a:stretch>
                  </pic:blipFill>
                  <pic:spPr>
                    <a:xfrm>
                      <a:off x="0" y="0"/>
                      <a:ext cx="6120765" cy="497205"/>
                    </a:xfrm>
                    <a:prstGeom prst="rect">
                      <a:avLst/>
                    </a:prstGeom>
                  </pic:spPr>
                </pic:pic>
              </a:graphicData>
            </a:graphic>
          </wp:anchor>
        </w:drawing>
      </w:r>
    </w:p>
    <w:p w14:paraId="07E8CE60" w14:textId="184763E3" w:rsidR="006C2DDF" w:rsidRPr="004B7BDC" w:rsidRDefault="006C2DDF" w:rsidP="006C2DDF">
      <w:pPr>
        <w:rPr>
          <w:b/>
          <w:bCs/>
          <w:i/>
          <w:iCs/>
          <w:sz w:val="24"/>
          <w:szCs w:val="24"/>
          <w:lang w:val="en-US"/>
        </w:rPr>
      </w:pPr>
      <w:r w:rsidRPr="004B7BDC">
        <w:rPr>
          <w:b/>
          <w:bCs/>
          <w:i/>
          <w:iCs/>
          <w:sz w:val="24"/>
          <w:szCs w:val="24"/>
          <w:lang w:val="en-US"/>
        </w:rPr>
        <w:t xml:space="preserve">Observation </w:t>
      </w:r>
      <w:r w:rsidR="00206913">
        <w:rPr>
          <w:b/>
          <w:bCs/>
          <w:i/>
          <w:iCs/>
          <w:sz w:val="24"/>
          <w:szCs w:val="24"/>
          <w:lang w:val="en-US"/>
        </w:rPr>
        <w:t>2</w:t>
      </w:r>
      <w:r w:rsidRPr="004B7BDC">
        <w:rPr>
          <w:b/>
          <w:bCs/>
          <w:i/>
          <w:iCs/>
          <w:sz w:val="24"/>
          <w:szCs w:val="24"/>
          <w:lang w:val="en-US"/>
        </w:rPr>
        <w:t>: If the location is needed at the UE, the smallest Power consumption is achieved for UE-based DL Positioning</w:t>
      </w:r>
    </w:p>
    <w:p w14:paraId="5506ED0E" w14:textId="0BC1E1DD" w:rsidR="004F4587" w:rsidRPr="004B7BDC" w:rsidRDefault="006C2DDF" w:rsidP="006C2DDF">
      <w:pPr>
        <w:rPr>
          <w:b/>
          <w:bCs/>
          <w:i/>
          <w:iCs/>
          <w:sz w:val="24"/>
          <w:szCs w:val="24"/>
          <w:lang w:val="en-US"/>
        </w:rPr>
      </w:pPr>
      <w:r w:rsidRPr="004B7BDC">
        <w:rPr>
          <w:b/>
          <w:bCs/>
          <w:i/>
          <w:iCs/>
          <w:sz w:val="24"/>
          <w:szCs w:val="24"/>
          <w:lang w:val="en-US"/>
        </w:rPr>
        <w:t xml:space="preserve">Observation </w:t>
      </w:r>
      <w:r w:rsidR="00206913">
        <w:rPr>
          <w:b/>
          <w:bCs/>
          <w:i/>
          <w:iCs/>
          <w:sz w:val="24"/>
          <w:szCs w:val="24"/>
          <w:lang w:val="en-US"/>
        </w:rPr>
        <w:t>3</w:t>
      </w:r>
      <w:r w:rsidRPr="004B7BDC">
        <w:rPr>
          <w:b/>
          <w:bCs/>
          <w:i/>
          <w:iCs/>
          <w:sz w:val="24"/>
          <w:szCs w:val="24"/>
          <w:lang w:val="en-US"/>
        </w:rPr>
        <w:t>: If the location is needed at the network, the smallest Power consumption is achieved for UL-only Positioning</w:t>
      </w:r>
    </w:p>
    <w:p w14:paraId="42D29652" w14:textId="1C0D762E" w:rsidR="006C2DDF" w:rsidRPr="0049291E" w:rsidRDefault="006C2DDF" w:rsidP="006C2DDF">
      <w:pPr>
        <w:rPr>
          <w:b/>
          <w:bCs/>
          <w:i/>
          <w:iCs/>
          <w:sz w:val="24"/>
          <w:szCs w:val="24"/>
          <w:lang w:val="en-US"/>
        </w:rPr>
      </w:pPr>
      <w:r w:rsidRPr="0049291E">
        <w:rPr>
          <w:b/>
          <w:bCs/>
          <w:i/>
          <w:iCs/>
          <w:sz w:val="24"/>
          <w:szCs w:val="24"/>
          <w:lang w:val="en-US"/>
        </w:rPr>
        <w:t>Observation</w:t>
      </w:r>
      <w:r w:rsidR="00206913">
        <w:rPr>
          <w:b/>
          <w:bCs/>
          <w:i/>
          <w:iCs/>
          <w:sz w:val="24"/>
          <w:szCs w:val="24"/>
          <w:lang w:val="en-US"/>
        </w:rPr>
        <w:t xml:space="preserve"> 4</w:t>
      </w:r>
      <w:r w:rsidRPr="0049291E">
        <w:rPr>
          <w:b/>
          <w:bCs/>
          <w:i/>
          <w:iCs/>
          <w:sz w:val="24"/>
          <w:szCs w:val="24"/>
          <w:lang w:val="en-US"/>
        </w:rPr>
        <w:t>: Positioning-related (re-)configuration(s)</w:t>
      </w:r>
      <w:r w:rsidR="00296BFF">
        <w:rPr>
          <w:b/>
          <w:bCs/>
          <w:i/>
          <w:iCs/>
          <w:sz w:val="24"/>
          <w:szCs w:val="24"/>
          <w:lang w:val="en-US"/>
        </w:rPr>
        <w:t xml:space="preserve"> (</w:t>
      </w:r>
      <w:proofErr w:type="gramStart"/>
      <w:r w:rsidR="00296BFF">
        <w:rPr>
          <w:b/>
          <w:bCs/>
          <w:i/>
          <w:iCs/>
          <w:sz w:val="24"/>
          <w:szCs w:val="24"/>
          <w:lang w:val="en-US"/>
        </w:rPr>
        <w:t>e.g.</w:t>
      </w:r>
      <w:proofErr w:type="gramEnd"/>
      <w:r w:rsidR="00296BFF">
        <w:rPr>
          <w:b/>
          <w:bCs/>
          <w:i/>
          <w:iCs/>
          <w:sz w:val="24"/>
          <w:szCs w:val="24"/>
          <w:lang w:val="en-US"/>
        </w:rPr>
        <w:t xml:space="preserve"> SDT)</w:t>
      </w:r>
      <w:r w:rsidRPr="0049291E">
        <w:rPr>
          <w:b/>
          <w:bCs/>
          <w:i/>
          <w:iCs/>
          <w:sz w:val="24"/>
          <w:szCs w:val="24"/>
          <w:lang w:val="en-US"/>
        </w:rPr>
        <w:t xml:space="preserve"> increase significantly the power consumption</w:t>
      </w:r>
      <w:r w:rsidR="00296BFF">
        <w:rPr>
          <w:b/>
          <w:bCs/>
          <w:i/>
          <w:iCs/>
          <w:sz w:val="24"/>
          <w:szCs w:val="24"/>
          <w:lang w:val="en-US"/>
        </w:rPr>
        <w:t xml:space="preserve">, mainly due to increased latency and longer awake time for the devices. </w:t>
      </w:r>
    </w:p>
    <w:p w14:paraId="23DDAE98" w14:textId="0BA89945" w:rsidR="006C2DDF" w:rsidRPr="0049291E" w:rsidRDefault="006C2DDF" w:rsidP="006C2DDF">
      <w:pPr>
        <w:rPr>
          <w:b/>
          <w:bCs/>
          <w:i/>
          <w:iCs/>
          <w:sz w:val="24"/>
          <w:szCs w:val="24"/>
          <w:lang w:val="en-US"/>
        </w:rPr>
      </w:pPr>
      <w:r w:rsidRPr="0049291E">
        <w:rPr>
          <w:b/>
          <w:bCs/>
          <w:i/>
          <w:iCs/>
          <w:sz w:val="24"/>
          <w:szCs w:val="24"/>
          <w:lang w:val="en-US"/>
        </w:rPr>
        <w:t>Observation</w:t>
      </w:r>
      <w:r w:rsidR="00206913">
        <w:rPr>
          <w:b/>
          <w:bCs/>
          <w:i/>
          <w:iCs/>
          <w:sz w:val="24"/>
          <w:szCs w:val="24"/>
          <w:lang w:val="en-US"/>
        </w:rPr>
        <w:t xml:space="preserve"> 5</w:t>
      </w:r>
      <w:r w:rsidRPr="0049291E">
        <w:rPr>
          <w:b/>
          <w:bCs/>
          <w:i/>
          <w:iCs/>
          <w:sz w:val="24"/>
          <w:szCs w:val="24"/>
          <w:lang w:val="en-US"/>
        </w:rPr>
        <w:t xml:space="preserve">: Time-domain proximity of the PRS/SRS/Paging/Reporting-Opportunity </w:t>
      </w:r>
      <w:r w:rsidR="00021E4D">
        <w:rPr>
          <w:b/>
          <w:bCs/>
          <w:i/>
          <w:iCs/>
          <w:sz w:val="24"/>
          <w:szCs w:val="24"/>
          <w:lang w:val="en-US"/>
        </w:rPr>
        <w:t xml:space="preserve">reduces the power consumption by ensuring the UE stays in sleep mode longer times and reducing the need of sleep </w:t>
      </w:r>
      <w:r w:rsidR="00C86C4A">
        <w:rPr>
          <w:b/>
          <w:bCs/>
          <w:i/>
          <w:iCs/>
          <w:sz w:val="24"/>
          <w:szCs w:val="24"/>
          <w:lang w:val="en-US"/>
        </w:rPr>
        <w:t>mode switches</w:t>
      </w:r>
      <w:r w:rsidR="0049291E">
        <w:rPr>
          <w:b/>
          <w:bCs/>
          <w:i/>
          <w:iCs/>
          <w:sz w:val="24"/>
          <w:szCs w:val="24"/>
          <w:lang w:val="en-US"/>
        </w:rPr>
        <w:t>.</w:t>
      </w:r>
    </w:p>
    <w:p w14:paraId="79C4FEAA" w14:textId="230FA32A" w:rsidR="006C2DDF" w:rsidRPr="00296BFF" w:rsidRDefault="006C2DDF" w:rsidP="00201944">
      <w:pPr>
        <w:rPr>
          <w:b/>
          <w:bCs/>
          <w:i/>
          <w:iCs/>
          <w:sz w:val="24"/>
          <w:szCs w:val="24"/>
          <w:lang w:val="en-US"/>
        </w:rPr>
      </w:pPr>
      <w:r w:rsidRPr="0049291E">
        <w:rPr>
          <w:b/>
          <w:bCs/>
          <w:i/>
          <w:iCs/>
          <w:sz w:val="24"/>
          <w:szCs w:val="24"/>
          <w:lang w:val="en-US"/>
        </w:rPr>
        <w:t xml:space="preserve">Observation </w:t>
      </w:r>
      <w:r w:rsidR="00206913">
        <w:rPr>
          <w:b/>
          <w:bCs/>
          <w:i/>
          <w:iCs/>
          <w:sz w:val="24"/>
          <w:szCs w:val="24"/>
          <w:lang w:val="en-US"/>
        </w:rPr>
        <w:t>6</w:t>
      </w:r>
      <w:r w:rsidRPr="0049291E">
        <w:rPr>
          <w:b/>
          <w:bCs/>
          <w:i/>
          <w:iCs/>
          <w:sz w:val="24"/>
          <w:szCs w:val="24"/>
          <w:lang w:val="en-US"/>
        </w:rPr>
        <w:t xml:space="preserve">: Increasing I-DRX and/or SRS periodicities </w:t>
      </w:r>
      <w:r w:rsidR="00C86C4A">
        <w:rPr>
          <w:b/>
          <w:bCs/>
          <w:i/>
          <w:iCs/>
          <w:sz w:val="24"/>
          <w:szCs w:val="24"/>
          <w:lang w:val="en-US"/>
        </w:rPr>
        <w:t xml:space="preserve">would reduce the power consumption while keeping the </w:t>
      </w:r>
      <w:r w:rsidR="00296BFF">
        <w:rPr>
          <w:b/>
          <w:bCs/>
          <w:i/>
          <w:iCs/>
          <w:sz w:val="24"/>
          <w:szCs w:val="24"/>
          <w:lang w:val="en-US"/>
        </w:rPr>
        <w:t xml:space="preserve">latency-related QoS within the required targets </w:t>
      </w:r>
      <w:r w:rsidRPr="0049291E">
        <w:rPr>
          <w:b/>
          <w:bCs/>
          <w:i/>
          <w:iCs/>
          <w:sz w:val="24"/>
          <w:szCs w:val="24"/>
          <w:lang w:val="en-US"/>
        </w:rPr>
        <w:t>(</w:t>
      </w:r>
      <w:proofErr w:type="gramStart"/>
      <w:r w:rsidRPr="0049291E">
        <w:rPr>
          <w:b/>
          <w:bCs/>
          <w:i/>
          <w:iCs/>
          <w:sz w:val="24"/>
          <w:szCs w:val="24"/>
          <w:lang w:val="en-US"/>
        </w:rPr>
        <w:t>e.g.</w:t>
      </w:r>
      <w:proofErr w:type="gramEnd"/>
      <w:r w:rsidRPr="0049291E">
        <w:rPr>
          <w:b/>
          <w:bCs/>
          <w:i/>
          <w:iCs/>
          <w:sz w:val="24"/>
          <w:szCs w:val="24"/>
          <w:lang w:val="en-US"/>
        </w:rPr>
        <w:t xml:space="preserve"> 20.48, 30.72 SRS periodicities and/or I-DRX)</w:t>
      </w:r>
      <w:r w:rsidR="0049291E">
        <w:rPr>
          <w:b/>
          <w:bCs/>
          <w:i/>
          <w:iCs/>
          <w:sz w:val="24"/>
          <w:szCs w:val="24"/>
          <w:lang w:val="en-US"/>
        </w:rPr>
        <w:t>.</w:t>
      </w:r>
    </w:p>
    <w:p w14:paraId="5C549583" w14:textId="12D17FC0" w:rsidR="00D552A2" w:rsidRPr="00F22DE3" w:rsidRDefault="00D7723B" w:rsidP="00E2171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Potential Enhancements</w:t>
      </w:r>
    </w:p>
    <w:p w14:paraId="5CBF87C3" w14:textId="530312C0" w:rsidR="00D7723B" w:rsidRDefault="00054DEC" w:rsidP="00054DEC">
      <w:pPr>
        <w:pStyle w:val="Heading2"/>
      </w:pPr>
      <w:r>
        <w:t>4.</w:t>
      </w:r>
      <w:r w:rsidR="00F22DE3">
        <w:t>1</w:t>
      </w:r>
      <w:r>
        <w:t xml:space="preserve"> </w:t>
      </w:r>
      <w:r w:rsidR="00D7723B">
        <w:t>RRC Idle Positioning</w:t>
      </w:r>
    </w:p>
    <w:p w14:paraId="70425F62" w14:textId="52B69804" w:rsidR="00E2171C" w:rsidRPr="00CD3D53" w:rsidRDefault="00CD3D53" w:rsidP="00D7723B">
      <w:pPr>
        <w:rPr>
          <w:sz w:val="24"/>
          <w:szCs w:val="24"/>
        </w:rPr>
      </w:pPr>
      <w:r>
        <w:rPr>
          <w:sz w:val="24"/>
          <w:szCs w:val="24"/>
        </w:rPr>
        <w:t>An easy and useful extension with regards to RRC Idle and Inactive Positioning is to extend the UE’s measurements in RRC Idle state. Up to NR Rel-17, all the measurements can happen in RRC connected or RRC Inactive state</w:t>
      </w:r>
      <w:r w:rsidR="002C6EAF">
        <w:rPr>
          <w:sz w:val="24"/>
          <w:szCs w:val="24"/>
        </w:rPr>
        <w:t xml:space="preserve">. </w:t>
      </w:r>
    </w:p>
    <w:p w14:paraId="62AC1089" w14:textId="3106AE1D" w:rsidR="00054DEC" w:rsidRDefault="00E2171C" w:rsidP="00054DEC">
      <w:pPr>
        <w:rPr>
          <w:b/>
          <w:bCs/>
          <w:i/>
          <w:iCs/>
          <w:sz w:val="24"/>
          <w:szCs w:val="24"/>
        </w:rPr>
      </w:pPr>
      <w:bookmarkStart w:id="0" w:name="_Hlk102052479"/>
      <w:r w:rsidRPr="00D030E6">
        <w:rPr>
          <w:b/>
          <w:bCs/>
          <w:i/>
          <w:iCs/>
          <w:sz w:val="24"/>
          <w:szCs w:val="24"/>
        </w:rPr>
        <w:t xml:space="preserve">Proposal </w:t>
      </w:r>
      <w:r w:rsidR="00F22DE3">
        <w:rPr>
          <w:b/>
          <w:bCs/>
          <w:i/>
          <w:iCs/>
          <w:sz w:val="24"/>
          <w:szCs w:val="24"/>
        </w:rPr>
        <w:t>1</w:t>
      </w:r>
      <w:r>
        <w:rPr>
          <w:b/>
          <w:bCs/>
          <w:i/>
          <w:iCs/>
          <w:sz w:val="24"/>
          <w:szCs w:val="24"/>
        </w:rPr>
        <w:t>: Support Positioning measurements in RRC Idle state</w:t>
      </w:r>
      <w:r w:rsidR="002C6EAF">
        <w:rPr>
          <w:b/>
          <w:bCs/>
          <w:i/>
          <w:iCs/>
          <w:sz w:val="24"/>
          <w:szCs w:val="24"/>
        </w:rPr>
        <w:t xml:space="preserve">. </w:t>
      </w:r>
    </w:p>
    <w:bookmarkEnd w:id="0"/>
    <w:p w14:paraId="42E3D208" w14:textId="025E2533" w:rsidR="00AF3D4C" w:rsidRPr="00AF3D4C" w:rsidRDefault="00AF3D4C" w:rsidP="00F22DE3">
      <w:pPr>
        <w:pStyle w:val="Heading2"/>
        <w:numPr>
          <w:ilvl w:val="1"/>
          <w:numId w:val="36"/>
        </w:numPr>
      </w:pPr>
      <w:r>
        <w:t xml:space="preserve">UL-only / </w:t>
      </w:r>
      <w:r w:rsidR="00942486">
        <w:t xml:space="preserve">DL+UL </w:t>
      </w:r>
      <w:r w:rsidR="00D7723B">
        <w:t>RRC Inactive Positioning</w:t>
      </w:r>
    </w:p>
    <w:p w14:paraId="38FD6595" w14:textId="77777777" w:rsidR="00AF3D4C" w:rsidRDefault="00AF3D4C" w:rsidP="00AF3D4C">
      <w:pPr>
        <w:rPr>
          <w:sz w:val="24"/>
          <w:szCs w:val="24"/>
        </w:rPr>
      </w:pPr>
      <w:r w:rsidRPr="008A2C51">
        <w:rPr>
          <w:sz w:val="24"/>
          <w:szCs w:val="24"/>
        </w:rPr>
        <w:t xml:space="preserve">With regards to </w:t>
      </w:r>
      <w:r>
        <w:rPr>
          <w:sz w:val="24"/>
          <w:szCs w:val="24"/>
        </w:rPr>
        <w:t xml:space="preserve">DL+UL </w:t>
      </w:r>
      <w:r w:rsidRPr="008A2C51">
        <w:rPr>
          <w:sz w:val="24"/>
          <w:szCs w:val="24"/>
        </w:rPr>
        <w:t>RRC inactive positioning,</w:t>
      </w:r>
      <w:r>
        <w:rPr>
          <w:sz w:val="24"/>
          <w:szCs w:val="24"/>
        </w:rPr>
        <w:t xml:space="preserve"> we make the following observations:</w:t>
      </w:r>
    </w:p>
    <w:p w14:paraId="6C2ED573" w14:textId="77777777" w:rsidR="00AF3D4C" w:rsidRDefault="00AF3D4C" w:rsidP="00AF3D4C">
      <w:pPr>
        <w:pStyle w:val="ListParagraph"/>
        <w:numPr>
          <w:ilvl w:val="0"/>
          <w:numId w:val="12"/>
        </w:numPr>
        <w:rPr>
          <w:sz w:val="24"/>
          <w:szCs w:val="24"/>
        </w:rPr>
      </w:pPr>
      <w:r>
        <w:rPr>
          <w:sz w:val="24"/>
          <w:szCs w:val="24"/>
        </w:rPr>
        <w:t xml:space="preserve">The procedure requires 2 SDTs, one for configuring the SRS and one for reporting the measurements. </w:t>
      </w:r>
    </w:p>
    <w:p w14:paraId="5BBF9230" w14:textId="77777777" w:rsidR="00AF3D4C" w:rsidRPr="00FC65DE" w:rsidRDefault="00AF3D4C" w:rsidP="00AF3D4C">
      <w:pPr>
        <w:pStyle w:val="ListParagraph"/>
        <w:numPr>
          <w:ilvl w:val="1"/>
          <w:numId w:val="12"/>
        </w:numPr>
        <w:rPr>
          <w:sz w:val="24"/>
          <w:szCs w:val="24"/>
        </w:rPr>
      </w:pPr>
      <w:r>
        <w:rPr>
          <w:sz w:val="24"/>
          <w:szCs w:val="24"/>
        </w:rPr>
        <w:t>Even though the 2</w:t>
      </w:r>
      <w:r w:rsidRPr="009E695B">
        <w:rPr>
          <w:sz w:val="24"/>
          <w:szCs w:val="24"/>
          <w:vertAlign w:val="superscript"/>
        </w:rPr>
        <w:t>nd</w:t>
      </w:r>
      <w:r>
        <w:rPr>
          <w:sz w:val="24"/>
          <w:szCs w:val="24"/>
        </w:rPr>
        <w:t xml:space="preserve"> SDT appears unavoidable, since the UE </w:t>
      </w:r>
      <w:proofErr w:type="gramStart"/>
      <w:r>
        <w:rPr>
          <w:sz w:val="24"/>
          <w:szCs w:val="24"/>
        </w:rPr>
        <w:t>has to</w:t>
      </w:r>
      <w:proofErr w:type="gramEnd"/>
      <w:r>
        <w:rPr>
          <w:sz w:val="24"/>
          <w:szCs w:val="24"/>
        </w:rPr>
        <w:t xml:space="preserve"> report the measurements for UE-</w:t>
      </w:r>
      <w:proofErr w:type="spellStart"/>
      <w:r>
        <w:rPr>
          <w:sz w:val="24"/>
          <w:szCs w:val="24"/>
        </w:rPr>
        <w:t>assted</w:t>
      </w:r>
      <w:proofErr w:type="spellEnd"/>
      <w:r>
        <w:rPr>
          <w:sz w:val="24"/>
          <w:szCs w:val="24"/>
        </w:rPr>
        <w:t xml:space="preserve"> RTT, the 1</w:t>
      </w:r>
      <w:r w:rsidRPr="009E695B">
        <w:rPr>
          <w:sz w:val="24"/>
          <w:szCs w:val="24"/>
          <w:vertAlign w:val="superscript"/>
        </w:rPr>
        <w:t>st</w:t>
      </w:r>
      <w:r>
        <w:rPr>
          <w:sz w:val="24"/>
          <w:szCs w:val="24"/>
        </w:rPr>
        <w:t xml:space="preserve"> SDT procedure may be unnecessary. For example, instead of having to do a MSG3-based request of Location services, RAN1 could work on a MSG1-based request. Furthermore, instead of configuring/triggering the SRS in the RRC Release message, one could envision a paging-type of operation, where a UE only monitors a PDCCH+PDSCH. </w:t>
      </w:r>
    </w:p>
    <w:p w14:paraId="5F582D8D" w14:textId="77777777" w:rsidR="00AF3D4C" w:rsidRPr="00FC65DE" w:rsidRDefault="00AF3D4C" w:rsidP="00AF3D4C">
      <w:pPr>
        <w:pStyle w:val="ListParagraph"/>
        <w:numPr>
          <w:ilvl w:val="0"/>
          <w:numId w:val="12"/>
        </w:numPr>
        <w:rPr>
          <w:sz w:val="24"/>
          <w:szCs w:val="24"/>
        </w:rPr>
      </w:pPr>
      <w:r>
        <w:rPr>
          <w:sz w:val="24"/>
          <w:szCs w:val="24"/>
        </w:rPr>
        <w:t xml:space="preserve">Furthermore, power consumption could be reduced if the UE avoids retuning between PRS and SRS every time it needs to receive and transmit. Requesting PRS and SRS to have the same </w:t>
      </w:r>
      <w:proofErr w:type="spellStart"/>
      <w:r>
        <w:rPr>
          <w:sz w:val="24"/>
          <w:szCs w:val="24"/>
        </w:rPr>
        <w:t>center</w:t>
      </w:r>
      <w:proofErr w:type="spellEnd"/>
      <w:r>
        <w:rPr>
          <w:sz w:val="24"/>
          <w:szCs w:val="24"/>
        </w:rPr>
        <w:t xml:space="preserve"> frequency may reduce the power consumption of the DL+UL RRC Inactive operation. Another similar constraint could be that </w:t>
      </w:r>
      <w:proofErr w:type="gramStart"/>
      <w:r>
        <w:rPr>
          <w:sz w:val="24"/>
          <w:szCs w:val="24"/>
        </w:rPr>
        <w:t>PRS</w:t>
      </w:r>
      <w:proofErr w:type="gramEnd"/>
      <w:r>
        <w:rPr>
          <w:sz w:val="24"/>
          <w:szCs w:val="24"/>
        </w:rPr>
        <w:t xml:space="preserve"> and SRS are close by in time so that the UE really wakes up once for both. </w:t>
      </w:r>
    </w:p>
    <w:p w14:paraId="75188E8B" w14:textId="5567DE3B" w:rsidR="00AF3D4C" w:rsidRPr="00F22DE3" w:rsidRDefault="00AF3D4C" w:rsidP="00AF3D4C">
      <w:pPr>
        <w:pStyle w:val="ListParagraph"/>
        <w:numPr>
          <w:ilvl w:val="0"/>
          <w:numId w:val="12"/>
        </w:numPr>
        <w:rPr>
          <w:sz w:val="24"/>
          <w:szCs w:val="24"/>
        </w:rPr>
      </w:pPr>
      <w:r>
        <w:rPr>
          <w:sz w:val="24"/>
          <w:szCs w:val="24"/>
        </w:rPr>
        <w:t xml:space="preserve">Lastly, even though intra-band RTT has been specified in NR Rel-16/17, having PRS and SRS on different bands is another direction, that depending on the scenario, may provide power saving gains. To be more precise, if we are in a scenario that DL-PRS &amp; UL-SRS in FR2 is being used, but the SRS is power/coverage limited, if a device is calibrated across bands, it could enable transmitting the SRS on an FR1 band so that it can fight against the increased pathloss of FR2. </w:t>
      </w:r>
    </w:p>
    <w:p w14:paraId="4A216980" w14:textId="59A07138" w:rsidR="00AF3D4C" w:rsidRDefault="00AF3D4C" w:rsidP="009439DB">
      <w:pPr>
        <w:pStyle w:val="Heading3"/>
        <w:numPr>
          <w:ilvl w:val="2"/>
          <w:numId w:val="36"/>
        </w:numPr>
      </w:pPr>
      <w:r w:rsidRPr="009439DB">
        <w:t xml:space="preserve">Enhancement - UL or DL+UL </w:t>
      </w:r>
      <w:r w:rsidR="00133600" w:rsidRPr="009439DB">
        <w:t>&amp;</w:t>
      </w:r>
      <w:r w:rsidRPr="009439DB">
        <w:t xml:space="preserve"> SDT </w:t>
      </w:r>
      <w:r w:rsidR="00133600" w:rsidRPr="009439DB">
        <w:t xml:space="preserve">with SRS </w:t>
      </w:r>
      <w:proofErr w:type="spellStart"/>
      <w:r w:rsidR="00133600" w:rsidRPr="009439DB">
        <w:t>preconfiguration</w:t>
      </w:r>
      <w:proofErr w:type="spellEnd"/>
    </w:p>
    <w:p w14:paraId="0CBA1410" w14:textId="7D92BBD3" w:rsidR="009439DB" w:rsidRDefault="002A10D4" w:rsidP="009439DB">
      <w:pPr>
        <w:rPr>
          <w:sz w:val="24"/>
          <w:szCs w:val="24"/>
        </w:rPr>
      </w:pPr>
      <w:r w:rsidRPr="007F1832">
        <w:rPr>
          <w:sz w:val="24"/>
          <w:szCs w:val="24"/>
        </w:rPr>
        <w:t xml:space="preserve">As it was described in Section 2.1 and Observation 1, </w:t>
      </w:r>
      <w:r w:rsidR="007F1832" w:rsidRPr="007F1832">
        <w:rPr>
          <w:sz w:val="24"/>
          <w:szCs w:val="24"/>
        </w:rPr>
        <w:t xml:space="preserve">the SDT procedure used to configure SRS may be significantly longer than what it should be due to the high layer </w:t>
      </w:r>
      <w:proofErr w:type="spellStart"/>
      <w:r w:rsidR="007F1832" w:rsidRPr="007F1832">
        <w:rPr>
          <w:sz w:val="24"/>
          <w:szCs w:val="24"/>
        </w:rPr>
        <w:t>signaling</w:t>
      </w:r>
      <w:proofErr w:type="spellEnd"/>
      <w:r w:rsidR="007F1832" w:rsidRPr="007F1832">
        <w:rPr>
          <w:sz w:val="24"/>
          <w:szCs w:val="24"/>
        </w:rPr>
        <w:t xml:space="preserve"> between the network and the LMF that is currently required. </w:t>
      </w:r>
      <w:r w:rsidR="007F1832">
        <w:rPr>
          <w:sz w:val="24"/>
          <w:szCs w:val="24"/>
        </w:rPr>
        <w:t xml:space="preserve">In the </w:t>
      </w:r>
      <w:r w:rsidR="00D64052">
        <w:rPr>
          <w:sz w:val="24"/>
          <w:szCs w:val="24"/>
        </w:rPr>
        <w:t xml:space="preserve">sections below, we </w:t>
      </w:r>
      <w:proofErr w:type="gramStart"/>
      <w:r w:rsidR="00D64052">
        <w:rPr>
          <w:sz w:val="24"/>
          <w:szCs w:val="24"/>
        </w:rPr>
        <w:t>make the assumption</w:t>
      </w:r>
      <w:proofErr w:type="gramEnd"/>
      <w:r w:rsidR="00D64052">
        <w:rPr>
          <w:sz w:val="24"/>
          <w:szCs w:val="24"/>
        </w:rPr>
        <w:t xml:space="preserve"> of a SDT procedure with reduced </w:t>
      </w:r>
      <w:r w:rsidR="003B30D2">
        <w:rPr>
          <w:sz w:val="24"/>
          <w:szCs w:val="24"/>
        </w:rPr>
        <w:t>latency between the messages</w:t>
      </w:r>
      <w:r w:rsidR="002A59C8">
        <w:rPr>
          <w:sz w:val="24"/>
          <w:szCs w:val="24"/>
        </w:rPr>
        <w:t xml:space="preserve"> (</w:t>
      </w:r>
      <w:r w:rsidR="007D69BA">
        <w:rPr>
          <w:sz w:val="24"/>
          <w:szCs w:val="24"/>
        </w:rPr>
        <w:t xml:space="preserve">as an example, </w:t>
      </w:r>
      <w:r w:rsidR="002A59C8">
        <w:rPr>
          <w:sz w:val="24"/>
          <w:szCs w:val="24"/>
        </w:rPr>
        <w:t>2 msec gaps</w:t>
      </w:r>
      <w:r w:rsidR="007D69BA">
        <w:rPr>
          <w:sz w:val="24"/>
          <w:szCs w:val="24"/>
        </w:rPr>
        <w:t xml:space="preserve"> are being used</w:t>
      </w:r>
      <w:r w:rsidR="002A59C8">
        <w:rPr>
          <w:sz w:val="24"/>
          <w:szCs w:val="24"/>
        </w:rPr>
        <w:t>, as shown in the figure below)</w:t>
      </w:r>
      <w:r w:rsidR="003B30D2">
        <w:rPr>
          <w:sz w:val="24"/>
          <w:szCs w:val="24"/>
        </w:rPr>
        <w:t xml:space="preserve">, and evaluate the potential power consumption gains. </w:t>
      </w:r>
    </w:p>
    <w:p w14:paraId="6C1DCD9A" w14:textId="4E658F78" w:rsidR="002A59C8" w:rsidRPr="007F1832" w:rsidRDefault="002A59C8" w:rsidP="002A59C8">
      <w:pPr>
        <w:jc w:val="center"/>
        <w:rPr>
          <w:sz w:val="24"/>
          <w:szCs w:val="24"/>
        </w:rPr>
      </w:pPr>
      <w:r>
        <w:rPr>
          <w:noProof/>
        </w:rPr>
        <w:drawing>
          <wp:inline distT="0" distB="0" distL="0" distR="0" wp14:anchorId="293DD89E" wp14:editId="44AC0010">
            <wp:extent cx="4369819" cy="1682496"/>
            <wp:effectExtent l="0" t="0" r="0" b="0"/>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2237" cy="1687277"/>
                    </a:xfrm>
                    <a:prstGeom prst="rect">
                      <a:avLst/>
                    </a:prstGeom>
                    <a:noFill/>
                    <a:ln>
                      <a:noFill/>
                    </a:ln>
                  </pic:spPr>
                </pic:pic>
              </a:graphicData>
            </a:graphic>
          </wp:inline>
        </w:drawing>
      </w:r>
    </w:p>
    <w:p w14:paraId="7ED928D7" w14:textId="72CD766B" w:rsidR="00AF3D4C" w:rsidRDefault="00392F02" w:rsidP="00AF3D4C">
      <w:pPr>
        <w:pStyle w:val="Heading5"/>
      </w:pPr>
      <w:r>
        <w:t>4.</w:t>
      </w:r>
      <w:r w:rsidR="00D23500">
        <w:t>2</w:t>
      </w:r>
      <w:r>
        <w:t xml:space="preserve">.1.1 </w:t>
      </w:r>
      <w:r w:rsidR="00AF3D4C" w:rsidRPr="000E7FCD">
        <w:t>PRS/SRS every N=1 I-DRX cycles with 1.28 sec</w:t>
      </w:r>
    </w:p>
    <w:tbl>
      <w:tblPr>
        <w:tblW w:w="9710" w:type="dxa"/>
        <w:jc w:val="center"/>
        <w:tblCellMar>
          <w:left w:w="0" w:type="dxa"/>
          <w:right w:w="0" w:type="dxa"/>
        </w:tblCellMar>
        <w:tblLook w:val="0600" w:firstRow="0" w:lastRow="0" w:firstColumn="0" w:lastColumn="0" w:noHBand="1" w:noVBand="1"/>
      </w:tblPr>
      <w:tblGrid>
        <w:gridCol w:w="2135"/>
        <w:gridCol w:w="2136"/>
        <w:gridCol w:w="2135"/>
        <w:gridCol w:w="3304"/>
      </w:tblGrid>
      <w:tr w:rsidR="00DF43C8" w:rsidRPr="00DF43C8" w14:paraId="4B362F1D" w14:textId="77777777" w:rsidTr="00522B1C">
        <w:trPr>
          <w:trHeight w:val="190"/>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F6EF5C" w14:textId="77777777" w:rsidR="00DF43C8" w:rsidRPr="00DF43C8" w:rsidRDefault="00DF43C8" w:rsidP="00DF43C8">
            <w:pPr>
              <w:jc w:val="center"/>
              <w:rPr>
                <w:b/>
                <w:bCs/>
                <w:lang w:val="en-US"/>
              </w:rPr>
            </w:pPr>
            <w:r w:rsidRPr="00DF43C8">
              <w:rPr>
                <w:b/>
                <w:bCs/>
                <w:lang w:val="en-US"/>
              </w:rPr>
              <w:t>UL-only Positioning</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498699" w14:textId="77777777" w:rsidR="00DF43C8" w:rsidRPr="00DF43C8" w:rsidRDefault="00DF43C8" w:rsidP="00DF43C8">
            <w:pPr>
              <w:jc w:val="center"/>
              <w:rPr>
                <w:b/>
                <w:bCs/>
                <w:lang w:val="en-US"/>
              </w:rPr>
            </w:pPr>
            <w:r w:rsidRPr="00DF43C8">
              <w:rPr>
                <w:b/>
                <w:bCs/>
                <w:lang w:val="en-US"/>
              </w:rPr>
              <w:t>Power unit (per slot)</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ABD5DD2" w14:textId="77777777" w:rsidR="00DF43C8" w:rsidRPr="00DF43C8" w:rsidRDefault="00DF43C8" w:rsidP="00DF43C8">
            <w:pPr>
              <w:jc w:val="center"/>
              <w:rPr>
                <w:b/>
                <w:bCs/>
                <w:lang w:val="en-US"/>
              </w:rPr>
            </w:pPr>
            <w:r w:rsidRPr="00DF43C8">
              <w:rPr>
                <w:b/>
                <w:bCs/>
                <w:lang w:val="en-US"/>
              </w:rPr>
              <w:t>Number of slots</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DC50AA5" w14:textId="77777777" w:rsidR="00DF43C8" w:rsidRPr="00DF43C8" w:rsidRDefault="00DF43C8" w:rsidP="00DF43C8">
            <w:pPr>
              <w:jc w:val="center"/>
              <w:rPr>
                <w:b/>
                <w:bCs/>
                <w:lang w:val="en-US"/>
              </w:rPr>
            </w:pPr>
            <w:r w:rsidRPr="00DF43C8">
              <w:rPr>
                <w:b/>
                <w:bCs/>
                <w:lang w:val="en-US"/>
              </w:rPr>
              <w:t>Total Power</w:t>
            </w:r>
          </w:p>
        </w:tc>
      </w:tr>
      <w:tr w:rsidR="00DF43C8" w:rsidRPr="00DF43C8" w14:paraId="786D5C7C" w14:textId="77777777" w:rsidTr="00522B1C">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8BA36D6" w14:textId="77777777" w:rsidR="00DF43C8" w:rsidRPr="00DF43C8" w:rsidRDefault="00DF43C8" w:rsidP="00DF43C8">
            <w:pPr>
              <w:jc w:val="center"/>
              <w:rPr>
                <w:lang w:val="en-US"/>
              </w:rPr>
            </w:pPr>
            <w:r w:rsidRPr="00DF43C8">
              <w:rPr>
                <w:lang w:val="en-US"/>
              </w:rPr>
              <w:t xml:space="preserve">Paging Occasion (2 </w:t>
            </w:r>
            <w:proofErr w:type="spellStart"/>
            <w:r w:rsidRPr="00DF43C8">
              <w:rPr>
                <w:lang w:val="en-US"/>
              </w:rPr>
              <w:t>ms</w:t>
            </w:r>
            <w:proofErr w:type="spellEnd"/>
            <w:r w:rsidRPr="00DF43C8">
              <w:rPr>
                <w:lang w:val="en-US"/>
              </w:rPr>
              <w: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D69EA3" w14:textId="77777777" w:rsidR="00DF43C8" w:rsidRPr="00DF43C8" w:rsidRDefault="00DF43C8" w:rsidP="00DF43C8">
            <w:pPr>
              <w:jc w:val="center"/>
              <w:rPr>
                <w:lang w:val="en-US"/>
              </w:rPr>
            </w:pPr>
            <w:r w:rsidRPr="00DF43C8">
              <w:rPr>
                <w:lang w:val="en-US"/>
              </w:rPr>
              <w:t>57</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690A676" w14:textId="77777777" w:rsidR="00DF43C8" w:rsidRPr="00DF43C8" w:rsidRDefault="00DF43C8" w:rsidP="00DF43C8">
            <w:pPr>
              <w:jc w:val="center"/>
              <w:rPr>
                <w:lang w:val="en-US"/>
              </w:rPr>
            </w:pPr>
            <w:r w:rsidRPr="00DF43C8">
              <w:rPr>
                <w:lang w:val="en-US"/>
              </w:rPr>
              <w:t>4</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64ECF23" w14:textId="77777777" w:rsidR="00DF43C8" w:rsidRPr="00DF43C8" w:rsidRDefault="00DF43C8" w:rsidP="00DF43C8">
            <w:pPr>
              <w:jc w:val="center"/>
              <w:rPr>
                <w:lang w:val="en-US"/>
              </w:rPr>
            </w:pPr>
            <w:r w:rsidRPr="00DF43C8">
              <w:rPr>
                <w:lang w:val="en-US"/>
              </w:rPr>
              <w:t>228</w:t>
            </w:r>
          </w:p>
        </w:tc>
      </w:tr>
      <w:tr w:rsidR="00DF43C8" w:rsidRPr="00DF43C8" w14:paraId="70D24052" w14:textId="77777777" w:rsidTr="00522B1C">
        <w:trPr>
          <w:trHeight w:val="257"/>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681FB08" w14:textId="77777777" w:rsidR="00DF43C8" w:rsidRPr="00DF43C8" w:rsidRDefault="00DF43C8" w:rsidP="00DF43C8">
            <w:pPr>
              <w:jc w:val="center"/>
              <w:rPr>
                <w:lang w:val="en-US"/>
              </w:rPr>
            </w:pPr>
            <w:r w:rsidRPr="00DF43C8">
              <w:rPr>
                <w:lang w:val="en-US"/>
              </w:rPr>
              <w:t xml:space="preserve">SSB serv. cell (2 </w:t>
            </w:r>
            <w:proofErr w:type="spellStart"/>
            <w:r w:rsidRPr="00DF43C8">
              <w:rPr>
                <w:lang w:val="en-US"/>
              </w:rPr>
              <w:t>ms</w:t>
            </w:r>
            <w:proofErr w:type="spellEnd"/>
            <w:r w:rsidRPr="00DF43C8">
              <w:rPr>
                <w:lang w:val="en-US"/>
              </w:rPr>
              <w: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38830A9" w14:textId="77777777" w:rsidR="00DF43C8" w:rsidRPr="00DF43C8" w:rsidRDefault="00DF43C8" w:rsidP="00DF43C8">
            <w:pPr>
              <w:jc w:val="center"/>
              <w:rPr>
                <w:lang w:val="en-US"/>
              </w:rPr>
            </w:pPr>
            <w:r w:rsidRPr="00DF43C8">
              <w:rPr>
                <w:lang w:val="en-US"/>
              </w:rPr>
              <w:t>50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BF7332" w14:textId="77777777" w:rsidR="00DF43C8" w:rsidRPr="00DF43C8" w:rsidRDefault="00DF43C8" w:rsidP="00DF43C8">
            <w:pPr>
              <w:jc w:val="center"/>
              <w:rPr>
                <w:lang w:val="en-US"/>
              </w:rPr>
            </w:pPr>
            <w:r w:rsidRPr="00DF43C8">
              <w:rPr>
                <w:lang w:val="en-US"/>
              </w:rPr>
              <w:t>4</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DB34105" w14:textId="77777777" w:rsidR="00DF43C8" w:rsidRPr="00DF43C8" w:rsidRDefault="00DF43C8" w:rsidP="00DF43C8">
            <w:pPr>
              <w:jc w:val="center"/>
              <w:rPr>
                <w:lang w:val="en-US"/>
              </w:rPr>
            </w:pPr>
            <w:r w:rsidRPr="00DF43C8">
              <w:rPr>
                <w:lang w:val="en-US"/>
              </w:rPr>
              <w:t>200</w:t>
            </w:r>
          </w:p>
        </w:tc>
      </w:tr>
      <w:tr w:rsidR="00DF43C8" w:rsidRPr="00DF43C8" w14:paraId="7D1FF5AB" w14:textId="77777777" w:rsidTr="00522B1C">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CFA6C05" w14:textId="77777777" w:rsidR="00DF43C8" w:rsidRPr="00DF43C8" w:rsidRDefault="00DF43C8" w:rsidP="00DF43C8">
            <w:pPr>
              <w:jc w:val="center"/>
              <w:rPr>
                <w:lang w:val="en-US"/>
              </w:rPr>
            </w:pPr>
            <w:r w:rsidRPr="00DF43C8">
              <w:rPr>
                <w:lang w:val="en-US"/>
              </w:rPr>
              <w:t xml:space="preserve">Light sleep (8 </w:t>
            </w:r>
            <w:proofErr w:type="spellStart"/>
            <w:r w:rsidRPr="00DF43C8">
              <w:rPr>
                <w:lang w:val="en-US"/>
              </w:rPr>
              <w:t>ms</w:t>
            </w:r>
            <w:proofErr w:type="spellEnd"/>
            <w:r w:rsidRPr="00DF43C8">
              <w:rPr>
                <w:lang w:val="en-US"/>
              </w:rPr>
              <w: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E0EDAC0" w14:textId="77777777" w:rsidR="00DF43C8" w:rsidRPr="00DF43C8" w:rsidRDefault="00DF43C8" w:rsidP="00DF43C8">
            <w:pPr>
              <w:jc w:val="center"/>
              <w:rPr>
                <w:lang w:val="en-US"/>
              </w:rPr>
            </w:pPr>
            <w:r w:rsidRPr="00DF43C8">
              <w:rPr>
                <w:lang w:val="en-US"/>
              </w:rPr>
              <w:t>20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EAD6E8" w14:textId="77777777" w:rsidR="00DF43C8" w:rsidRPr="00DF43C8" w:rsidRDefault="00DF43C8" w:rsidP="00DF43C8">
            <w:pPr>
              <w:jc w:val="center"/>
              <w:rPr>
                <w:lang w:val="en-US"/>
              </w:rPr>
            </w:pPr>
            <w:r w:rsidRPr="00DF43C8">
              <w:rPr>
                <w:lang w:val="en-US"/>
              </w:rPr>
              <w:t>16</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E437657" w14:textId="77777777" w:rsidR="00DF43C8" w:rsidRPr="00DF43C8" w:rsidRDefault="00DF43C8" w:rsidP="00DF43C8">
            <w:pPr>
              <w:jc w:val="center"/>
              <w:rPr>
                <w:lang w:val="en-US"/>
              </w:rPr>
            </w:pPr>
            <w:r w:rsidRPr="00DF43C8">
              <w:rPr>
                <w:lang w:val="en-US"/>
              </w:rPr>
              <w:t>320</w:t>
            </w:r>
          </w:p>
        </w:tc>
      </w:tr>
      <w:tr w:rsidR="00DF43C8" w:rsidRPr="00DF43C8" w14:paraId="15063D8A" w14:textId="77777777" w:rsidTr="00522B1C">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E2089F2" w14:textId="77777777" w:rsidR="00DF43C8" w:rsidRPr="00DF43C8" w:rsidRDefault="00DF43C8" w:rsidP="00DF43C8">
            <w:pPr>
              <w:jc w:val="center"/>
              <w:rPr>
                <w:lang w:val="en-US"/>
              </w:rPr>
            </w:pPr>
            <w:r w:rsidRPr="00DF43C8">
              <w:rPr>
                <w:lang w:val="en-US"/>
              </w:rPr>
              <w:t>SRS (0.5 msec)</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158E740" w14:textId="77777777" w:rsidR="00DF43C8" w:rsidRPr="00DF43C8" w:rsidRDefault="00DF43C8" w:rsidP="00DF43C8">
            <w:pPr>
              <w:jc w:val="center"/>
              <w:rPr>
                <w:lang w:val="en-US"/>
              </w:rPr>
            </w:pPr>
            <w:r w:rsidRPr="00DF43C8">
              <w:rPr>
                <w:lang w:val="en-US"/>
              </w:rPr>
              <w:t>210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AC5006" w14:textId="77777777" w:rsidR="00DF43C8" w:rsidRPr="00DF43C8" w:rsidRDefault="00DF43C8" w:rsidP="00DF43C8">
            <w:pPr>
              <w:jc w:val="center"/>
              <w:rPr>
                <w:lang w:val="en-US"/>
              </w:rPr>
            </w:pPr>
            <w:r w:rsidRPr="00DF43C8">
              <w:rPr>
                <w:lang w:val="en-US"/>
              </w:rPr>
              <w:t>1</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F86E4DA" w14:textId="77777777" w:rsidR="00DF43C8" w:rsidRPr="00DF43C8" w:rsidRDefault="00DF43C8" w:rsidP="00DF43C8">
            <w:pPr>
              <w:jc w:val="center"/>
              <w:rPr>
                <w:lang w:val="en-US"/>
              </w:rPr>
            </w:pPr>
            <w:r w:rsidRPr="00DF43C8">
              <w:rPr>
                <w:lang w:val="en-US"/>
              </w:rPr>
              <w:t>210</w:t>
            </w:r>
          </w:p>
        </w:tc>
      </w:tr>
      <w:tr w:rsidR="00DF43C8" w:rsidRPr="00DF43C8" w14:paraId="002313AD" w14:textId="77777777" w:rsidTr="00522B1C">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738F68" w14:textId="77777777" w:rsidR="00DF43C8" w:rsidRPr="00DF43C8" w:rsidRDefault="00DF43C8" w:rsidP="00DF43C8">
            <w:pPr>
              <w:jc w:val="center"/>
              <w:rPr>
                <w:lang w:val="en-US"/>
              </w:rPr>
            </w:pPr>
            <w:r w:rsidRPr="00DF43C8">
              <w:rPr>
                <w:lang w:val="en-US"/>
              </w:rPr>
              <w:t>Deep sleep</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B514C12" w14:textId="77777777" w:rsidR="00DF43C8" w:rsidRPr="00DF43C8" w:rsidRDefault="00DF43C8" w:rsidP="00DF43C8">
            <w:pPr>
              <w:jc w:val="center"/>
              <w:rPr>
                <w:lang w:val="en-US"/>
              </w:rPr>
            </w:pPr>
            <w:r w:rsidRPr="00DF43C8">
              <w:rPr>
                <w:lang w:val="en-US"/>
              </w:rPr>
              <w:t>1</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E0065C" w14:textId="77777777" w:rsidR="00DF43C8" w:rsidRPr="00DF43C8" w:rsidRDefault="00DF43C8" w:rsidP="00DF43C8">
            <w:pPr>
              <w:jc w:val="center"/>
              <w:rPr>
                <w:lang w:val="en-US"/>
              </w:rPr>
            </w:pPr>
            <w:r w:rsidRPr="00DF43C8">
              <w:rPr>
                <w:lang w:val="en-US"/>
              </w:rPr>
              <w:t>2498</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560DDA0" w14:textId="77777777" w:rsidR="00DF43C8" w:rsidRPr="00DF43C8" w:rsidRDefault="00DF43C8" w:rsidP="00DF43C8">
            <w:pPr>
              <w:jc w:val="center"/>
              <w:rPr>
                <w:lang w:val="en-US"/>
              </w:rPr>
            </w:pPr>
            <w:r w:rsidRPr="00DF43C8">
              <w:rPr>
                <w:lang w:val="en-US"/>
              </w:rPr>
              <w:t>2503</w:t>
            </w:r>
          </w:p>
        </w:tc>
      </w:tr>
      <w:tr w:rsidR="00DF43C8" w:rsidRPr="00DF43C8" w14:paraId="514C2C48" w14:textId="77777777" w:rsidTr="00522B1C">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B69170" w14:textId="77777777" w:rsidR="00DF43C8" w:rsidRPr="00DF43C8" w:rsidRDefault="00DF43C8" w:rsidP="00DF43C8">
            <w:pPr>
              <w:jc w:val="center"/>
              <w:rPr>
                <w:lang w:val="en-US"/>
              </w:rPr>
            </w:pPr>
            <w:r w:rsidRPr="00DF43C8">
              <w:rPr>
                <w:lang w:val="en-US"/>
              </w:rPr>
              <w:t>Deep State transit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2F65B5D" w14:textId="77777777" w:rsidR="00DF43C8" w:rsidRPr="00DF43C8" w:rsidRDefault="00DF43C8" w:rsidP="00DF43C8">
            <w:pPr>
              <w:jc w:val="center"/>
              <w:rPr>
                <w:lang w:val="en-US"/>
              </w:rPr>
            </w:pPr>
            <w:r w:rsidRPr="00DF43C8">
              <w:rPr>
                <w:lang w:val="en-US"/>
              </w:rPr>
              <w:t>450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01BF9AB" w14:textId="77777777" w:rsidR="00DF43C8" w:rsidRPr="00DF43C8" w:rsidRDefault="00DF43C8" w:rsidP="00DF43C8">
            <w:pPr>
              <w:jc w:val="center"/>
              <w:rPr>
                <w:lang w:val="en-US"/>
              </w:rPr>
            </w:pPr>
            <w:r w:rsidRPr="00DF43C8">
              <w:rPr>
                <w:lang w:val="en-US"/>
              </w:rPr>
              <w:t>3</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C45EAC3" w14:textId="77777777" w:rsidR="00DF43C8" w:rsidRPr="00DF43C8" w:rsidRDefault="00DF43C8" w:rsidP="00DF43C8">
            <w:pPr>
              <w:jc w:val="center"/>
              <w:rPr>
                <w:lang w:val="en-US"/>
              </w:rPr>
            </w:pPr>
            <w:r w:rsidRPr="00DF43C8">
              <w:rPr>
                <w:lang w:val="en-US"/>
              </w:rPr>
              <w:t>1350</w:t>
            </w:r>
          </w:p>
        </w:tc>
      </w:tr>
      <w:tr w:rsidR="00DF43C8" w:rsidRPr="00DF43C8" w14:paraId="3BE1B84A" w14:textId="77777777" w:rsidTr="00522B1C">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24BA04B" w14:textId="77777777" w:rsidR="00DF43C8" w:rsidRPr="00DF43C8" w:rsidRDefault="00DF43C8" w:rsidP="00DF43C8">
            <w:pPr>
              <w:jc w:val="center"/>
              <w:rPr>
                <w:lang w:val="en-US"/>
              </w:rPr>
            </w:pPr>
            <w:r w:rsidRPr="00DF43C8">
              <w:rPr>
                <w:lang w:val="en-US"/>
              </w:rPr>
              <w:t>SDT w/o network delay</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A514ACA" w14:textId="77777777" w:rsidR="00DF43C8" w:rsidRPr="00DF43C8" w:rsidRDefault="00DF43C8" w:rsidP="00DF43C8">
            <w:pPr>
              <w:jc w:val="center"/>
              <w:rPr>
                <w:lang w:val="en-US"/>
              </w:rPr>
            </w:pPr>
            <w:r w:rsidRPr="00DF43C8">
              <w:rPr>
                <w:lang w:val="en-US"/>
              </w:rPr>
              <w:t>See SDT breakdown</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BAF16CC" w14:textId="77777777" w:rsidR="00DF43C8" w:rsidRPr="00DF43C8" w:rsidRDefault="00DF43C8" w:rsidP="00DF43C8">
            <w:pPr>
              <w:jc w:val="center"/>
              <w:rPr>
                <w:lang w:val="en-US"/>
              </w:rPr>
            </w:pPr>
            <w:r w:rsidRPr="00DF43C8">
              <w:rPr>
                <w:lang w:val="en-US"/>
              </w:rPr>
              <w:t>32</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0A9423" w14:textId="77777777" w:rsidR="00DF43C8" w:rsidRPr="00DF43C8" w:rsidRDefault="00DF43C8" w:rsidP="00DF43C8">
            <w:pPr>
              <w:jc w:val="center"/>
              <w:rPr>
                <w:lang w:val="en-US"/>
              </w:rPr>
            </w:pPr>
            <w:r w:rsidRPr="00DF43C8">
              <w:rPr>
                <w:b/>
                <w:bCs/>
                <w:lang w:val="en-US"/>
              </w:rPr>
              <w:t>4320</w:t>
            </w:r>
          </w:p>
        </w:tc>
      </w:tr>
      <w:tr w:rsidR="00DF43C8" w:rsidRPr="00DF43C8" w14:paraId="409AEDC0" w14:textId="77777777" w:rsidTr="00522B1C">
        <w:trPr>
          <w:trHeight w:val="221"/>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D67C3DA" w14:textId="77777777" w:rsidR="00DF43C8" w:rsidRPr="00DF43C8" w:rsidRDefault="00DF43C8" w:rsidP="00DF43C8">
            <w:pPr>
              <w:jc w:val="center"/>
              <w:rPr>
                <w:lang w:val="en-US"/>
              </w:rPr>
            </w:pPr>
            <w:r w:rsidRPr="00DF43C8">
              <w:rPr>
                <w:lang w:val="en-US"/>
              </w:rPr>
              <w:t>Light State transit</w:t>
            </w: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0D15B48" w14:textId="77777777" w:rsidR="00DF43C8" w:rsidRPr="00DF43C8" w:rsidRDefault="00DF43C8" w:rsidP="00DF43C8">
            <w:pPr>
              <w:jc w:val="center"/>
              <w:rPr>
                <w:lang w:val="en-US"/>
              </w:rPr>
            </w:pPr>
            <w:r w:rsidRPr="00DF43C8">
              <w:rPr>
                <w:lang w:val="en-US"/>
              </w:rPr>
              <w:t>100</w:t>
            </w: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AA7D83C" w14:textId="77777777" w:rsidR="00DF43C8" w:rsidRPr="00DF43C8" w:rsidRDefault="00DF43C8" w:rsidP="00DF43C8">
            <w:pPr>
              <w:jc w:val="center"/>
              <w:rPr>
                <w:lang w:val="en-US"/>
              </w:rPr>
            </w:pPr>
            <w:r w:rsidRPr="00DF43C8">
              <w:rPr>
                <w:lang w:val="en-US"/>
              </w:rPr>
              <w:t>1</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1F520A" w14:textId="77777777" w:rsidR="00DF43C8" w:rsidRPr="00DF43C8" w:rsidRDefault="00DF43C8" w:rsidP="00DF43C8">
            <w:pPr>
              <w:jc w:val="center"/>
              <w:rPr>
                <w:lang w:val="en-US"/>
              </w:rPr>
            </w:pPr>
            <w:r w:rsidRPr="00DF43C8">
              <w:rPr>
                <w:lang w:val="en-US"/>
              </w:rPr>
              <w:t>100</w:t>
            </w:r>
          </w:p>
        </w:tc>
      </w:tr>
      <w:tr w:rsidR="00DF43C8" w:rsidRPr="00DF43C8" w14:paraId="29DD4442" w14:textId="77777777" w:rsidTr="00522B1C">
        <w:trPr>
          <w:trHeight w:val="11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29FA75C" w14:textId="77777777" w:rsidR="00DF43C8" w:rsidRPr="00DF43C8" w:rsidRDefault="00DF43C8" w:rsidP="00DF43C8">
            <w:pPr>
              <w:jc w:val="center"/>
              <w:rPr>
                <w:lang w:val="en-US"/>
              </w:rPr>
            </w:pP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1E42847" w14:textId="77777777" w:rsidR="00DF43C8" w:rsidRPr="00DF43C8" w:rsidRDefault="00DF43C8" w:rsidP="00DF43C8">
            <w:pPr>
              <w:jc w:val="center"/>
              <w:rPr>
                <w:lang w:val="en-US"/>
              </w:rPr>
            </w:pP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8E9D394" w14:textId="77777777" w:rsidR="00DF43C8" w:rsidRPr="00DF43C8" w:rsidRDefault="00DF43C8" w:rsidP="00DF43C8">
            <w:pPr>
              <w:jc w:val="center"/>
              <w:rPr>
                <w:lang w:val="en-US"/>
              </w:rPr>
            </w:pPr>
            <w:r w:rsidRPr="00DF43C8">
              <w:rPr>
                <w:lang w:val="en-US"/>
              </w:rPr>
              <w:t>Total Power</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D66BFEA" w14:textId="77777777" w:rsidR="00DF43C8" w:rsidRPr="00DF43C8" w:rsidRDefault="00DF43C8" w:rsidP="00DF43C8">
            <w:pPr>
              <w:jc w:val="center"/>
              <w:rPr>
                <w:lang w:val="en-US"/>
              </w:rPr>
            </w:pPr>
            <w:r w:rsidRPr="00DF43C8">
              <w:rPr>
                <w:lang w:val="en-US"/>
              </w:rPr>
              <w:t>9226</w:t>
            </w:r>
          </w:p>
        </w:tc>
      </w:tr>
      <w:tr w:rsidR="00DF43C8" w:rsidRPr="00DF43C8" w14:paraId="73C4EEDF" w14:textId="77777777" w:rsidTr="00522B1C">
        <w:trPr>
          <w:trHeight w:val="116"/>
          <w:jc w:val="center"/>
        </w:trPr>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890600F" w14:textId="77777777" w:rsidR="00DF43C8" w:rsidRPr="00DF43C8" w:rsidRDefault="00DF43C8" w:rsidP="00DF43C8">
            <w:pPr>
              <w:jc w:val="center"/>
              <w:rPr>
                <w:lang w:val="en-US"/>
              </w:rPr>
            </w:pPr>
          </w:p>
        </w:tc>
        <w:tc>
          <w:tcPr>
            <w:tcW w:w="213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5C1EF3F" w14:textId="77777777" w:rsidR="00DF43C8" w:rsidRPr="00DF43C8" w:rsidRDefault="00DF43C8" w:rsidP="00DF43C8">
            <w:pPr>
              <w:jc w:val="center"/>
              <w:rPr>
                <w:lang w:val="en-US"/>
              </w:rPr>
            </w:pPr>
          </w:p>
        </w:tc>
        <w:tc>
          <w:tcPr>
            <w:tcW w:w="213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C042EE3" w14:textId="77777777" w:rsidR="00DF43C8" w:rsidRPr="00DF43C8" w:rsidRDefault="00DF43C8" w:rsidP="00DF43C8">
            <w:pPr>
              <w:jc w:val="center"/>
              <w:rPr>
                <w:b/>
                <w:bCs/>
                <w:lang w:val="en-US"/>
              </w:rPr>
            </w:pPr>
            <w:r w:rsidRPr="00DF43C8">
              <w:rPr>
                <w:b/>
                <w:bCs/>
                <w:lang w:val="en-US"/>
              </w:rPr>
              <w:t>Average Power per slot</w:t>
            </w:r>
          </w:p>
        </w:tc>
        <w:tc>
          <w:tcPr>
            <w:tcW w:w="330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877CA1" w14:textId="77777777" w:rsidR="00DF43C8" w:rsidRPr="00DF43C8" w:rsidRDefault="00DF43C8" w:rsidP="00DF43C8">
            <w:pPr>
              <w:jc w:val="center"/>
              <w:rPr>
                <w:b/>
                <w:bCs/>
                <w:lang w:val="en-US"/>
              </w:rPr>
            </w:pPr>
            <w:r w:rsidRPr="00DF43C8">
              <w:rPr>
                <w:b/>
                <w:bCs/>
                <w:lang w:val="en-US"/>
              </w:rPr>
              <w:t>3.60</w:t>
            </w:r>
          </w:p>
        </w:tc>
      </w:tr>
    </w:tbl>
    <w:p w14:paraId="3328147B" w14:textId="756EF8DD" w:rsidR="00DF43C8" w:rsidRDefault="00DF43C8" w:rsidP="00DF43C8"/>
    <w:tbl>
      <w:tblPr>
        <w:tblW w:w="9720" w:type="dxa"/>
        <w:tblCellMar>
          <w:left w:w="0" w:type="dxa"/>
          <w:right w:w="0" w:type="dxa"/>
        </w:tblCellMar>
        <w:tblLook w:val="0600" w:firstRow="0" w:lastRow="0" w:firstColumn="0" w:lastColumn="0" w:noHBand="1" w:noVBand="1"/>
      </w:tblPr>
      <w:tblGrid>
        <w:gridCol w:w="2430"/>
        <w:gridCol w:w="2430"/>
        <w:gridCol w:w="2430"/>
        <w:gridCol w:w="2430"/>
      </w:tblGrid>
      <w:tr w:rsidR="00522B1C" w:rsidRPr="00522B1C" w14:paraId="32B0F68F"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09541CC" w14:textId="77777777" w:rsidR="00522B1C" w:rsidRPr="00522B1C" w:rsidRDefault="00522B1C" w:rsidP="00522B1C">
            <w:pPr>
              <w:jc w:val="center"/>
              <w:rPr>
                <w:lang w:val="en-US"/>
              </w:rPr>
            </w:pPr>
            <w:r w:rsidRPr="00522B1C">
              <w:rPr>
                <w:b/>
                <w:bCs/>
                <w:lang w:val="en-US"/>
              </w:rPr>
              <w:t>DL+UL Positioning</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09F398" w14:textId="77777777" w:rsidR="00522B1C" w:rsidRPr="00522B1C" w:rsidRDefault="00522B1C" w:rsidP="00522B1C">
            <w:pPr>
              <w:jc w:val="center"/>
              <w:rPr>
                <w:lang w:val="en-US"/>
              </w:rPr>
            </w:pPr>
            <w:r w:rsidRPr="00522B1C">
              <w:rPr>
                <w:b/>
                <w:bCs/>
                <w:lang w:val="en-US"/>
              </w:rPr>
              <w:t>Power unit (per slot)</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DD2E8CF" w14:textId="77777777" w:rsidR="00522B1C" w:rsidRPr="00522B1C" w:rsidRDefault="00522B1C" w:rsidP="00522B1C">
            <w:pPr>
              <w:jc w:val="center"/>
              <w:rPr>
                <w:lang w:val="en-US"/>
              </w:rPr>
            </w:pPr>
            <w:r w:rsidRPr="00522B1C">
              <w:rPr>
                <w:b/>
                <w:bCs/>
                <w:lang w:val="en-US"/>
              </w:rPr>
              <w:t>Number of slots</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F3A17D4" w14:textId="77777777" w:rsidR="00522B1C" w:rsidRPr="00522B1C" w:rsidRDefault="00522B1C" w:rsidP="00522B1C">
            <w:pPr>
              <w:jc w:val="center"/>
              <w:rPr>
                <w:lang w:val="en-US"/>
              </w:rPr>
            </w:pPr>
            <w:r w:rsidRPr="00522B1C">
              <w:rPr>
                <w:b/>
                <w:bCs/>
                <w:lang w:val="en-US"/>
              </w:rPr>
              <w:t>Total Power</w:t>
            </w:r>
          </w:p>
        </w:tc>
      </w:tr>
      <w:tr w:rsidR="00522B1C" w:rsidRPr="00522B1C" w14:paraId="3EF698DE"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EF9DEC" w14:textId="77777777" w:rsidR="00522B1C" w:rsidRPr="00522B1C" w:rsidRDefault="00522B1C" w:rsidP="00522B1C">
            <w:pPr>
              <w:jc w:val="center"/>
              <w:rPr>
                <w:lang w:val="en-US"/>
              </w:rPr>
            </w:pPr>
            <w:r w:rsidRPr="00522B1C">
              <w:rPr>
                <w:lang w:val="en-US"/>
              </w:rPr>
              <w:t xml:space="preserve">Paging Occasion (2 </w:t>
            </w:r>
            <w:proofErr w:type="spellStart"/>
            <w:r w:rsidRPr="00522B1C">
              <w:rPr>
                <w:lang w:val="en-US"/>
              </w:rPr>
              <w:t>ms</w:t>
            </w:r>
            <w:proofErr w:type="spellEnd"/>
            <w:r w:rsidRPr="00522B1C">
              <w:rPr>
                <w:lang w:val="en-US"/>
              </w:rPr>
              <w:t>)</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88A35A3" w14:textId="77777777" w:rsidR="00522B1C" w:rsidRPr="00522B1C" w:rsidRDefault="00522B1C" w:rsidP="00522B1C">
            <w:pPr>
              <w:jc w:val="center"/>
              <w:rPr>
                <w:lang w:val="en-US"/>
              </w:rPr>
            </w:pPr>
            <w:r w:rsidRPr="00522B1C">
              <w:rPr>
                <w:lang w:val="en-US"/>
              </w:rPr>
              <w:t>57</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9386BF5" w14:textId="77777777" w:rsidR="00522B1C" w:rsidRPr="00522B1C" w:rsidRDefault="00522B1C" w:rsidP="00522B1C">
            <w:pPr>
              <w:jc w:val="center"/>
              <w:rPr>
                <w:lang w:val="en-US"/>
              </w:rPr>
            </w:pPr>
            <w:r w:rsidRPr="00522B1C">
              <w:rPr>
                <w:lang w:val="en-US"/>
              </w:rPr>
              <w:t>4</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4926341" w14:textId="77777777" w:rsidR="00522B1C" w:rsidRPr="00522B1C" w:rsidRDefault="00522B1C" w:rsidP="00522B1C">
            <w:pPr>
              <w:jc w:val="center"/>
              <w:rPr>
                <w:lang w:val="en-US"/>
              </w:rPr>
            </w:pPr>
            <w:r w:rsidRPr="00522B1C">
              <w:rPr>
                <w:lang w:val="en-US"/>
              </w:rPr>
              <w:t>228</w:t>
            </w:r>
          </w:p>
        </w:tc>
      </w:tr>
      <w:tr w:rsidR="00522B1C" w:rsidRPr="00522B1C" w14:paraId="4E995A64"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55357D7" w14:textId="77777777" w:rsidR="00522B1C" w:rsidRPr="00522B1C" w:rsidRDefault="00522B1C" w:rsidP="00522B1C">
            <w:pPr>
              <w:jc w:val="center"/>
              <w:rPr>
                <w:lang w:val="en-US"/>
              </w:rPr>
            </w:pPr>
            <w:r w:rsidRPr="00522B1C">
              <w:rPr>
                <w:lang w:val="en-US"/>
              </w:rPr>
              <w:t xml:space="preserve">SSB serv. cell (2 </w:t>
            </w:r>
            <w:proofErr w:type="spellStart"/>
            <w:r w:rsidRPr="00522B1C">
              <w:rPr>
                <w:lang w:val="en-US"/>
              </w:rPr>
              <w:t>ms</w:t>
            </w:r>
            <w:proofErr w:type="spellEnd"/>
            <w:r w:rsidRPr="00522B1C">
              <w:rPr>
                <w:lang w:val="en-US"/>
              </w:rPr>
              <w:t>)</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95D88C1" w14:textId="77777777" w:rsidR="00522B1C" w:rsidRPr="00522B1C" w:rsidRDefault="00522B1C" w:rsidP="00522B1C">
            <w:pPr>
              <w:jc w:val="center"/>
              <w:rPr>
                <w:lang w:val="en-US"/>
              </w:rPr>
            </w:pPr>
            <w:r w:rsidRPr="00522B1C">
              <w:rPr>
                <w:lang w:val="en-US"/>
              </w:rPr>
              <w:t>50</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454300D" w14:textId="77777777" w:rsidR="00522B1C" w:rsidRPr="00522B1C" w:rsidRDefault="00522B1C" w:rsidP="00522B1C">
            <w:pPr>
              <w:jc w:val="center"/>
              <w:rPr>
                <w:lang w:val="en-US"/>
              </w:rPr>
            </w:pPr>
            <w:r w:rsidRPr="00522B1C">
              <w:rPr>
                <w:lang w:val="en-US"/>
              </w:rPr>
              <w:t>4</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CC437B1" w14:textId="77777777" w:rsidR="00522B1C" w:rsidRPr="00522B1C" w:rsidRDefault="00522B1C" w:rsidP="00522B1C">
            <w:pPr>
              <w:jc w:val="center"/>
              <w:rPr>
                <w:lang w:val="en-US"/>
              </w:rPr>
            </w:pPr>
            <w:r w:rsidRPr="00522B1C">
              <w:rPr>
                <w:lang w:val="en-US"/>
              </w:rPr>
              <w:t>200</w:t>
            </w:r>
          </w:p>
        </w:tc>
      </w:tr>
      <w:tr w:rsidR="00522B1C" w:rsidRPr="00522B1C" w14:paraId="71039228"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C2D870A" w14:textId="77777777" w:rsidR="00522B1C" w:rsidRPr="00522B1C" w:rsidRDefault="00522B1C" w:rsidP="00522B1C">
            <w:pPr>
              <w:jc w:val="center"/>
              <w:rPr>
                <w:lang w:val="en-US"/>
              </w:rPr>
            </w:pPr>
            <w:r w:rsidRPr="00522B1C">
              <w:rPr>
                <w:lang w:val="en-US"/>
              </w:rPr>
              <w:t xml:space="preserve">Light sleep (8 </w:t>
            </w:r>
            <w:proofErr w:type="spellStart"/>
            <w:r w:rsidRPr="00522B1C">
              <w:rPr>
                <w:lang w:val="en-US"/>
              </w:rPr>
              <w:t>ms</w:t>
            </w:r>
            <w:proofErr w:type="spellEnd"/>
            <w:r w:rsidRPr="00522B1C">
              <w:rPr>
                <w:lang w:val="en-US"/>
              </w:rPr>
              <w:t>)</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9A28D3C" w14:textId="77777777" w:rsidR="00522B1C" w:rsidRPr="00522B1C" w:rsidRDefault="00522B1C" w:rsidP="00522B1C">
            <w:pPr>
              <w:jc w:val="center"/>
              <w:rPr>
                <w:lang w:val="en-US"/>
              </w:rPr>
            </w:pPr>
            <w:r w:rsidRPr="00522B1C">
              <w:rPr>
                <w:lang w:val="en-US"/>
              </w:rPr>
              <w:t>20</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110159" w14:textId="77777777" w:rsidR="00522B1C" w:rsidRPr="00522B1C" w:rsidRDefault="00522B1C" w:rsidP="00522B1C">
            <w:pPr>
              <w:jc w:val="center"/>
              <w:rPr>
                <w:lang w:val="en-US"/>
              </w:rPr>
            </w:pPr>
            <w:r w:rsidRPr="00522B1C">
              <w:rPr>
                <w:lang w:val="en-US"/>
              </w:rPr>
              <w:t>16</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36DA946" w14:textId="77777777" w:rsidR="00522B1C" w:rsidRPr="00522B1C" w:rsidRDefault="00522B1C" w:rsidP="00522B1C">
            <w:pPr>
              <w:jc w:val="center"/>
              <w:rPr>
                <w:lang w:val="en-US"/>
              </w:rPr>
            </w:pPr>
            <w:r w:rsidRPr="00522B1C">
              <w:rPr>
                <w:lang w:val="en-US"/>
              </w:rPr>
              <w:t>320</w:t>
            </w:r>
          </w:p>
        </w:tc>
      </w:tr>
      <w:tr w:rsidR="00522B1C" w:rsidRPr="00522B1C" w14:paraId="477B0B77"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10AFD6C" w14:textId="77777777" w:rsidR="00522B1C" w:rsidRPr="00522B1C" w:rsidRDefault="00522B1C" w:rsidP="00522B1C">
            <w:pPr>
              <w:jc w:val="center"/>
              <w:rPr>
                <w:lang w:val="en-US"/>
              </w:rPr>
            </w:pPr>
            <w:r w:rsidRPr="00522B1C">
              <w:rPr>
                <w:lang w:val="en-US"/>
              </w:rPr>
              <w:t xml:space="preserve">PRS Instance (0.5 </w:t>
            </w:r>
            <w:proofErr w:type="spellStart"/>
            <w:r w:rsidRPr="00522B1C">
              <w:rPr>
                <w:lang w:val="en-US"/>
              </w:rPr>
              <w:t>ms</w:t>
            </w:r>
            <w:proofErr w:type="spellEnd"/>
            <w:r w:rsidRPr="00522B1C">
              <w:rPr>
                <w:lang w:val="en-US"/>
              </w:rPr>
              <w:t>)</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DA8D980" w14:textId="77777777" w:rsidR="00522B1C" w:rsidRPr="00522B1C" w:rsidRDefault="00522B1C" w:rsidP="00522B1C">
            <w:pPr>
              <w:jc w:val="center"/>
              <w:rPr>
                <w:lang w:val="en-US"/>
              </w:rPr>
            </w:pPr>
            <w:r w:rsidRPr="00522B1C">
              <w:rPr>
                <w:lang w:val="en-US"/>
              </w:rPr>
              <w:t>120</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1ACBEFF" w14:textId="77777777" w:rsidR="00522B1C" w:rsidRPr="00522B1C" w:rsidRDefault="00522B1C" w:rsidP="00522B1C">
            <w:pPr>
              <w:jc w:val="center"/>
              <w:rPr>
                <w:lang w:val="en-US"/>
              </w:rPr>
            </w:pPr>
            <w:r w:rsidRPr="00522B1C">
              <w:rPr>
                <w:lang w:val="en-US"/>
              </w:rPr>
              <w:t>1</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B27F8A7" w14:textId="77777777" w:rsidR="00522B1C" w:rsidRPr="00522B1C" w:rsidRDefault="00522B1C" w:rsidP="00522B1C">
            <w:pPr>
              <w:jc w:val="center"/>
              <w:rPr>
                <w:lang w:val="en-US"/>
              </w:rPr>
            </w:pPr>
            <w:r w:rsidRPr="00522B1C">
              <w:rPr>
                <w:lang w:val="en-US"/>
              </w:rPr>
              <w:t>120</w:t>
            </w:r>
          </w:p>
        </w:tc>
      </w:tr>
      <w:tr w:rsidR="00522B1C" w:rsidRPr="00522B1C" w14:paraId="501F9CAF"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673A42E" w14:textId="77777777" w:rsidR="00522B1C" w:rsidRPr="00522B1C" w:rsidRDefault="00522B1C" w:rsidP="00522B1C">
            <w:pPr>
              <w:jc w:val="center"/>
              <w:rPr>
                <w:lang w:val="en-US"/>
              </w:rPr>
            </w:pPr>
            <w:r w:rsidRPr="00522B1C">
              <w:rPr>
                <w:lang w:val="en-US"/>
              </w:rPr>
              <w:t>SRS (0.5 msec)</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D6E4B49" w14:textId="77777777" w:rsidR="00522B1C" w:rsidRPr="00522B1C" w:rsidRDefault="00522B1C" w:rsidP="00522B1C">
            <w:pPr>
              <w:jc w:val="center"/>
              <w:rPr>
                <w:lang w:val="en-US"/>
              </w:rPr>
            </w:pPr>
            <w:r w:rsidRPr="00522B1C">
              <w:rPr>
                <w:lang w:val="en-US"/>
              </w:rPr>
              <w:t>210</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B4AE970" w14:textId="77777777" w:rsidR="00522B1C" w:rsidRPr="00522B1C" w:rsidRDefault="00522B1C" w:rsidP="00522B1C">
            <w:pPr>
              <w:jc w:val="center"/>
              <w:rPr>
                <w:lang w:val="en-US"/>
              </w:rPr>
            </w:pPr>
            <w:r w:rsidRPr="00522B1C">
              <w:rPr>
                <w:lang w:val="en-US"/>
              </w:rPr>
              <w:t>1</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3EA5731" w14:textId="77777777" w:rsidR="00522B1C" w:rsidRPr="00522B1C" w:rsidRDefault="00522B1C" w:rsidP="00522B1C">
            <w:pPr>
              <w:jc w:val="center"/>
              <w:rPr>
                <w:lang w:val="en-US"/>
              </w:rPr>
            </w:pPr>
            <w:r w:rsidRPr="00522B1C">
              <w:rPr>
                <w:lang w:val="en-US"/>
              </w:rPr>
              <w:t>210</w:t>
            </w:r>
          </w:p>
        </w:tc>
      </w:tr>
      <w:tr w:rsidR="00522B1C" w:rsidRPr="00522B1C" w14:paraId="20E594B7"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CAD404" w14:textId="77777777" w:rsidR="00522B1C" w:rsidRPr="00522B1C" w:rsidRDefault="00522B1C" w:rsidP="00522B1C">
            <w:pPr>
              <w:jc w:val="center"/>
              <w:rPr>
                <w:lang w:val="en-US"/>
              </w:rPr>
            </w:pPr>
            <w:r w:rsidRPr="00522B1C">
              <w:rPr>
                <w:lang w:val="en-US"/>
              </w:rPr>
              <w:t>Deep State transit</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34939D" w14:textId="77777777" w:rsidR="00522B1C" w:rsidRPr="00522B1C" w:rsidRDefault="00522B1C" w:rsidP="00522B1C">
            <w:pPr>
              <w:jc w:val="center"/>
              <w:rPr>
                <w:lang w:val="en-US"/>
              </w:rPr>
            </w:pPr>
            <w:r w:rsidRPr="00522B1C">
              <w:rPr>
                <w:lang w:val="en-US"/>
              </w:rPr>
              <w:t>450</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B0FD908" w14:textId="77777777" w:rsidR="00522B1C" w:rsidRPr="00522B1C" w:rsidRDefault="00522B1C" w:rsidP="00522B1C">
            <w:pPr>
              <w:jc w:val="center"/>
              <w:rPr>
                <w:lang w:val="en-US"/>
              </w:rPr>
            </w:pPr>
            <w:r w:rsidRPr="00522B1C">
              <w:rPr>
                <w:lang w:val="en-US"/>
              </w:rPr>
              <w:t>4</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A05F06F" w14:textId="77777777" w:rsidR="00522B1C" w:rsidRPr="00522B1C" w:rsidRDefault="00522B1C" w:rsidP="00522B1C">
            <w:pPr>
              <w:jc w:val="center"/>
              <w:rPr>
                <w:lang w:val="en-US"/>
              </w:rPr>
            </w:pPr>
            <w:r w:rsidRPr="00522B1C">
              <w:rPr>
                <w:lang w:val="en-US"/>
              </w:rPr>
              <w:t>1800</w:t>
            </w:r>
          </w:p>
        </w:tc>
      </w:tr>
      <w:tr w:rsidR="00522B1C" w:rsidRPr="00522B1C" w14:paraId="25EF622C"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286E169" w14:textId="77777777" w:rsidR="00522B1C" w:rsidRPr="00522B1C" w:rsidRDefault="00522B1C" w:rsidP="00522B1C">
            <w:pPr>
              <w:jc w:val="center"/>
              <w:rPr>
                <w:lang w:val="en-US"/>
              </w:rPr>
            </w:pPr>
            <w:r w:rsidRPr="00522B1C">
              <w:rPr>
                <w:lang w:val="en-US"/>
              </w:rPr>
              <w:t>Light State transit</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824413" w14:textId="77777777" w:rsidR="00522B1C" w:rsidRPr="00522B1C" w:rsidRDefault="00522B1C" w:rsidP="00522B1C">
            <w:pPr>
              <w:jc w:val="center"/>
              <w:rPr>
                <w:lang w:val="en-US"/>
              </w:rPr>
            </w:pPr>
            <w:r w:rsidRPr="00522B1C">
              <w:rPr>
                <w:lang w:val="en-US"/>
              </w:rPr>
              <w:t>100</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F7A58F4" w14:textId="77777777" w:rsidR="00522B1C" w:rsidRPr="00522B1C" w:rsidRDefault="00522B1C" w:rsidP="00522B1C">
            <w:pPr>
              <w:jc w:val="center"/>
              <w:rPr>
                <w:lang w:val="en-US"/>
              </w:rPr>
            </w:pPr>
            <w:r w:rsidRPr="00522B1C">
              <w:rPr>
                <w:lang w:val="en-US"/>
              </w:rPr>
              <w:t>1</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3B3707E" w14:textId="77777777" w:rsidR="00522B1C" w:rsidRPr="00522B1C" w:rsidRDefault="00522B1C" w:rsidP="00522B1C">
            <w:pPr>
              <w:jc w:val="center"/>
              <w:rPr>
                <w:lang w:val="en-US"/>
              </w:rPr>
            </w:pPr>
            <w:r w:rsidRPr="00522B1C">
              <w:rPr>
                <w:lang w:val="en-US"/>
              </w:rPr>
              <w:t>100</w:t>
            </w:r>
          </w:p>
        </w:tc>
      </w:tr>
      <w:tr w:rsidR="00522B1C" w:rsidRPr="00522B1C" w14:paraId="1CB43CE8"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960800" w14:textId="77777777" w:rsidR="00522B1C" w:rsidRPr="00522B1C" w:rsidRDefault="00522B1C" w:rsidP="00522B1C">
            <w:pPr>
              <w:jc w:val="center"/>
              <w:rPr>
                <w:lang w:val="en-US"/>
              </w:rPr>
            </w:pPr>
            <w:r w:rsidRPr="00522B1C">
              <w:rPr>
                <w:lang w:val="en-US"/>
              </w:rPr>
              <w:t>SDT w/o network delay</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5BDD5EB" w14:textId="77777777" w:rsidR="00522B1C" w:rsidRPr="00522B1C" w:rsidRDefault="00522B1C" w:rsidP="00522B1C">
            <w:pPr>
              <w:jc w:val="center"/>
              <w:rPr>
                <w:lang w:val="en-US"/>
              </w:rPr>
            </w:pPr>
            <w:r w:rsidRPr="00522B1C">
              <w:rPr>
                <w:lang w:val="en-US"/>
              </w:rPr>
              <w:t>See SDT breakdown</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EC48432" w14:textId="77777777" w:rsidR="00522B1C" w:rsidRPr="00522B1C" w:rsidRDefault="00522B1C" w:rsidP="00522B1C">
            <w:pPr>
              <w:jc w:val="center"/>
              <w:rPr>
                <w:lang w:val="en-US"/>
              </w:rPr>
            </w:pPr>
            <w:r w:rsidRPr="00522B1C">
              <w:rPr>
                <w:lang w:val="en-US"/>
              </w:rPr>
              <w:t>32</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103454" w14:textId="77777777" w:rsidR="00522B1C" w:rsidRPr="00522B1C" w:rsidRDefault="00522B1C" w:rsidP="00522B1C">
            <w:pPr>
              <w:jc w:val="center"/>
              <w:rPr>
                <w:lang w:val="en-US"/>
              </w:rPr>
            </w:pPr>
            <w:r w:rsidRPr="00522B1C">
              <w:rPr>
                <w:lang w:val="en-US"/>
              </w:rPr>
              <w:t>4320</w:t>
            </w:r>
          </w:p>
        </w:tc>
      </w:tr>
      <w:tr w:rsidR="00522B1C" w:rsidRPr="00522B1C" w14:paraId="4A131389"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914136" w14:textId="77777777" w:rsidR="00522B1C" w:rsidRPr="00522B1C" w:rsidRDefault="00522B1C" w:rsidP="00522B1C">
            <w:pPr>
              <w:jc w:val="center"/>
              <w:rPr>
                <w:lang w:val="en-US"/>
              </w:rPr>
            </w:pPr>
            <w:r w:rsidRPr="00522B1C">
              <w:rPr>
                <w:lang w:val="en-US"/>
              </w:rPr>
              <w:t>CG UL</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47F7F8B" w14:textId="77777777" w:rsidR="00522B1C" w:rsidRPr="00522B1C" w:rsidRDefault="00522B1C" w:rsidP="00522B1C">
            <w:pPr>
              <w:jc w:val="center"/>
              <w:rPr>
                <w:lang w:val="en-US"/>
              </w:rPr>
            </w:pPr>
            <w:r w:rsidRPr="00522B1C">
              <w:rPr>
                <w:lang w:val="en-US"/>
              </w:rPr>
              <w:t>700</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A4CE9EA" w14:textId="77777777" w:rsidR="00522B1C" w:rsidRPr="00522B1C" w:rsidRDefault="00522B1C" w:rsidP="00522B1C">
            <w:pPr>
              <w:jc w:val="center"/>
              <w:rPr>
                <w:lang w:val="en-US"/>
              </w:rPr>
            </w:pPr>
            <w:r w:rsidRPr="00522B1C">
              <w:rPr>
                <w:lang w:val="en-US"/>
              </w:rPr>
              <w:t>2</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3B6777F" w14:textId="77777777" w:rsidR="00522B1C" w:rsidRPr="00522B1C" w:rsidRDefault="00522B1C" w:rsidP="00522B1C">
            <w:pPr>
              <w:jc w:val="center"/>
              <w:rPr>
                <w:lang w:val="en-US"/>
              </w:rPr>
            </w:pPr>
            <w:r w:rsidRPr="00522B1C">
              <w:rPr>
                <w:lang w:val="en-US"/>
              </w:rPr>
              <w:t>1400</w:t>
            </w:r>
          </w:p>
        </w:tc>
      </w:tr>
      <w:tr w:rsidR="00522B1C" w:rsidRPr="00522B1C" w14:paraId="03EC723E"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8E144C9" w14:textId="77777777" w:rsidR="00522B1C" w:rsidRPr="00522B1C" w:rsidRDefault="00522B1C" w:rsidP="00522B1C">
            <w:pPr>
              <w:jc w:val="center"/>
              <w:rPr>
                <w:lang w:val="en-US"/>
              </w:rPr>
            </w:pPr>
            <w:r w:rsidRPr="00522B1C">
              <w:rPr>
                <w:lang w:val="en-US"/>
              </w:rPr>
              <w:t>Deep sleep</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518C0F0" w14:textId="77777777" w:rsidR="00522B1C" w:rsidRPr="00522B1C" w:rsidRDefault="00522B1C" w:rsidP="00522B1C">
            <w:pPr>
              <w:jc w:val="center"/>
              <w:rPr>
                <w:lang w:val="en-US"/>
              </w:rPr>
            </w:pPr>
            <w:r w:rsidRPr="00522B1C">
              <w:rPr>
                <w:lang w:val="en-US"/>
              </w:rPr>
              <w:t>1</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1AEA2F0" w14:textId="77777777" w:rsidR="00522B1C" w:rsidRPr="00522B1C" w:rsidRDefault="00522B1C" w:rsidP="00522B1C">
            <w:pPr>
              <w:jc w:val="center"/>
              <w:rPr>
                <w:lang w:val="en-US"/>
              </w:rPr>
            </w:pPr>
            <w:r w:rsidRPr="00522B1C">
              <w:rPr>
                <w:lang w:val="en-US"/>
              </w:rPr>
              <w:t>2500</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3AD8C4F" w14:textId="77777777" w:rsidR="00522B1C" w:rsidRPr="00522B1C" w:rsidRDefault="00522B1C" w:rsidP="00522B1C">
            <w:pPr>
              <w:jc w:val="center"/>
              <w:rPr>
                <w:lang w:val="en-US"/>
              </w:rPr>
            </w:pPr>
            <w:r w:rsidRPr="00522B1C">
              <w:rPr>
                <w:lang w:val="en-US"/>
              </w:rPr>
              <w:t>2495</w:t>
            </w:r>
          </w:p>
        </w:tc>
      </w:tr>
      <w:tr w:rsidR="00522B1C" w:rsidRPr="00522B1C" w14:paraId="0225AC9B"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0E76933" w14:textId="77777777" w:rsidR="00522B1C" w:rsidRPr="00522B1C" w:rsidRDefault="00522B1C" w:rsidP="00522B1C">
            <w:pPr>
              <w:jc w:val="center"/>
              <w:rPr>
                <w:lang w:val="en-US"/>
              </w:rPr>
            </w:pP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8BB979A" w14:textId="77777777" w:rsidR="00522B1C" w:rsidRPr="00522B1C" w:rsidRDefault="00522B1C" w:rsidP="00522B1C">
            <w:pPr>
              <w:jc w:val="center"/>
              <w:rPr>
                <w:lang w:val="en-US"/>
              </w:rPr>
            </w:pP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FB3D31F" w14:textId="77777777" w:rsidR="00522B1C" w:rsidRPr="00522B1C" w:rsidRDefault="00522B1C" w:rsidP="00522B1C">
            <w:pPr>
              <w:jc w:val="center"/>
              <w:rPr>
                <w:lang w:val="en-US"/>
              </w:rPr>
            </w:pPr>
            <w:r w:rsidRPr="00522B1C">
              <w:rPr>
                <w:b/>
                <w:bCs/>
                <w:lang w:val="en-US"/>
              </w:rPr>
              <w:t>Total Power</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B746D8" w14:textId="77777777" w:rsidR="00522B1C" w:rsidRPr="00522B1C" w:rsidRDefault="00522B1C" w:rsidP="00522B1C">
            <w:pPr>
              <w:jc w:val="center"/>
              <w:rPr>
                <w:lang w:val="en-US"/>
              </w:rPr>
            </w:pPr>
            <w:r w:rsidRPr="00522B1C">
              <w:rPr>
                <w:lang w:val="en-US"/>
              </w:rPr>
              <w:t>11193</w:t>
            </w:r>
          </w:p>
        </w:tc>
      </w:tr>
      <w:tr w:rsidR="00522B1C" w:rsidRPr="00522B1C" w14:paraId="1909E0B8" w14:textId="77777777" w:rsidTr="00522B1C">
        <w:trPr>
          <w:trHeight w:val="24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A5B6B81" w14:textId="77777777" w:rsidR="00522B1C" w:rsidRPr="00522B1C" w:rsidRDefault="00522B1C" w:rsidP="00522B1C">
            <w:pPr>
              <w:jc w:val="center"/>
              <w:rPr>
                <w:lang w:val="en-US"/>
              </w:rPr>
            </w:pP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03832B9" w14:textId="77777777" w:rsidR="00522B1C" w:rsidRPr="00522B1C" w:rsidRDefault="00522B1C" w:rsidP="00522B1C">
            <w:pPr>
              <w:jc w:val="center"/>
              <w:rPr>
                <w:lang w:val="en-US"/>
              </w:rPr>
            </w:pP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6FE9B2E" w14:textId="77777777" w:rsidR="00522B1C" w:rsidRPr="00522B1C" w:rsidRDefault="00522B1C" w:rsidP="00522B1C">
            <w:pPr>
              <w:jc w:val="center"/>
              <w:rPr>
                <w:b/>
                <w:bCs/>
                <w:lang w:val="en-US"/>
              </w:rPr>
            </w:pPr>
            <w:r w:rsidRPr="00522B1C">
              <w:rPr>
                <w:b/>
                <w:bCs/>
                <w:lang w:val="en-US"/>
              </w:rPr>
              <w:t>Average Power per slot</w:t>
            </w:r>
          </w:p>
        </w:tc>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094017D" w14:textId="0B937BF5" w:rsidR="00522B1C" w:rsidRPr="00522B1C" w:rsidRDefault="00522B1C" w:rsidP="00522B1C">
            <w:pPr>
              <w:jc w:val="center"/>
              <w:rPr>
                <w:b/>
                <w:bCs/>
                <w:lang w:val="en-US"/>
              </w:rPr>
            </w:pPr>
            <w:r w:rsidRPr="00522B1C">
              <w:rPr>
                <w:b/>
                <w:bCs/>
                <w:lang w:val="en-US"/>
              </w:rPr>
              <w:t>4.37</w:t>
            </w:r>
          </w:p>
        </w:tc>
      </w:tr>
    </w:tbl>
    <w:p w14:paraId="3D4E36CA" w14:textId="77777777" w:rsidR="00522B1C" w:rsidRPr="00DF43C8" w:rsidRDefault="00522B1C" w:rsidP="00DF43C8"/>
    <w:p w14:paraId="6C00BC09" w14:textId="1F67AC6A" w:rsidR="00AF3D4C" w:rsidRDefault="00392F02" w:rsidP="00AF3D4C">
      <w:pPr>
        <w:pStyle w:val="Heading5"/>
      </w:pPr>
      <w:r>
        <w:t>4.</w:t>
      </w:r>
      <w:r w:rsidR="00D23500">
        <w:t>2</w:t>
      </w:r>
      <w:r>
        <w:t xml:space="preserve">.1.2 </w:t>
      </w:r>
      <w:r w:rsidR="00AF3D4C" w:rsidRPr="00E00829">
        <w:t>PRS/SRS every 8 I-DRX cycles with 1.28 sec</w:t>
      </w:r>
    </w:p>
    <w:tbl>
      <w:tblPr>
        <w:tblW w:w="9530" w:type="dxa"/>
        <w:jc w:val="center"/>
        <w:tblCellMar>
          <w:left w:w="0" w:type="dxa"/>
          <w:right w:w="0" w:type="dxa"/>
        </w:tblCellMar>
        <w:tblLook w:val="0600" w:firstRow="0" w:lastRow="0" w:firstColumn="0" w:lastColumn="0" w:noHBand="1" w:noVBand="1"/>
      </w:tblPr>
      <w:tblGrid>
        <w:gridCol w:w="2100"/>
        <w:gridCol w:w="2100"/>
        <w:gridCol w:w="2100"/>
        <w:gridCol w:w="3230"/>
      </w:tblGrid>
      <w:tr w:rsidR="003E1D3D" w:rsidRPr="003E1D3D" w14:paraId="65261336" w14:textId="77777777" w:rsidTr="003E1D3D">
        <w:trPr>
          <w:trHeight w:val="362"/>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AFEC4C7" w14:textId="77777777" w:rsidR="003E1D3D" w:rsidRPr="003E1D3D" w:rsidRDefault="003E1D3D" w:rsidP="003E1D3D">
            <w:pPr>
              <w:jc w:val="center"/>
              <w:rPr>
                <w:lang w:val="en-US"/>
              </w:rPr>
            </w:pPr>
            <w:r w:rsidRPr="003E1D3D">
              <w:rPr>
                <w:b/>
                <w:bCs/>
                <w:lang w:val="en-US"/>
              </w:rPr>
              <w:t>UL-only Positioning</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ACFF470" w14:textId="77777777" w:rsidR="003E1D3D" w:rsidRPr="003E1D3D" w:rsidRDefault="003E1D3D" w:rsidP="003E1D3D">
            <w:pPr>
              <w:jc w:val="center"/>
              <w:rPr>
                <w:lang w:val="en-US"/>
              </w:rPr>
            </w:pPr>
            <w:r w:rsidRPr="003E1D3D">
              <w:rPr>
                <w:b/>
                <w:bCs/>
                <w:lang w:val="en-US"/>
              </w:rPr>
              <w:t>Power unit (per slot)</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E146FB" w14:textId="77777777" w:rsidR="003E1D3D" w:rsidRPr="003E1D3D" w:rsidRDefault="003E1D3D" w:rsidP="003E1D3D">
            <w:pPr>
              <w:jc w:val="center"/>
              <w:rPr>
                <w:lang w:val="en-US"/>
              </w:rPr>
            </w:pPr>
            <w:r w:rsidRPr="003E1D3D">
              <w:rPr>
                <w:b/>
                <w:bCs/>
                <w:lang w:val="en-US"/>
              </w:rPr>
              <w:t>Number of slots</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B6CB9F1" w14:textId="77777777" w:rsidR="003E1D3D" w:rsidRPr="003E1D3D" w:rsidRDefault="003E1D3D" w:rsidP="003E1D3D">
            <w:pPr>
              <w:jc w:val="center"/>
              <w:rPr>
                <w:lang w:val="en-US"/>
              </w:rPr>
            </w:pPr>
            <w:r w:rsidRPr="003E1D3D">
              <w:rPr>
                <w:b/>
                <w:bCs/>
                <w:lang w:val="en-US"/>
              </w:rPr>
              <w:t>Total Power</w:t>
            </w:r>
          </w:p>
        </w:tc>
      </w:tr>
      <w:tr w:rsidR="003E1D3D" w:rsidRPr="003E1D3D" w14:paraId="15C4793C" w14:textId="77777777" w:rsidTr="003E1D3D">
        <w:trPr>
          <w:trHeight w:val="498"/>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0BBF575" w14:textId="77777777" w:rsidR="003E1D3D" w:rsidRPr="003E1D3D" w:rsidRDefault="003E1D3D" w:rsidP="003E1D3D">
            <w:pPr>
              <w:jc w:val="center"/>
              <w:rPr>
                <w:lang w:val="en-US"/>
              </w:rPr>
            </w:pPr>
            <w:r w:rsidRPr="003E1D3D">
              <w:rPr>
                <w:lang w:val="en-US"/>
              </w:rPr>
              <w:t xml:space="preserve">Paging Occasion (2 </w:t>
            </w:r>
            <w:proofErr w:type="spellStart"/>
            <w:r w:rsidRPr="003E1D3D">
              <w:rPr>
                <w:lang w:val="en-US"/>
              </w:rPr>
              <w:t>ms</w:t>
            </w:r>
            <w:proofErr w:type="spellEnd"/>
            <w:r w:rsidRPr="003E1D3D">
              <w:rPr>
                <w:lang w:val="en-US"/>
              </w:rPr>
              <w:t>)</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5C44020" w14:textId="77777777" w:rsidR="003E1D3D" w:rsidRPr="003E1D3D" w:rsidRDefault="003E1D3D" w:rsidP="003E1D3D">
            <w:pPr>
              <w:jc w:val="center"/>
              <w:rPr>
                <w:lang w:val="en-US"/>
              </w:rPr>
            </w:pPr>
            <w:r w:rsidRPr="003E1D3D">
              <w:rPr>
                <w:lang w:val="en-US"/>
              </w:rPr>
              <w:t>57</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4DCF56E" w14:textId="77777777" w:rsidR="003E1D3D" w:rsidRPr="003E1D3D" w:rsidRDefault="003E1D3D" w:rsidP="003E1D3D">
            <w:pPr>
              <w:jc w:val="center"/>
              <w:rPr>
                <w:lang w:val="en-US"/>
              </w:rPr>
            </w:pPr>
            <w:r w:rsidRPr="003E1D3D">
              <w:rPr>
                <w:lang w:val="en-US"/>
              </w:rPr>
              <w:t>32</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BC027D1" w14:textId="77777777" w:rsidR="003E1D3D" w:rsidRPr="003E1D3D" w:rsidRDefault="003E1D3D" w:rsidP="003E1D3D">
            <w:pPr>
              <w:jc w:val="center"/>
              <w:rPr>
                <w:lang w:val="en-US"/>
              </w:rPr>
            </w:pPr>
            <w:r w:rsidRPr="003E1D3D">
              <w:rPr>
                <w:lang w:val="en-US"/>
              </w:rPr>
              <w:t>1824</w:t>
            </w:r>
          </w:p>
        </w:tc>
      </w:tr>
      <w:tr w:rsidR="003E1D3D" w:rsidRPr="003E1D3D" w14:paraId="0F7148CB" w14:textId="77777777" w:rsidTr="003E1D3D">
        <w:trPr>
          <w:trHeight w:val="367"/>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D6BB376" w14:textId="77777777" w:rsidR="003E1D3D" w:rsidRPr="003E1D3D" w:rsidRDefault="003E1D3D" w:rsidP="003E1D3D">
            <w:pPr>
              <w:jc w:val="center"/>
              <w:rPr>
                <w:lang w:val="en-US"/>
              </w:rPr>
            </w:pPr>
            <w:r w:rsidRPr="003E1D3D">
              <w:rPr>
                <w:lang w:val="en-US"/>
              </w:rPr>
              <w:t xml:space="preserve">SSB serv. cell (2 </w:t>
            </w:r>
            <w:proofErr w:type="spellStart"/>
            <w:r w:rsidRPr="003E1D3D">
              <w:rPr>
                <w:lang w:val="en-US"/>
              </w:rPr>
              <w:t>ms</w:t>
            </w:r>
            <w:proofErr w:type="spellEnd"/>
            <w:r w:rsidRPr="003E1D3D">
              <w:rPr>
                <w:lang w:val="en-US"/>
              </w:rPr>
              <w:t>)</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D08658" w14:textId="77777777" w:rsidR="003E1D3D" w:rsidRPr="003E1D3D" w:rsidRDefault="003E1D3D" w:rsidP="003E1D3D">
            <w:pPr>
              <w:jc w:val="center"/>
              <w:rPr>
                <w:lang w:val="en-US"/>
              </w:rPr>
            </w:pPr>
            <w:r w:rsidRPr="003E1D3D">
              <w:rPr>
                <w:lang w:val="en-US"/>
              </w:rPr>
              <w:t>50</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BE9498" w14:textId="77777777" w:rsidR="003E1D3D" w:rsidRPr="003E1D3D" w:rsidRDefault="003E1D3D" w:rsidP="003E1D3D">
            <w:pPr>
              <w:jc w:val="center"/>
              <w:rPr>
                <w:lang w:val="en-US"/>
              </w:rPr>
            </w:pPr>
            <w:r w:rsidRPr="003E1D3D">
              <w:rPr>
                <w:lang w:val="en-US"/>
              </w:rPr>
              <w:t>32</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574EA7" w14:textId="77777777" w:rsidR="003E1D3D" w:rsidRPr="003E1D3D" w:rsidRDefault="003E1D3D" w:rsidP="003E1D3D">
            <w:pPr>
              <w:jc w:val="center"/>
              <w:rPr>
                <w:lang w:val="en-US"/>
              </w:rPr>
            </w:pPr>
            <w:r w:rsidRPr="003E1D3D">
              <w:rPr>
                <w:lang w:val="en-US"/>
              </w:rPr>
              <w:t>1600</w:t>
            </w:r>
          </w:p>
        </w:tc>
      </w:tr>
      <w:tr w:rsidR="003E1D3D" w:rsidRPr="003E1D3D" w14:paraId="63A77FE5" w14:textId="77777777" w:rsidTr="003E1D3D">
        <w:trPr>
          <w:trHeight w:val="277"/>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8024B6C" w14:textId="77777777" w:rsidR="003E1D3D" w:rsidRPr="003E1D3D" w:rsidRDefault="003E1D3D" w:rsidP="003E1D3D">
            <w:pPr>
              <w:jc w:val="center"/>
              <w:rPr>
                <w:lang w:val="en-US"/>
              </w:rPr>
            </w:pPr>
            <w:r w:rsidRPr="003E1D3D">
              <w:rPr>
                <w:lang w:val="en-US"/>
              </w:rPr>
              <w:t xml:space="preserve">Light sleep (8 </w:t>
            </w:r>
            <w:proofErr w:type="spellStart"/>
            <w:r w:rsidRPr="003E1D3D">
              <w:rPr>
                <w:lang w:val="en-US"/>
              </w:rPr>
              <w:t>ms</w:t>
            </w:r>
            <w:proofErr w:type="spellEnd"/>
            <w:r w:rsidRPr="003E1D3D">
              <w:rPr>
                <w:lang w:val="en-US"/>
              </w:rPr>
              <w:t>)</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B142023" w14:textId="77777777" w:rsidR="003E1D3D" w:rsidRPr="003E1D3D" w:rsidRDefault="003E1D3D" w:rsidP="003E1D3D">
            <w:pPr>
              <w:jc w:val="center"/>
              <w:rPr>
                <w:lang w:val="en-US"/>
              </w:rPr>
            </w:pPr>
            <w:r w:rsidRPr="003E1D3D">
              <w:rPr>
                <w:lang w:val="en-US"/>
              </w:rPr>
              <w:t>20</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E21B782" w14:textId="77777777" w:rsidR="003E1D3D" w:rsidRPr="003E1D3D" w:rsidRDefault="003E1D3D" w:rsidP="003E1D3D">
            <w:pPr>
              <w:jc w:val="center"/>
              <w:rPr>
                <w:lang w:val="en-US"/>
              </w:rPr>
            </w:pPr>
            <w:r w:rsidRPr="003E1D3D">
              <w:rPr>
                <w:lang w:val="en-US"/>
              </w:rPr>
              <w:t>128</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E89B311" w14:textId="77777777" w:rsidR="003E1D3D" w:rsidRPr="003E1D3D" w:rsidRDefault="003E1D3D" w:rsidP="003E1D3D">
            <w:pPr>
              <w:jc w:val="center"/>
              <w:rPr>
                <w:lang w:val="en-US"/>
              </w:rPr>
            </w:pPr>
            <w:r w:rsidRPr="003E1D3D">
              <w:rPr>
                <w:lang w:val="en-US"/>
              </w:rPr>
              <w:t>2560</w:t>
            </w:r>
          </w:p>
        </w:tc>
      </w:tr>
      <w:tr w:rsidR="003E1D3D" w:rsidRPr="003E1D3D" w14:paraId="74CCAE21" w14:textId="77777777" w:rsidTr="003E1D3D">
        <w:trPr>
          <w:trHeight w:val="277"/>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E26389" w14:textId="77777777" w:rsidR="003E1D3D" w:rsidRPr="003E1D3D" w:rsidRDefault="003E1D3D" w:rsidP="003E1D3D">
            <w:pPr>
              <w:jc w:val="center"/>
              <w:rPr>
                <w:lang w:val="en-US"/>
              </w:rPr>
            </w:pPr>
            <w:r w:rsidRPr="003E1D3D">
              <w:rPr>
                <w:lang w:val="en-US"/>
              </w:rPr>
              <w:t>SRS (0.5 msec)</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7115577" w14:textId="77777777" w:rsidR="003E1D3D" w:rsidRPr="003E1D3D" w:rsidRDefault="003E1D3D" w:rsidP="003E1D3D">
            <w:pPr>
              <w:jc w:val="center"/>
              <w:rPr>
                <w:lang w:val="en-US"/>
              </w:rPr>
            </w:pPr>
            <w:r w:rsidRPr="003E1D3D">
              <w:rPr>
                <w:lang w:val="en-US"/>
              </w:rPr>
              <w:t>210</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F086FC6" w14:textId="77777777" w:rsidR="003E1D3D" w:rsidRPr="003E1D3D" w:rsidRDefault="003E1D3D" w:rsidP="003E1D3D">
            <w:pPr>
              <w:jc w:val="center"/>
              <w:rPr>
                <w:lang w:val="en-US"/>
              </w:rPr>
            </w:pPr>
            <w:r w:rsidRPr="003E1D3D">
              <w:rPr>
                <w:lang w:val="en-US"/>
              </w:rPr>
              <w:t>1</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1B4EBF3" w14:textId="77777777" w:rsidR="003E1D3D" w:rsidRPr="003E1D3D" w:rsidRDefault="003E1D3D" w:rsidP="003E1D3D">
            <w:pPr>
              <w:jc w:val="center"/>
              <w:rPr>
                <w:lang w:val="en-US"/>
              </w:rPr>
            </w:pPr>
            <w:r w:rsidRPr="003E1D3D">
              <w:rPr>
                <w:lang w:val="en-US"/>
              </w:rPr>
              <w:t>210</w:t>
            </w:r>
          </w:p>
        </w:tc>
      </w:tr>
      <w:tr w:rsidR="003E1D3D" w:rsidRPr="003E1D3D" w14:paraId="4748251E" w14:textId="77777777" w:rsidTr="003E1D3D">
        <w:trPr>
          <w:trHeight w:val="255"/>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41148F" w14:textId="77777777" w:rsidR="003E1D3D" w:rsidRPr="003E1D3D" w:rsidRDefault="003E1D3D" w:rsidP="003E1D3D">
            <w:pPr>
              <w:jc w:val="center"/>
              <w:rPr>
                <w:lang w:val="en-US"/>
              </w:rPr>
            </w:pPr>
            <w:r w:rsidRPr="003E1D3D">
              <w:rPr>
                <w:lang w:val="en-US"/>
              </w:rPr>
              <w:t>Deep sleep</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ABE936E" w14:textId="77777777" w:rsidR="003E1D3D" w:rsidRPr="003E1D3D" w:rsidRDefault="003E1D3D" w:rsidP="003E1D3D">
            <w:pPr>
              <w:jc w:val="center"/>
              <w:rPr>
                <w:lang w:val="en-US"/>
              </w:rPr>
            </w:pPr>
            <w:r w:rsidRPr="003E1D3D">
              <w:rPr>
                <w:lang w:val="en-US"/>
              </w:rPr>
              <w:t>1</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C2AC8F0" w14:textId="77777777" w:rsidR="003E1D3D" w:rsidRPr="003E1D3D" w:rsidRDefault="003E1D3D" w:rsidP="003E1D3D">
            <w:pPr>
              <w:jc w:val="center"/>
              <w:rPr>
                <w:lang w:val="en-US"/>
              </w:rPr>
            </w:pPr>
            <w:r w:rsidRPr="003E1D3D">
              <w:rPr>
                <w:lang w:val="en-US"/>
              </w:rPr>
              <w:t>20250</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06B8131" w14:textId="77777777" w:rsidR="003E1D3D" w:rsidRPr="003E1D3D" w:rsidRDefault="003E1D3D" w:rsidP="003E1D3D">
            <w:pPr>
              <w:jc w:val="center"/>
              <w:rPr>
                <w:lang w:val="en-US"/>
              </w:rPr>
            </w:pPr>
            <w:r w:rsidRPr="003E1D3D">
              <w:rPr>
                <w:lang w:val="en-US"/>
              </w:rPr>
              <w:t>20250</w:t>
            </w:r>
          </w:p>
        </w:tc>
      </w:tr>
      <w:tr w:rsidR="003E1D3D" w:rsidRPr="003E1D3D" w14:paraId="35205AC4" w14:textId="77777777" w:rsidTr="003E1D3D">
        <w:trPr>
          <w:trHeight w:val="277"/>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C4D474" w14:textId="77777777" w:rsidR="003E1D3D" w:rsidRPr="003E1D3D" w:rsidRDefault="003E1D3D" w:rsidP="003E1D3D">
            <w:pPr>
              <w:jc w:val="center"/>
              <w:rPr>
                <w:lang w:val="en-US"/>
              </w:rPr>
            </w:pPr>
            <w:r w:rsidRPr="003E1D3D">
              <w:rPr>
                <w:lang w:val="en-US"/>
              </w:rPr>
              <w:t>Deep State transit</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B1736D6" w14:textId="77777777" w:rsidR="003E1D3D" w:rsidRPr="003E1D3D" w:rsidRDefault="003E1D3D" w:rsidP="003E1D3D">
            <w:pPr>
              <w:jc w:val="center"/>
              <w:rPr>
                <w:lang w:val="en-US"/>
              </w:rPr>
            </w:pPr>
            <w:r w:rsidRPr="003E1D3D">
              <w:rPr>
                <w:lang w:val="en-US"/>
              </w:rPr>
              <w:t>450</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9FA1A3" w14:textId="77777777" w:rsidR="003E1D3D" w:rsidRPr="003E1D3D" w:rsidRDefault="003E1D3D" w:rsidP="003E1D3D">
            <w:pPr>
              <w:jc w:val="center"/>
              <w:rPr>
                <w:lang w:val="en-US"/>
              </w:rPr>
            </w:pPr>
            <w:r w:rsidRPr="003E1D3D">
              <w:rPr>
                <w:lang w:val="en-US"/>
              </w:rPr>
              <w:t>10</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B08A14A" w14:textId="77777777" w:rsidR="003E1D3D" w:rsidRPr="003E1D3D" w:rsidRDefault="003E1D3D" w:rsidP="003E1D3D">
            <w:pPr>
              <w:jc w:val="center"/>
              <w:rPr>
                <w:lang w:val="en-US"/>
              </w:rPr>
            </w:pPr>
            <w:r w:rsidRPr="003E1D3D">
              <w:rPr>
                <w:lang w:val="en-US"/>
              </w:rPr>
              <w:t>4500</w:t>
            </w:r>
          </w:p>
        </w:tc>
      </w:tr>
      <w:tr w:rsidR="003E1D3D" w:rsidRPr="003E1D3D" w14:paraId="5CA625D0" w14:textId="77777777" w:rsidTr="003E1D3D">
        <w:trPr>
          <w:trHeight w:val="255"/>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46E499" w14:textId="77777777" w:rsidR="003E1D3D" w:rsidRPr="003E1D3D" w:rsidRDefault="003E1D3D" w:rsidP="003E1D3D">
            <w:pPr>
              <w:jc w:val="center"/>
              <w:rPr>
                <w:lang w:val="en-US"/>
              </w:rPr>
            </w:pPr>
            <w:r w:rsidRPr="003E1D3D">
              <w:rPr>
                <w:lang w:val="en-US"/>
              </w:rPr>
              <w:t>SDT</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BBCA1C9" w14:textId="77777777" w:rsidR="003E1D3D" w:rsidRPr="003E1D3D" w:rsidRDefault="003E1D3D" w:rsidP="003E1D3D">
            <w:pPr>
              <w:jc w:val="center"/>
              <w:rPr>
                <w:lang w:val="en-US"/>
              </w:rPr>
            </w:pPr>
            <w:r w:rsidRPr="003E1D3D">
              <w:rPr>
                <w:lang w:val="en-US"/>
              </w:rPr>
              <w:t>See SDT breakdown</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E97A4EB" w14:textId="77777777" w:rsidR="003E1D3D" w:rsidRPr="003E1D3D" w:rsidRDefault="003E1D3D" w:rsidP="003E1D3D">
            <w:pPr>
              <w:jc w:val="center"/>
              <w:rPr>
                <w:lang w:val="en-US"/>
              </w:rPr>
            </w:pPr>
            <w:r w:rsidRPr="003E1D3D">
              <w:rPr>
                <w:lang w:val="en-US"/>
              </w:rPr>
              <w:t>37</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9E7973" w14:textId="77777777" w:rsidR="003E1D3D" w:rsidRPr="003E1D3D" w:rsidRDefault="003E1D3D" w:rsidP="003E1D3D">
            <w:pPr>
              <w:jc w:val="center"/>
              <w:rPr>
                <w:lang w:val="en-US"/>
              </w:rPr>
            </w:pPr>
            <w:r w:rsidRPr="003E1D3D">
              <w:rPr>
                <w:lang w:val="en-US"/>
              </w:rPr>
              <w:t>4320</w:t>
            </w:r>
          </w:p>
        </w:tc>
      </w:tr>
      <w:tr w:rsidR="003E1D3D" w:rsidRPr="003E1D3D" w14:paraId="1144B052" w14:textId="77777777" w:rsidTr="003E1D3D">
        <w:trPr>
          <w:trHeight w:val="277"/>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D05921F" w14:textId="77777777" w:rsidR="003E1D3D" w:rsidRPr="003E1D3D" w:rsidRDefault="003E1D3D" w:rsidP="003E1D3D">
            <w:pPr>
              <w:jc w:val="center"/>
              <w:rPr>
                <w:lang w:val="en-US"/>
              </w:rPr>
            </w:pPr>
            <w:r w:rsidRPr="003E1D3D">
              <w:rPr>
                <w:lang w:val="en-US"/>
              </w:rPr>
              <w:t>Light State transit</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9C3AF3E" w14:textId="77777777" w:rsidR="003E1D3D" w:rsidRPr="003E1D3D" w:rsidRDefault="003E1D3D" w:rsidP="003E1D3D">
            <w:pPr>
              <w:jc w:val="center"/>
              <w:rPr>
                <w:lang w:val="en-US"/>
              </w:rPr>
            </w:pPr>
            <w:r w:rsidRPr="003E1D3D">
              <w:rPr>
                <w:lang w:val="en-US"/>
              </w:rPr>
              <w:t>100</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3269A4B" w14:textId="77777777" w:rsidR="003E1D3D" w:rsidRPr="003E1D3D" w:rsidRDefault="003E1D3D" w:rsidP="003E1D3D">
            <w:pPr>
              <w:jc w:val="center"/>
              <w:rPr>
                <w:lang w:val="en-US"/>
              </w:rPr>
            </w:pPr>
            <w:r w:rsidRPr="003E1D3D">
              <w:rPr>
                <w:lang w:val="en-US"/>
              </w:rPr>
              <w:t>8</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F9EEA2" w14:textId="77777777" w:rsidR="003E1D3D" w:rsidRPr="003E1D3D" w:rsidRDefault="003E1D3D" w:rsidP="003E1D3D">
            <w:pPr>
              <w:jc w:val="center"/>
              <w:rPr>
                <w:lang w:val="en-US"/>
              </w:rPr>
            </w:pPr>
            <w:r w:rsidRPr="003E1D3D">
              <w:rPr>
                <w:lang w:val="en-US"/>
              </w:rPr>
              <w:t>800</w:t>
            </w:r>
          </w:p>
        </w:tc>
      </w:tr>
      <w:tr w:rsidR="003E1D3D" w:rsidRPr="003E1D3D" w14:paraId="5511AC3D" w14:textId="77777777" w:rsidTr="003E1D3D">
        <w:trPr>
          <w:trHeight w:val="255"/>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32CE9D2" w14:textId="77777777" w:rsidR="003E1D3D" w:rsidRPr="003E1D3D" w:rsidRDefault="003E1D3D" w:rsidP="003E1D3D">
            <w:pPr>
              <w:jc w:val="center"/>
              <w:rPr>
                <w:lang w:val="en-US"/>
              </w:rPr>
            </w:pP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D12E153" w14:textId="77777777" w:rsidR="003E1D3D" w:rsidRPr="003E1D3D" w:rsidRDefault="003E1D3D" w:rsidP="003E1D3D">
            <w:pPr>
              <w:jc w:val="center"/>
              <w:rPr>
                <w:lang w:val="en-US"/>
              </w:rPr>
            </w:pP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85B044C" w14:textId="77777777" w:rsidR="003E1D3D" w:rsidRPr="003E1D3D" w:rsidRDefault="003E1D3D" w:rsidP="003E1D3D">
            <w:pPr>
              <w:jc w:val="center"/>
              <w:rPr>
                <w:lang w:val="en-US"/>
              </w:rPr>
            </w:pPr>
            <w:r w:rsidRPr="003E1D3D">
              <w:rPr>
                <w:lang w:val="en-US"/>
              </w:rPr>
              <w:t>Total Power</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C09499" w14:textId="77777777" w:rsidR="003E1D3D" w:rsidRPr="003E1D3D" w:rsidRDefault="003E1D3D" w:rsidP="003E1D3D">
            <w:pPr>
              <w:jc w:val="center"/>
              <w:rPr>
                <w:lang w:val="en-US"/>
              </w:rPr>
            </w:pPr>
            <w:r w:rsidRPr="003E1D3D">
              <w:rPr>
                <w:lang w:val="en-US"/>
              </w:rPr>
              <w:t>36064</w:t>
            </w:r>
          </w:p>
        </w:tc>
      </w:tr>
      <w:tr w:rsidR="003E1D3D" w:rsidRPr="003E1D3D" w14:paraId="15FCA862" w14:textId="77777777" w:rsidTr="003E1D3D">
        <w:trPr>
          <w:trHeight w:val="498"/>
          <w:jc w:val="center"/>
        </w:trPr>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22098757" w14:textId="77777777" w:rsidR="003E1D3D" w:rsidRPr="003E1D3D" w:rsidRDefault="003E1D3D" w:rsidP="003E1D3D">
            <w:pPr>
              <w:jc w:val="center"/>
              <w:rPr>
                <w:lang w:val="en-US"/>
              </w:rPr>
            </w:pP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299CCA6" w14:textId="77777777" w:rsidR="003E1D3D" w:rsidRPr="003E1D3D" w:rsidRDefault="003E1D3D" w:rsidP="003E1D3D">
            <w:pPr>
              <w:jc w:val="center"/>
              <w:rPr>
                <w:lang w:val="en-US"/>
              </w:rPr>
            </w:pP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14CF76A" w14:textId="77777777" w:rsidR="003E1D3D" w:rsidRPr="003E1D3D" w:rsidRDefault="003E1D3D" w:rsidP="003E1D3D">
            <w:pPr>
              <w:jc w:val="center"/>
              <w:rPr>
                <w:b/>
                <w:bCs/>
                <w:lang w:val="en-US"/>
              </w:rPr>
            </w:pPr>
            <w:r w:rsidRPr="003E1D3D">
              <w:rPr>
                <w:b/>
                <w:bCs/>
                <w:lang w:val="en-US"/>
              </w:rPr>
              <w:t>Average Power per slot</w:t>
            </w:r>
          </w:p>
        </w:tc>
        <w:tc>
          <w:tcPr>
            <w:tcW w:w="323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0BC61B1" w14:textId="77777777" w:rsidR="003E1D3D" w:rsidRPr="003E1D3D" w:rsidRDefault="003E1D3D" w:rsidP="003E1D3D">
            <w:pPr>
              <w:jc w:val="center"/>
              <w:rPr>
                <w:b/>
                <w:bCs/>
                <w:lang w:val="en-US"/>
              </w:rPr>
            </w:pPr>
            <w:r w:rsidRPr="003E1D3D">
              <w:rPr>
                <w:b/>
                <w:bCs/>
                <w:lang w:val="en-US"/>
              </w:rPr>
              <w:t>1.76</w:t>
            </w:r>
          </w:p>
        </w:tc>
      </w:tr>
    </w:tbl>
    <w:p w14:paraId="6AD2AC9B" w14:textId="77777777" w:rsidR="003E1D3D" w:rsidRDefault="003E1D3D" w:rsidP="003E1D3D"/>
    <w:tbl>
      <w:tblPr>
        <w:tblW w:w="9380" w:type="dxa"/>
        <w:jc w:val="center"/>
        <w:tblCellMar>
          <w:left w:w="0" w:type="dxa"/>
          <w:right w:w="0" w:type="dxa"/>
        </w:tblCellMar>
        <w:tblLook w:val="0600" w:firstRow="0" w:lastRow="0" w:firstColumn="0" w:lastColumn="0" w:noHBand="1" w:noVBand="1"/>
      </w:tblPr>
      <w:tblGrid>
        <w:gridCol w:w="2345"/>
        <w:gridCol w:w="2345"/>
        <w:gridCol w:w="2345"/>
        <w:gridCol w:w="2345"/>
      </w:tblGrid>
      <w:tr w:rsidR="003E1D3D" w:rsidRPr="003E1D3D" w14:paraId="110FB1CB" w14:textId="77777777" w:rsidTr="00B1744A">
        <w:trPr>
          <w:trHeight w:val="540"/>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39A764" w14:textId="77777777" w:rsidR="003E1D3D" w:rsidRPr="003E1D3D" w:rsidRDefault="003E1D3D" w:rsidP="003E1D3D">
            <w:pPr>
              <w:jc w:val="center"/>
              <w:rPr>
                <w:sz w:val="18"/>
                <w:szCs w:val="18"/>
                <w:lang w:val="en-US"/>
              </w:rPr>
            </w:pPr>
            <w:r w:rsidRPr="003E1D3D">
              <w:rPr>
                <w:b/>
                <w:bCs/>
                <w:sz w:val="18"/>
                <w:szCs w:val="18"/>
                <w:lang w:val="en-US"/>
              </w:rPr>
              <w:t>DL+UL Positioning</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3D79014" w14:textId="77777777" w:rsidR="003E1D3D" w:rsidRPr="003E1D3D" w:rsidRDefault="003E1D3D" w:rsidP="003E1D3D">
            <w:pPr>
              <w:jc w:val="center"/>
              <w:rPr>
                <w:sz w:val="18"/>
                <w:szCs w:val="18"/>
                <w:lang w:val="en-US"/>
              </w:rPr>
            </w:pPr>
            <w:r w:rsidRPr="003E1D3D">
              <w:rPr>
                <w:b/>
                <w:bCs/>
                <w:sz w:val="18"/>
                <w:szCs w:val="18"/>
                <w:lang w:val="en-US"/>
              </w:rPr>
              <w:t>Power unit (per slot)</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FBF268F" w14:textId="77777777" w:rsidR="003E1D3D" w:rsidRPr="003E1D3D" w:rsidRDefault="003E1D3D" w:rsidP="003E1D3D">
            <w:pPr>
              <w:jc w:val="center"/>
              <w:rPr>
                <w:sz w:val="18"/>
                <w:szCs w:val="18"/>
                <w:lang w:val="en-US"/>
              </w:rPr>
            </w:pPr>
            <w:r w:rsidRPr="003E1D3D">
              <w:rPr>
                <w:b/>
                <w:bCs/>
                <w:sz w:val="18"/>
                <w:szCs w:val="18"/>
                <w:lang w:val="en-US"/>
              </w:rPr>
              <w:t>Number of slots</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3706E1" w14:textId="77777777" w:rsidR="003E1D3D" w:rsidRPr="003E1D3D" w:rsidRDefault="003E1D3D" w:rsidP="003E1D3D">
            <w:pPr>
              <w:jc w:val="center"/>
              <w:rPr>
                <w:sz w:val="18"/>
                <w:szCs w:val="18"/>
                <w:lang w:val="en-US"/>
              </w:rPr>
            </w:pPr>
            <w:r w:rsidRPr="003E1D3D">
              <w:rPr>
                <w:b/>
                <w:bCs/>
                <w:sz w:val="18"/>
                <w:szCs w:val="18"/>
                <w:lang w:val="en-US"/>
              </w:rPr>
              <w:t>Total Power</w:t>
            </w:r>
          </w:p>
        </w:tc>
      </w:tr>
      <w:tr w:rsidR="003E1D3D" w:rsidRPr="003E1D3D" w14:paraId="7AB8EA4F" w14:textId="77777777" w:rsidTr="00B1744A">
        <w:trPr>
          <w:trHeight w:val="540"/>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2247A3C"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 xml:space="preserve">Paging Occasion (2 </w:t>
            </w:r>
            <w:proofErr w:type="spellStart"/>
            <w:r w:rsidRPr="003E1D3D">
              <w:rPr>
                <w:rFonts w:ascii="Arial" w:hAnsi="Arial"/>
                <w:sz w:val="18"/>
                <w:szCs w:val="18"/>
                <w:lang w:val="en-US"/>
              </w:rPr>
              <w:t>ms</w:t>
            </w:r>
            <w:proofErr w:type="spellEnd"/>
            <w:r w:rsidRPr="003E1D3D">
              <w:rPr>
                <w:rFonts w:ascii="Arial" w:hAnsi="Arial"/>
                <w:sz w:val="18"/>
                <w:szCs w:val="18"/>
                <w:lang w:val="en-US"/>
              </w:rPr>
              <w:t>)</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C722031"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57</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149F42E"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32</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D2976A2"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1824</w:t>
            </w:r>
          </w:p>
        </w:tc>
      </w:tr>
      <w:tr w:rsidR="003E1D3D" w:rsidRPr="003E1D3D" w14:paraId="7CE944CB" w14:textId="77777777" w:rsidTr="00B1744A">
        <w:trPr>
          <w:trHeight w:val="540"/>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01C127"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 xml:space="preserve">SSB serv. cell (2 </w:t>
            </w:r>
            <w:proofErr w:type="spellStart"/>
            <w:r w:rsidRPr="003E1D3D">
              <w:rPr>
                <w:rFonts w:ascii="Arial" w:hAnsi="Arial"/>
                <w:sz w:val="18"/>
                <w:szCs w:val="18"/>
                <w:lang w:val="en-US"/>
              </w:rPr>
              <w:t>ms</w:t>
            </w:r>
            <w:proofErr w:type="spellEnd"/>
            <w:r w:rsidRPr="003E1D3D">
              <w:rPr>
                <w:rFonts w:ascii="Arial" w:hAnsi="Arial"/>
                <w:sz w:val="18"/>
                <w:szCs w:val="18"/>
                <w:lang w:val="en-US"/>
              </w:rPr>
              <w:t>)</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55BB0BD"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50</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99805A5"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32</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81D739D"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1600</w:t>
            </w:r>
          </w:p>
        </w:tc>
      </w:tr>
      <w:tr w:rsidR="003E1D3D" w:rsidRPr="003E1D3D" w14:paraId="5EF50101" w14:textId="77777777" w:rsidTr="00B1744A">
        <w:trPr>
          <w:trHeight w:val="277"/>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C011C21"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 xml:space="preserve">Light sleep (8 </w:t>
            </w:r>
            <w:proofErr w:type="spellStart"/>
            <w:r w:rsidRPr="003E1D3D">
              <w:rPr>
                <w:rFonts w:ascii="Arial" w:hAnsi="Arial"/>
                <w:sz w:val="18"/>
                <w:szCs w:val="18"/>
                <w:lang w:val="en-US"/>
              </w:rPr>
              <w:t>ms</w:t>
            </w:r>
            <w:proofErr w:type="spellEnd"/>
            <w:r w:rsidRPr="003E1D3D">
              <w:rPr>
                <w:rFonts w:ascii="Arial" w:hAnsi="Arial"/>
                <w:sz w:val="18"/>
                <w:szCs w:val="18"/>
                <w:lang w:val="en-US"/>
              </w:rPr>
              <w:t>)</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1A0E58B"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20</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492F13E"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128</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43DB927"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2560</w:t>
            </w:r>
          </w:p>
        </w:tc>
      </w:tr>
      <w:tr w:rsidR="003E1D3D" w:rsidRPr="003E1D3D" w14:paraId="47B3FA8A" w14:textId="77777777" w:rsidTr="00B1744A">
        <w:trPr>
          <w:trHeight w:val="540"/>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8347C85"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 xml:space="preserve">PRS Instance (0.5 </w:t>
            </w:r>
            <w:proofErr w:type="spellStart"/>
            <w:r w:rsidRPr="003E1D3D">
              <w:rPr>
                <w:rFonts w:ascii="Arial" w:hAnsi="Arial"/>
                <w:sz w:val="18"/>
                <w:szCs w:val="18"/>
                <w:lang w:val="en-US"/>
              </w:rPr>
              <w:t>ms</w:t>
            </w:r>
            <w:proofErr w:type="spellEnd"/>
            <w:r w:rsidRPr="003E1D3D">
              <w:rPr>
                <w:rFonts w:ascii="Arial" w:hAnsi="Arial"/>
                <w:sz w:val="18"/>
                <w:szCs w:val="18"/>
                <w:lang w:val="en-US"/>
              </w:rPr>
              <w:t>)</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099EF82"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120</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C8604FF"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C7AA25F"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120</w:t>
            </w:r>
          </w:p>
        </w:tc>
      </w:tr>
      <w:tr w:rsidR="003E1D3D" w:rsidRPr="003E1D3D" w14:paraId="10F31B9B" w14:textId="77777777" w:rsidTr="00B1744A">
        <w:trPr>
          <w:trHeight w:val="277"/>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E9F6CC7"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SRS (0.5 msec)</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51CF6AC"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210</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2FD8EF"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DA2285C"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210</w:t>
            </w:r>
          </w:p>
        </w:tc>
      </w:tr>
      <w:tr w:rsidR="003E1D3D" w:rsidRPr="003E1D3D" w14:paraId="714D9695" w14:textId="77777777" w:rsidTr="00B1744A">
        <w:trPr>
          <w:trHeight w:val="277"/>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976B60A"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Deep State transit</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A328855"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450</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FA4F188"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10</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D2C147"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4500</w:t>
            </w:r>
          </w:p>
        </w:tc>
      </w:tr>
      <w:tr w:rsidR="003E1D3D" w:rsidRPr="003E1D3D" w14:paraId="364CF809" w14:textId="77777777" w:rsidTr="00B1744A">
        <w:trPr>
          <w:trHeight w:val="277"/>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896D182"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Light State transit</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F039F9"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100</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6ECE5D2"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8</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394D08"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800</w:t>
            </w:r>
          </w:p>
        </w:tc>
      </w:tr>
      <w:tr w:rsidR="00B1744A" w:rsidRPr="003E1D3D" w14:paraId="589AB6F3" w14:textId="77777777" w:rsidTr="00B1744A">
        <w:trPr>
          <w:trHeight w:val="540"/>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1D439BA" w14:textId="7B846E60" w:rsidR="00B1744A" w:rsidRPr="003E1D3D" w:rsidRDefault="00B1744A" w:rsidP="00B1744A">
            <w:pPr>
              <w:jc w:val="center"/>
              <w:rPr>
                <w:rFonts w:ascii="Arial" w:hAnsi="Arial"/>
                <w:sz w:val="18"/>
                <w:szCs w:val="18"/>
                <w:lang w:val="en-US"/>
              </w:rPr>
            </w:pPr>
            <w:r w:rsidRPr="00053867">
              <w:rPr>
                <w:rFonts w:ascii="Arial" w:hAnsi="Arial"/>
                <w:sz w:val="18"/>
                <w:szCs w:val="18"/>
                <w:lang w:val="en-US"/>
              </w:rPr>
              <w:t>SDT with minimal network delay</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5B760DA" w14:textId="77777777" w:rsidR="00B1744A" w:rsidRPr="003E1D3D" w:rsidRDefault="00B1744A" w:rsidP="00B1744A">
            <w:pPr>
              <w:jc w:val="center"/>
              <w:rPr>
                <w:rFonts w:ascii="Arial" w:hAnsi="Arial"/>
                <w:sz w:val="18"/>
                <w:szCs w:val="18"/>
                <w:lang w:val="en-US"/>
              </w:rPr>
            </w:pPr>
            <w:r w:rsidRPr="003E1D3D">
              <w:rPr>
                <w:rFonts w:ascii="Arial" w:hAnsi="Arial"/>
                <w:sz w:val="18"/>
                <w:szCs w:val="18"/>
                <w:lang w:val="en-US"/>
              </w:rPr>
              <w:t>See SDT breakdown</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70B3B39" w14:textId="77777777" w:rsidR="00B1744A" w:rsidRPr="003E1D3D" w:rsidRDefault="00B1744A" w:rsidP="00B1744A">
            <w:pPr>
              <w:jc w:val="center"/>
              <w:rPr>
                <w:rFonts w:ascii="Arial" w:hAnsi="Arial"/>
                <w:sz w:val="18"/>
                <w:szCs w:val="18"/>
                <w:lang w:val="en-US"/>
              </w:rPr>
            </w:pPr>
            <w:r w:rsidRPr="003E1D3D">
              <w:rPr>
                <w:rFonts w:ascii="Arial" w:hAnsi="Arial"/>
                <w:sz w:val="18"/>
                <w:szCs w:val="18"/>
                <w:lang w:val="en-US"/>
              </w:rPr>
              <w:t>37</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EBE41B" w14:textId="77777777" w:rsidR="00B1744A" w:rsidRPr="003E1D3D" w:rsidRDefault="00B1744A" w:rsidP="00B1744A">
            <w:pPr>
              <w:jc w:val="center"/>
              <w:rPr>
                <w:rFonts w:ascii="Arial" w:hAnsi="Arial"/>
                <w:sz w:val="18"/>
                <w:szCs w:val="18"/>
                <w:lang w:val="en-US"/>
              </w:rPr>
            </w:pPr>
            <w:r w:rsidRPr="003E1D3D">
              <w:rPr>
                <w:rFonts w:ascii="Arial" w:hAnsi="Arial"/>
                <w:sz w:val="18"/>
                <w:szCs w:val="18"/>
                <w:lang w:val="en-US"/>
              </w:rPr>
              <w:t>4320</w:t>
            </w:r>
          </w:p>
        </w:tc>
      </w:tr>
      <w:tr w:rsidR="003E1D3D" w:rsidRPr="003E1D3D" w14:paraId="2B62530E" w14:textId="77777777" w:rsidTr="00B1744A">
        <w:trPr>
          <w:trHeight w:val="277"/>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2696BA2"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CG UL</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152FA25"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700</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753448B"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2</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0795FF0"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1400</w:t>
            </w:r>
          </w:p>
        </w:tc>
      </w:tr>
      <w:tr w:rsidR="003E1D3D" w:rsidRPr="003E1D3D" w14:paraId="73A97DD9" w14:textId="77777777" w:rsidTr="00B1744A">
        <w:trPr>
          <w:trHeight w:val="277"/>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1903E5"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Deep sleep</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8B750CB"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1</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BA34519"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20247</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19EC99D"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20247</w:t>
            </w:r>
          </w:p>
        </w:tc>
      </w:tr>
      <w:tr w:rsidR="003E1D3D" w:rsidRPr="003E1D3D" w14:paraId="00064ED5" w14:textId="77777777" w:rsidTr="00B1744A">
        <w:trPr>
          <w:trHeight w:val="277"/>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484DEABD" w14:textId="77777777" w:rsidR="003E1D3D" w:rsidRPr="003E1D3D" w:rsidRDefault="003E1D3D" w:rsidP="003E1D3D">
            <w:pPr>
              <w:jc w:val="center"/>
              <w:rPr>
                <w:rFonts w:ascii="Arial" w:hAnsi="Arial"/>
                <w:sz w:val="18"/>
                <w:szCs w:val="18"/>
                <w:lang w:val="en-US"/>
              </w:rPr>
            </w:pP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03326B4" w14:textId="77777777" w:rsidR="003E1D3D" w:rsidRPr="003E1D3D" w:rsidRDefault="003E1D3D" w:rsidP="003E1D3D">
            <w:pPr>
              <w:jc w:val="center"/>
              <w:rPr>
                <w:rFonts w:ascii="Arial" w:hAnsi="Arial"/>
                <w:sz w:val="18"/>
                <w:szCs w:val="18"/>
                <w:lang w:val="en-US"/>
              </w:rPr>
            </w:pP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560C39E"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Total Power</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C3D8AE6" w14:textId="77777777" w:rsidR="003E1D3D" w:rsidRPr="003E1D3D" w:rsidRDefault="003E1D3D" w:rsidP="003E1D3D">
            <w:pPr>
              <w:jc w:val="center"/>
              <w:rPr>
                <w:rFonts w:ascii="Arial" w:hAnsi="Arial"/>
                <w:sz w:val="18"/>
                <w:szCs w:val="18"/>
                <w:lang w:val="en-US"/>
              </w:rPr>
            </w:pPr>
            <w:r w:rsidRPr="003E1D3D">
              <w:rPr>
                <w:rFonts w:ascii="Arial" w:hAnsi="Arial"/>
                <w:sz w:val="18"/>
                <w:szCs w:val="18"/>
                <w:lang w:val="en-US"/>
              </w:rPr>
              <w:t>37581</w:t>
            </w:r>
          </w:p>
        </w:tc>
      </w:tr>
      <w:tr w:rsidR="003E1D3D" w:rsidRPr="003E1D3D" w14:paraId="326C75B8" w14:textId="77777777" w:rsidTr="00B1744A">
        <w:trPr>
          <w:trHeight w:val="496"/>
          <w:jc w:val="center"/>
        </w:trPr>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0D0AFA7A" w14:textId="77777777" w:rsidR="003E1D3D" w:rsidRPr="003E1D3D" w:rsidRDefault="003E1D3D" w:rsidP="003E1D3D">
            <w:pPr>
              <w:jc w:val="center"/>
              <w:rPr>
                <w:rFonts w:ascii="Arial" w:hAnsi="Arial"/>
                <w:sz w:val="18"/>
                <w:szCs w:val="18"/>
                <w:lang w:val="en-US"/>
              </w:rPr>
            </w:pP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937DD87" w14:textId="77777777" w:rsidR="003E1D3D" w:rsidRPr="003E1D3D" w:rsidRDefault="003E1D3D" w:rsidP="003E1D3D">
            <w:pPr>
              <w:jc w:val="center"/>
              <w:rPr>
                <w:rFonts w:ascii="Arial" w:hAnsi="Arial"/>
                <w:sz w:val="18"/>
                <w:szCs w:val="18"/>
                <w:lang w:val="en-US"/>
              </w:rPr>
            </w:pP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F3A8F47" w14:textId="77777777" w:rsidR="003E1D3D" w:rsidRPr="003E1D3D" w:rsidRDefault="003E1D3D" w:rsidP="003E1D3D">
            <w:pPr>
              <w:jc w:val="center"/>
              <w:rPr>
                <w:rFonts w:ascii="Arial" w:hAnsi="Arial"/>
                <w:b/>
                <w:bCs/>
                <w:sz w:val="18"/>
                <w:szCs w:val="18"/>
                <w:lang w:val="en-US"/>
              </w:rPr>
            </w:pPr>
            <w:r w:rsidRPr="003E1D3D">
              <w:rPr>
                <w:rFonts w:ascii="Arial" w:hAnsi="Arial"/>
                <w:b/>
                <w:bCs/>
                <w:sz w:val="18"/>
                <w:szCs w:val="18"/>
                <w:lang w:val="en-US"/>
              </w:rPr>
              <w:t>Average Power per slot</w:t>
            </w:r>
          </w:p>
        </w:tc>
        <w:tc>
          <w:tcPr>
            <w:tcW w:w="234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977B93" w14:textId="77777777" w:rsidR="003E1D3D" w:rsidRPr="003E1D3D" w:rsidRDefault="003E1D3D" w:rsidP="003E1D3D">
            <w:pPr>
              <w:jc w:val="center"/>
              <w:rPr>
                <w:rFonts w:ascii="Arial" w:hAnsi="Arial"/>
                <w:b/>
                <w:bCs/>
                <w:sz w:val="18"/>
                <w:szCs w:val="18"/>
                <w:lang w:val="en-US"/>
              </w:rPr>
            </w:pPr>
            <w:r w:rsidRPr="003E1D3D">
              <w:rPr>
                <w:rFonts w:ascii="Arial" w:hAnsi="Arial"/>
                <w:b/>
                <w:bCs/>
                <w:sz w:val="18"/>
                <w:szCs w:val="18"/>
                <w:lang w:val="en-US"/>
              </w:rPr>
              <w:t>1.84</w:t>
            </w:r>
          </w:p>
        </w:tc>
      </w:tr>
    </w:tbl>
    <w:p w14:paraId="758490E2" w14:textId="77777777" w:rsidR="003E1D3D" w:rsidRPr="003E1D3D" w:rsidRDefault="003E1D3D" w:rsidP="003E1D3D"/>
    <w:p w14:paraId="7B7A073D" w14:textId="3984DD2D" w:rsidR="00AF3D4C" w:rsidRDefault="00392F02" w:rsidP="00392F02">
      <w:pPr>
        <w:pStyle w:val="Heading5"/>
      </w:pPr>
      <w:r>
        <w:t>4.</w:t>
      </w:r>
      <w:r w:rsidR="00D23500">
        <w:t>2</w:t>
      </w:r>
      <w:r>
        <w:t xml:space="preserve">.1.3 </w:t>
      </w:r>
      <w:r w:rsidR="00AF3D4C" w:rsidRPr="00E00829">
        <w:t>PRS/SRS every I-DRX cycles with 10.24 sec</w:t>
      </w:r>
    </w:p>
    <w:tbl>
      <w:tblPr>
        <w:tblW w:w="9620" w:type="dxa"/>
        <w:tblCellMar>
          <w:left w:w="0" w:type="dxa"/>
          <w:right w:w="0" w:type="dxa"/>
        </w:tblCellMar>
        <w:tblLook w:val="0600" w:firstRow="0" w:lastRow="0" w:firstColumn="0" w:lastColumn="0" w:noHBand="1" w:noVBand="1"/>
      </w:tblPr>
      <w:tblGrid>
        <w:gridCol w:w="2420"/>
        <w:gridCol w:w="1780"/>
        <w:gridCol w:w="2100"/>
        <w:gridCol w:w="3320"/>
      </w:tblGrid>
      <w:tr w:rsidR="00053867" w:rsidRPr="00053867" w14:paraId="55D42643" w14:textId="77777777" w:rsidTr="00B1744A">
        <w:trPr>
          <w:trHeight w:val="362"/>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0330BC24" w14:textId="77777777" w:rsidR="00053867" w:rsidRPr="00053867" w:rsidRDefault="00053867" w:rsidP="00053867">
            <w:pPr>
              <w:jc w:val="center"/>
              <w:rPr>
                <w:rFonts w:ascii="Arial" w:hAnsi="Arial"/>
                <w:b/>
                <w:bCs/>
                <w:szCs w:val="18"/>
                <w:lang w:val="en-US"/>
              </w:rPr>
            </w:pPr>
            <w:r w:rsidRPr="00053867">
              <w:rPr>
                <w:rFonts w:ascii="Arial" w:hAnsi="Arial"/>
                <w:b/>
                <w:bCs/>
                <w:szCs w:val="18"/>
                <w:lang w:val="en-US"/>
              </w:rPr>
              <w:t>UL-only Positioning</w:t>
            </w: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7FAE5D0F" w14:textId="77777777" w:rsidR="00053867" w:rsidRPr="00053867" w:rsidRDefault="00053867" w:rsidP="00053867">
            <w:pPr>
              <w:jc w:val="center"/>
              <w:rPr>
                <w:rFonts w:ascii="Arial" w:hAnsi="Arial"/>
                <w:b/>
                <w:bCs/>
                <w:szCs w:val="18"/>
                <w:lang w:val="en-US"/>
              </w:rPr>
            </w:pPr>
            <w:r w:rsidRPr="00053867">
              <w:rPr>
                <w:rFonts w:ascii="Arial" w:hAnsi="Arial"/>
                <w:b/>
                <w:bCs/>
                <w:szCs w:val="18"/>
                <w:lang w:val="en-US"/>
              </w:rPr>
              <w:t>Power unit (per slot)</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5F34FA31" w14:textId="77777777" w:rsidR="00053867" w:rsidRPr="00053867" w:rsidRDefault="00053867" w:rsidP="00053867">
            <w:pPr>
              <w:jc w:val="center"/>
              <w:rPr>
                <w:rFonts w:ascii="Arial" w:hAnsi="Arial"/>
                <w:b/>
                <w:bCs/>
                <w:szCs w:val="18"/>
                <w:lang w:val="en-US"/>
              </w:rPr>
            </w:pPr>
            <w:r w:rsidRPr="00053867">
              <w:rPr>
                <w:rFonts w:ascii="Arial" w:hAnsi="Arial"/>
                <w:b/>
                <w:bCs/>
                <w:szCs w:val="18"/>
                <w:lang w:val="en-US"/>
              </w:rPr>
              <w:t>Number of slots</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0E6F1062" w14:textId="77777777" w:rsidR="00053867" w:rsidRPr="00053867" w:rsidRDefault="00053867" w:rsidP="00053867">
            <w:pPr>
              <w:jc w:val="center"/>
              <w:rPr>
                <w:rFonts w:ascii="Arial" w:hAnsi="Arial"/>
                <w:b/>
                <w:bCs/>
                <w:szCs w:val="18"/>
                <w:lang w:val="en-US"/>
              </w:rPr>
            </w:pPr>
            <w:r w:rsidRPr="00053867">
              <w:rPr>
                <w:rFonts w:ascii="Arial" w:hAnsi="Arial"/>
                <w:b/>
                <w:bCs/>
                <w:szCs w:val="18"/>
                <w:lang w:val="en-US"/>
              </w:rPr>
              <w:t>Total Power</w:t>
            </w:r>
          </w:p>
        </w:tc>
      </w:tr>
      <w:tr w:rsidR="00053867" w:rsidRPr="00053867" w14:paraId="179B3D86" w14:textId="77777777" w:rsidTr="00B1744A">
        <w:trPr>
          <w:trHeight w:val="498"/>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46CCCE0D" w14:textId="77777777" w:rsidR="00053867" w:rsidRPr="00053867" w:rsidRDefault="00053867" w:rsidP="00053867">
            <w:pPr>
              <w:jc w:val="center"/>
              <w:rPr>
                <w:rFonts w:ascii="Arial" w:hAnsi="Arial"/>
                <w:szCs w:val="18"/>
                <w:lang w:val="en-US"/>
              </w:rPr>
            </w:pPr>
            <w:r w:rsidRPr="00053867">
              <w:rPr>
                <w:rFonts w:ascii="Arial" w:hAnsi="Arial"/>
                <w:szCs w:val="18"/>
                <w:lang w:val="en-US"/>
              </w:rPr>
              <w:t xml:space="preserve">Paging Occasion (2 </w:t>
            </w:r>
            <w:proofErr w:type="spellStart"/>
            <w:r w:rsidRPr="00053867">
              <w:rPr>
                <w:rFonts w:ascii="Arial" w:hAnsi="Arial"/>
                <w:szCs w:val="18"/>
                <w:lang w:val="en-US"/>
              </w:rPr>
              <w:t>ms</w:t>
            </w:r>
            <w:proofErr w:type="spellEnd"/>
            <w:r w:rsidRPr="00053867">
              <w:rPr>
                <w:rFonts w:ascii="Arial" w:hAnsi="Arial"/>
                <w:szCs w:val="18"/>
                <w:lang w:val="en-US"/>
              </w:rPr>
              <w:t>)</w:t>
            </w: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3A09B046" w14:textId="77777777" w:rsidR="00053867" w:rsidRPr="00053867" w:rsidRDefault="00053867" w:rsidP="00053867">
            <w:pPr>
              <w:jc w:val="center"/>
              <w:rPr>
                <w:rFonts w:ascii="Arial" w:hAnsi="Arial"/>
                <w:szCs w:val="18"/>
                <w:lang w:val="en-US"/>
              </w:rPr>
            </w:pPr>
            <w:r w:rsidRPr="00053867">
              <w:rPr>
                <w:rFonts w:ascii="Arial" w:hAnsi="Arial"/>
                <w:szCs w:val="18"/>
                <w:lang w:val="en-US"/>
              </w:rPr>
              <w:t>57</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20BC4852" w14:textId="77777777" w:rsidR="00053867" w:rsidRPr="00053867" w:rsidRDefault="00053867" w:rsidP="00053867">
            <w:pPr>
              <w:jc w:val="center"/>
              <w:rPr>
                <w:rFonts w:ascii="Arial" w:hAnsi="Arial"/>
                <w:szCs w:val="18"/>
                <w:lang w:val="en-US"/>
              </w:rPr>
            </w:pPr>
            <w:r w:rsidRPr="00053867">
              <w:rPr>
                <w:rFonts w:ascii="Arial" w:hAnsi="Arial"/>
                <w:szCs w:val="18"/>
                <w:lang w:val="en-US"/>
              </w:rPr>
              <w:t>4</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722F31ED" w14:textId="77777777" w:rsidR="00053867" w:rsidRPr="00053867" w:rsidRDefault="00053867" w:rsidP="00053867">
            <w:pPr>
              <w:jc w:val="center"/>
              <w:rPr>
                <w:rFonts w:ascii="Arial" w:hAnsi="Arial"/>
                <w:szCs w:val="18"/>
                <w:lang w:val="en-US"/>
              </w:rPr>
            </w:pPr>
            <w:r w:rsidRPr="00053867">
              <w:rPr>
                <w:rFonts w:ascii="Arial" w:hAnsi="Arial"/>
                <w:szCs w:val="18"/>
                <w:lang w:val="en-US"/>
              </w:rPr>
              <w:t>228</w:t>
            </w:r>
          </w:p>
        </w:tc>
      </w:tr>
      <w:tr w:rsidR="00053867" w:rsidRPr="00053867" w14:paraId="745F7D3A" w14:textId="77777777" w:rsidTr="00B1744A">
        <w:trPr>
          <w:trHeight w:val="367"/>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3993EADD" w14:textId="77777777" w:rsidR="00053867" w:rsidRPr="00053867" w:rsidRDefault="00053867" w:rsidP="00053867">
            <w:pPr>
              <w:jc w:val="center"/>
              <w:rPr>
                <w:rFonts w:ascii="Arial" w:hAnsi="Arial"/>
                <w:szCs w:val="18"/>
                <w:lang w:val="en-US"/>
              </w:rPr>
            </w:pPr>
            <w:r w:rsidRPr="00053867">
              <w:rPr>
                <w:rFonts w:ascii="Arial" w:hAnsi="Arial"/>
                <w:szCs w:val="18"/>
                <w:lang w:val="en-US"/>
              </w:rPr>
              <w:t xml:space="preserve">SSB serv. cell (2 </w:t>
            </w:r>
            <w:proofErr w:type="spellStart"/>
            <w:r w:rsidRPr="00053867">
              <w:rPr>
                <w:rFonts w:ascii="Arial" w:hAnsi="Arial"/>
                <w:szCs w:val="18"/>
                <w:lang w:val="en-US"/>
              </w:rPr>
              <w:t>ms</w:t>
            </w:r>
            <w:proofErr w:type="spellEnd"/>
            <w:r w:rsidRPr="00053867">
              <w:rPr>
                <w:rFonts w:ascii="Arial" w:hAnsi="Arial"/>
                <w:szCs w:val="18"/>
                <w:lang w:val="en-US"/>
              </w:rPr>
              <w:t>)</w:t>
            </w: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7AA5E810" w14:textId="77777777" w:rsidR="00053867" w:rsidRPr="00053867" w:rsidRDefault="00053867" w:rsidP="00053867">
            <w:pPr>
              <w:jc w:val="center"/>
              <w:rPr>
                <w:rFonts w:ascii="Arial" w:hAnsi="Arial"/>
                <w:szCs w:val="18"/>
                <w:lang w:val="en-US"/>
              </w:rPr>
            </w:pPr>
            <w:r w:rsidRPr="00053867">
              <w:rPr>
                <w:rFonts w:ascii="Arial" w:hAnsi="Arial"/>
                <w:szCs w:val="18"/>
                <w:lang w:val="en-US"/>
              </w:rPr>
              <w:t>50</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49C4AE77" w14:textId="77777777" w:rsidR="00053867" w:rsidRPr="00053867" w:rsidRDefault="00053867" w:rsidP="00053867">
            <w:pPr>
              <w:jc w:val="center"/>
              <w:rPr>
                <w:rFonts w:ascii="Arial" w:hAnsi="Arial"/>
                <w:szCs w:val="18"/>
                <w:lang w:val="en-US"/>
              </w:rPr>
            </w:pPr>
            <w:r w:rsidRPr="00053867">
              <w:rPr>
                <w:rFonts w:ascii="Arial" w:hAnsi="Arial"/>
                <w:szCs w:val="18"/>
                <w:lang w:val="en-US"/>
              </w:rPr>
              <w:t>4</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1965E06D" w14:textId="77777777" w:rsidR="00053867" w:rsidRPr="00053867" w:rsidRDefault="00053867" w:rsidP="00053867">
            <w:pPr>
              <w:jc w:val="center"/>
              <w:rPr>
                <w:rFonts w:ascii="Arial" w:hAnsi="Arial"/>
                <w:szCs w:val="18"/>
                <w:lang w:val="en-US"/>
              </w:rPr>
            </w:pPr>
            <w:r w:rsidRPr="00053867">
              <w:rPr>
                <w:rFonts w:ascii="Arial" w:hAnsi="Arial"/>
                <w:szCs w:val="18"/>
                <w:lang w:val="en-US"/>
              </w:rPr>
              <w:t>200</w:t>
            </w:r>
          </w:p>
        </w:tc>
      </w:tr>
      <w:tr w:rsidR="00053867" w:rsidRPr="00053867" w14:paraId="7F84CDA0" w14:textId="77777777" w:rsidTr="00B1744A">
        <w:trPr>
          <w:trHeight w:val="277"/>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0E540CCA" w14:textId="77777777" w:rsidR="00053867" w:rsidRPr="00053867" w:rsidRDefault="00053867" w:rsidP="00053867">
            <w:pPr>
              <w:jc w:val="center"/>
              <w:rPr>
                <w:rFonts w:ascii="Arial" w:hAnsi="Arial"/>
                <w:szCs w:val="18"/>
                <w:lang w:val="en-US"/>
              </w:rPr>
            </w:pPr>
            <w:r w:rsidRPr="00053867">
              <w:rPr>
                <w:rFonts w:ascii="Arial" w:hAnsi="Arial"/>
                <w:szCs w:val="18"/>
                <w:lang w:val="en-US"/>
              </w:rPr>
              <w:t xml:space="preserve">Light sleep (8 </w:t>
            </w:r>
            <w:proofErr w:type="spellStart"/>
            <w:r w:rsidRPr="00053867">
              <w:rPr>
                <w:rFonts w:ascii="Arial" w:hAnsi="Arial"/>
                <w:szCs w:val="18"/>
                <w:lang w:val="en-US"/>
              </w:rPr>
              <w:t>ms</w:t>
            </w:r>
            <w:proofErr w:type="spellEnd"/>
            <w:r w:rsidRPr="00053867">
              <w:rPr>
                <w:rFonts w:ascii="Arial" w:hAnsi="Arial"/>
                <w:szCs w:val="18"/>
                <w:lang w:val="en-US"/>
              </w:rPr>
              <w:t>)</w:t>
            </w: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497B5874" w14:textId="77777777" w:rsidR="00053867" w:rsidRPr="00053867" w:rsidRDefault="00053867" w:rsidP="00053867">
            <w:pPr>
              <w:jc w:val="center"/>
              <w:rPr>
                <w:rFonts w:ascii="Arial" w:hAnsi="Arial"/>
                <w:szCs w:val="18"/>
                <w:lang w:val="en-US"/>
              </w:rPr>
            </w:pPr>
            <w:r w:rsidRPr="00053867">
              <w:rPr>
                <w:rFonts w:ascii="Arial" w:hAnsi="Arial"/>
                <w:szCs w:val="18"/>
                <w:lang w:val="en-US"/>
              </w:rPr>
              <w:t>20</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1BFD4763" w14:textId="77777777" w:rsidR="00053867" w:rsidRPr="00053867" w:rsidRDefault="00053867" w:rsidP="00053867">
            <w:pPr>
              <w:jc w:val="center"/>
              <w:rPr>
                <w:rFonts w:ascii="Arial" w:hAnsi="Arial"/>
                <w:szCs w:val="18"/>
                <w:lang w:val="en-US"/>
              </w:rPr>
            </w:pPr>
            <w:r w:rsidRPr="00053867">
              <w:rPr>
                <w:rFonts w:ascii="Arial" w:hAnsi="Arial"/>
                <w:szCs w:val="18"/>
                <w:lang w:val="en-US"/>
              </w:rPr>
              <w:t>16</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5EA8745C" w14:textId="77777777" w:rsidR="00053867" w:rsidRPr="00053867" w:rsidRDefault="00053867" w:rsidP="00053867">
            <w:pPr>
              <w:jc w:val="center"/>
              <w:rPr>
                <w:rFonts w:ascii="Arial" w:hAnsi="Arial"/>
                <w:szCs w:val="18"/>
                <w:lang w:val="en-US"/>
              </w:rPr>
            </w:pPr>
            <w:r w:rsidRPr="00053867">
              <w:rPr>
                <w:rFonts w:ascii="Arial" w:hAnsi="Arial"/>
                <w:szCs w:val="18"/>
                <w:lang w:val="en-US"/>
              </w:rPr>
              <w:t>320</w:t>
            </w:r>
          </w:p>
        </w:tc>
      </w:tr>
      <w:tr w:rsidR="00053867" w:rsidRPr="00053867" w14:paraId="6D682948" w14:textId="77777777" w:rsidTr="00B1744A">
        <w:trPr>
          <w:trHeight w:val="277"/>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24D17C05" w14:textId="77777777" w:rsidR="00053867" w:rsidRPr="00053867" w:rsidRDefault="00053867" w:rsidP="00053867">
            <w:pPr>
              <w:jc w:val="center"/>
              <w:rPr>
                <w:rFonts w:ascii="Arial" w:hAnsi="Arial"/>
                <w:szCs w:val="18"/>
                <w:lang w:val="en-US"/>
              </w:rPr>
            </w:pPr>
            <w:r w:rsidRPr="00053867">
              <w:rPr>
                <w:rFonts w:ascii="Arial" w:hAnsi="Arial"/>
                <w:szCs w:val="18"/>
                <w:lang w:val="en-US"/>
              </w:rPr>
              <w:t>SRS (0.5 msec)</w:t>
            </w: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138FA043" w14:textId="77777777" w:rsidR="00053867" w:rsidRPr="00053867" w:rsidRDefault="00053867" w:rsidP="00053867">
            <w:pPr>
              <w:jc w:val="center"/>
              <w:rPr>
                <w:rFonts w:ascii="Arial" w:hAnsi="Arial"/>
                <w:szCs w:val="18"/>
                <w:lang w:val="en-US"/>
              </w:rPr>
            </w:pPr>
            <w:r w:rsidRPr="00053867">
              <w:rPr>
                <w:rFonts w:ascii="Arial" w:hAnsi="Arial"/>
                <w:szCs w:val="18"/>
                <w:lang w:val="en-US"/>
              </w:rPr>
              <w:t>210</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0803F905" w14:textId="77777777" w:rsidR="00053867" w:rsidRPr="00053867" w:rsidRDefault="00053867" w:rsidP="00053867">
            <w:pPr>
              <w:jc w:val="center"/>
              <w:rPr>
                <w:rFonts w:ascii="Arial" w:hAnsi="Arial"/>
                <w:szCs w:val="18"/>
                <w:lang w:val="en-US"/>
              </w:rPr>
            </w:pPr>
            <w:r w:rsidRPr="00053867">
              <w:rPr>
                <w:rFonts w:ascii="Arial" w:hAnsi="Arial"/>
                <w:szCs w:val="18"/>
                <w:lang w:val="en-US"/>
              </w:rPr>
              <w:t>1</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1B74DDA8" w14:textId="77777777" w:rsidR="00053867" w:rsidRPr="00053867" w:rsidRDefault="00053867" w:rsidP="00053867">
            <w:pPr>
              <w:jc w:val="center"/>
              <w:rPr>
                <w:rFonts w:ascii="Arial" w:hAnsi="Arial"/>
                <w:szCs w:val="18"/>
                <w:lang w:val="en-US"/>
              </w:rPr>
            </w:pPr>
            <w:r w:rsidRPr="00053867">
              <w:rPr>
                <w:rFonts w:ascii="Arial" w:hAnsi="Arial"/>
                <w:szCs w:val="18"/>
                <w:lang w:val="en-US"/>
              </w:rPr>
              <w:t>210</w:t>
            </w:r>
          </w:p>
        </w:tc>
      </w:tr>
      <w:tr w:rsidR="00053867" w:rsidRPr="00053867" w14:paraId="07BB61D8" w14:textId="77777777" w:rsidTr="00B1744A">
        <w:trPr>
          <w:trHeight w:val="25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50049249" w14:textId="77777777" w:rsidR="00053867" w:rsidRPr="00053867" w:rsidRDefault="00053867" w:rsidP="00053867">
            <w:pPr>
              <w:jc w:val="center"/>
              <w:rPr>
                <w:rFonts w:ascii="Arial" w:hAnsi="Arial"/>
                <w:szCs w:val="18"/>
                <w:lang w:val="en-US"/>
              </w:rPr>
            </w:pPr>
            <w:r w:rsidRPr="00053867">
              <w:rPr>
                <w:rFonts w:ascii="Arial" w:hAnsi="Arial"/>
                <w:szCs w:val="18"/>
                <w:lang w:val="en-US"/>
              </w:rPr>
              <w:t>Deep sleep</w:t>
            </w: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5A6CE059" w14:textId="77777777" w:rsidR="00053867" w:rsidRPr="00053867" w:rsidRDefault="00053867" w:rsidP="00053867">
            <w:pPr>
              <w:jc w:val="center"/>
              <w:rPr>
                <w:rFonts w:ascii="Arial" w:hAnsi="Arial"/>
                <w:szCs w:val="18"/>
                <w:lang w:val="en-US"/>
              </w:rPr>
            </w:pPr>
            <w:r w:rsidRPr="00053867">
              <w:rPr>
                <w:rFonts w:ascii="Arial" w:hAnsi="Arial"/>
                <w:szCs w:val="18"/>
                <w:lang w:val="en-US"/>
              </w:rPr>
              <w:t>1</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1DE78A67" w14:textId="77777777" w:rsidR="00053867" w:rsidRPr="00053867" w:rsidRDefault="00053867" w:rsidP="00053867">
            <w:pPr>
              <w:jc w:val="center"/>
              <w:rPr>
                <w:rFonts w:ascii="Arial" w:hAnsi="Arial"/>
                <w:szCs w:val="18"/>
                <w:lang w:val="en-US"/>
              </w:rPr>
            </w:pPr>
            <w:r w:rsidRPr="00053867">
              <w:rPr>
                <w:rFonts w:ascii="Arial" w:hAnsi="Arial"/>
                <w:szCs w:val="18"/>
                <w:lang w:val="en-US"/>
              </w:rPr>
              <w:t>20418</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56B5639D" w14:textId="77777777" w:rsidR="00053867" w:rsidRPr="00053867" w:rsidRDefault="00053867" w:rsidP="00053867">
            <w:pPr>
              <w:jc w:val="center"/>
              <w:rPr>
                <w:rFonts w:ascii="Arial" w:hAnsi="Arial"/>
                <w:szCs w:val="18"/>
                <w:lang w:val="en-US"/>
              </w:rPr>
            </w:pPr>
            <w:r w:rsidRPr="00053867">
              <w:rPr>
                <w:rFonts w:ascii="Arial" w:hAnsi="Arial"/>
                <w:szCs w:val="18"/>
                <w:lang w:val="en-US"/>
              </w:rPr>
              <w:t>20418</w:t>
            </w:r>
          </w:p>
        </w:tc>
      </w:tr>
      <w:tr w:rsidR="00053867" w:rsidRPr="00053867" w14:paraId="51B871E2" w14:textId="77777777" w:rsidTr="00B1744A">
        <w:trPr>
          <w:trHeight w:val="277"/>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3AA54CD9" w14:textId="77777777" w:rsidR="00053867" w:rsidRPr="00053867" w:rsidRDefault="00053867" w:rsidP="00053867">
            <w:pPr>
              <w:jc w:val="center"/>
              <w:rPr>
                <w:rFonts w:ascii="Arial" w:hAnsi="Arial"/>
                <w:szCs w:val="18"/>
                <w:lang w:val="en-US"/>
              </w:rPr>
            </w:pPr>
            <w:r w:rsidRPr="00053867">
              <w:rPr>
                <w:rFonts w:ascii="Arial" w:hAnsi="Arial"/>
                <w:szCs w:val="18"/>
                <w:lang w:val="en-US"/>
              </w:rPr>
              <w:t>Deep State transit</w:t>
            </w: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7281EF34" w14:textId="77777777" w:rsidR="00053867" w:rsidRPr="00053867" w:rsidRDefault="00053867" w:rsidP="00053867">
            <w:pPr>
              <w:jc w:val="center"/>
              <w:rPr>
                <w:rFonts w:ascii="Arial" w:hAnsi="Arial"/>
                <w:szCs w:val="18"/>
                <w:lang w:val="en-US"/>
              </w:rPr>
            </w:pPr>
            <w:r w:rsidRPr="00053867">
              <w:rPr>
                <w:rFonts w:ascii="Arial" w:hAnsi="Arial"/>
                <w:szCs w:val="18"/>
                <w:lang w:val="en-US"/>
              </w:rPr>
              <w:t>450</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7DC29DF1" w14:textId="77777777" w:rsidR="00053867" w:rsidRPr="00053867" w:rsidRDefault="00053867" w:rsidP="00053867">
            <w:pPr>
              <w:jc w:val="center"/>
              <w:rPr>
                <w:rFonts w:ascii="Arial" w:hAnsi="Arial"/>
                <w:szCs w:val="18"/>
                <w:lang w:val="en-US"/>
              </w:rPr>
            </w:pPr>
            <w:r w:rsidRPr="00053867">
              <w:rPr>
                <w:rFonts w:ascii="Arial" w:hAnsi="Arial"/>
                <w:szCs w:val="18"/>
                <w:lang w:val="en-US"/>
              </w:rPr>
              <w:t>3</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2E3210BA" w14:textId="77777777" w:rsidR="00053867" w:rsidRPr="00053867" w:rsidRDefault="00053867" w:rsidP="00053867">
            <w:pPr>
              <w:jc w:val="center"/>
              <w:rPr>
                <w:rFonts w:ascii="Arial" w:hAnsi="Arial"/>
                <w:szCs w:val="18"/>
                <w:lang w:val="en-US"/>
              </w:rPr>
            </w:pPr>
            <w:r w:rsidRPr="00053867">
              <w:rPr>
                <w:rFonts w:ascii="Arial" w:hAnsi="Arial"/>
                <w:szCs w:val="18"/>
                <w:lang w:val="en-US"/>
              </w:rPr>
              <w:t>1350</w:t>
            </w:r>
          </w:p>
        </w:tc>
      </w:tr>
      <w:tr w:rsidR="00053867" w:rsidRPr="00053867" w14:paraId="4B0C3697" w14:textId="77777777" w:rsidTr="00B1744A">
        <w:trPr>
          <w:trHeight w:val="25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2BF5BB6D" w14:textId="77777777" w:rsidR="00053867" w:rsidRPr="00053867" w:rsidRDefault="00053867" w:rsidP="00053867">
            <w:pPr>
              <w:jc w:val="center"/>
              <w:rPr>
                <w:rFonts w:ascii="Arial" w:hAnsi="Arial"/>
                <w:szCs w:val="18"/>
                <w:lang w:val="en-US"/>
              </w:rPr>
            </w:pPr>
            <w:r w:rsidRPr="00053867">
              <w:rPr>
                <w:rFonts w:ascii="Arial" w:hAnsi="Arial"/>
                <w:szCs w:val="18"/>
                <w:lang w:val="en-US"/>
              </w:rPr>
              <w:t>SDT with minimal network delay</w:t>
            </w: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0D2413A7" w14:textId="77777777" w:rsidR="00053867" w:rsidRPr="00053867" w:rsidRDefault="00053867" w:rsidP="00053867">
            <w:pPr>
              <w:jc w:val="center"/>
              <w:rPr>
                <w:rFonts w:ascii="Arial" w:hAnsi="Arial"/>
                <w:szCs w:val="18"/>
                <w:lang w:val="en-US"/>
              </w:rPr>
            </w:pPr>
            <w:r w:rsidRPr="00053867">
              <w:rPr>
                <w:rFonts w:ascii="Arial" w:hAnsi="Arial"/>
                <w:szCs w:val="18"/>
                <w:lang w:val="en-US"/>
              </w:rPr>
              <w:t>See SDT breakdown</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3C1292FC" w14:textId="77777777" w:rsidR="00053867" w:rsidRPr="00053867" w:rsidRDefault="00053867" w:rsidP="00053867">
            <w:pPr>
              <w:jc w:val="center"/>
              <w:rPr>
                <w:rFonts w:ascii="Arial" w:hAnsi="Arial"/>
                <w:szCs w:val="18"/>
                <w:lang w:val="en-US"/>
              </w:rPr>
            </w:pPr>
            <w:r w:rsidRPr="00053867">
              <w:rPr>
                <w:rFonts w:ascii="Arial" w:hAnsi="Arial"/>
                <w:szCs w:val="18"/>
                <w:lang w:val="en-US"/>
              </w:rPr>
              <w:t>37</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2F9D928F" w14:textId="77777777" w:rsidR="00053867" w:rsidRPr="00053867" w:rsidRDefault="00053867" w:rsidP="00053867">
            <w:pPr>
              <w:jc w:val="center"/>
              <w:rPr>
                <w:rFonts w:ascii="Arial" w:hAnsi="Arial"/>
                <w:szCs w:val="18"/>
                <w:lang w:val="en-US"/>
              </w:rPr>
            </w:pPr>
            <w:r w:rsidRPr="00053867">
              <w:rPr>
                <w:rFonts w:ascii="Arial" w:hAnsi="Arial"/>
                <w:szCs w:val="18"/>
                <w:lang w:val="en-US"/>
              </w:rPr>
              <w:t>4320</w:t>
            </w:r>
          </w:p>
        </w:tc>
      </w:tr>
      <w:tr w:rsidR="00053867" w:rsidRPr="00053867" w14:paraId="1C2205D9" w14:textId="77777777" w:rsidTr="00B1744A">
        <w:trPr>
          <w:trHeight w:val="277"/>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2E971300" w14:textId="77777777" w:rsidR="00053867" w:rsidRPr="00053867" w:rsidRDefault="00053867" w:rsidP="00053867">
            <w:pPr>
              <w:jc w:val="center"/>
              <w:rPr>
                <w:rFonts w:ascii="Arial" w:hAnsi="Arial"/>
                <w:szCs w:val="18"/>
                <w:lang w:val="en-US"/>
              </w:rPr>
            </w:pPr>
            <w:r w:rsidRPr="00053867">
              <w:rPr>
                <w:rFonts w:ascii="Arial" w:hAnsi="Arial"/>
                <w:szCs w:val="18"/>
                <w:lang w:val="en-US"/>
              </w:rPr>
              <w:t>Light State transit</w:t>
            </w: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74C0C029" w14:textId="77777777" w:rsidR="00053867" w:rsidRPr="00053867" w:rsidRDefault="00053867" w:rsidP="00053867">
            <w:pPr>
              <w:jc w:val="center"/>
              <w:rPr>
                <w:rFonts w:ascii="Arial" w:hAnsi="Arial"/>
                <w:szCs w:val="18"/>
                <w:lang w:val="en-US"/>
              </w:rPr>
            </w:pPr>
            <w:r w:rsidRPr="00053867">
              <w:rPr>
                <w:rFonts w:ascii="Arial" w:hAnsi="Arial"/>
                <w:szCs w:val="18"/>
                <w:lang w:val="en-US"/>
              </w:rPr>
              <w:t>100</w:t>
            </w: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2198EAF2" w14:textId="77777777" w:rsidR="00053867" w:rsidRPr="00053867" w:rsidRDefault="00053867" w:rsidP="00053867">
            <w:pPr>
              <w:jc w:val="center"/>
              <w:rPr>
                <w:rFonts w:ascii="Arial" w:hAnsi="Arial"/>
                <w:szCs w:val="18"/>
                <w:lang w:val="en-US"/>
              </w:rPr>
            </w:pPr>
            <w:r w:rsidRPr="00053867">
              <w:rPr>
                <w:rFonts w:ascii="Arial" w:hAnsi="Arial"/>
                <w:szCs w:val="18"/>
                <w:lang w:val="en-US"/>
              </w:rPr>
              <w:t>1</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0279F7BF" w14:textId="77777777" w:rsidR="00053867" w:rsidRPr="00053867" w:rsidRDefault="00053867" w:rsidP="00053867">
            <w:pPr>
              <w:jc w:val="center"/>
              <w:rPr>
                <w:rFonts w:ascii="Arial" w:hAnsi="Arial"/>
                <w:szCs w:val="18"/>
                <w:lang w:val="en-US"/>
              </w:rPr>
            </w:pPr>
            <w:r w:rsidRPr="00053867">
              <w:rPr>
                <w:rFonts w:ascii="Arial" w:hAnsi="Arial"/>
                <w:szCs w:val="18"/>
                <w:lang w:val="en-US"/>
              </w:rPr>
              <w:t>100</w:t>
            </w:r>
          </w:p>
        </w:tc>
      </w:tr>
      <w:tr w:rsidR="00053867" w:rsidRPr="00053867" w14:paraId="260D4DDD" w14:textId="77777777" w:rsidTr="00B1744A">
        <w:trPr>
          <w:trHeight w:val="255"/>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bottom"/>
            <w:hideMark/>
          </w:tcPr>
          <w:p w14:paraId="604716CC" w14:textId="77777777" w:rsidR="00053867" w:rsidRPr="00053867" w:rsidRDefault="00053867" w:rsidP="00053867">
            <w:pPr>
              <w:jc w:val="center"/>
              <w:rPr>
                <w:rFonts w:ascii="Arial" w:hAnsi="Arial"/>
                <w:szCs w:val="18"/>
                <w:lang w:val="en-US"/>
              </w:rPr>
            </w:pP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bottom"/>
            <w:hideMark/>
          </w:tcPr>
          <w:p w14:paraId="22426D19" w14:textId="77777777" w:rsidR="00053867" w:rsidRPr="00053867" w:rsidRDefault="00053867" w:rsidP="00053867">
            <w:pPr>
              <w:jc w:val="center"/>
              <w:rPr>
                <w:rFonts w:ascii="Arial" w:hAnsi="Arial"/>
                <w:szCs w:val="18"/>
                <w:lang w:val="en-US"/>
              </w:rPr>
            </w:pP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bottom"/>
            <w:hideMark/>
          </w:tcPr>
          <w:p w14:paraId="69601B84" w14:textId="77777777" w:rsidR="00053867" w:rsidRPr="00053867" w:rsidRDefault="00053867" w:rsidP="00053867">
            <w:pPr>
              <w:jc w:val="center"/>
              <w:rPr>
                <w:rFonts w:ascii="Arial" w:hAnsi="Arial"/>
                <w:szCs w:val="18"/>
                <w:lang w:val="en-US"/>
              </w:rPr>
            </w:pPr>
            <w:r w:rsidRPr="00053867">
              <w:rPr>
                <w:rFonts w:ascii="Arial" w:hAnsi="Arial"/>
                <w:szCs w:val="18"/>
                <w:lang w:val="en-US"/>
              </w:rPr>
              <w:t>Total Power</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270C8314" w14:textId="77777777" w:rsidR="00053867" w:rsidRPr="00053867" w:rsidRDefault="00053867" w:rsidP="00053867">
            <w:pPr>
              <w:jc w:val="center"/>
              <w:rPr>
                <w:rFonts w:ascii="Arial" w:hAnsi="Arial"/>
                <w:szCs w:val="18"/>
                <w:lang w:val="en-US"/>
              </w:rPr>
            </w:pPr>
            <w:r w:rsidRPr="00053867">
              <w:rPr>
                <w:rFonts w:ascii="Arial" w:hAnsi="Arial"/>
                <w:szCs w:val="18"/>
                <w:lang w:val="en-US"/>
              </w:rPr>
              <w:t>27146</w:t>
            </w:r>
          </w:p>
        </w:tc>
      </w:tr>
      <w:tr w:rsidR="00053867" w:rsidRPr="00053867" w14:paraId="44F001A1" w14:textId="77777777" w:rsidTr="00B1744A">
        <w:trPr>
          <w:trHeight w:val="498"/>
        </w:trPr>
        <w:tc>
          <w:tcPr>
            <w:tcW w:w="24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bottom"/>
            <w:hideMark/>
          </w:tcPr>
          <w:p w14:paraId="6770E895" w14:textId="77777777" w:rsidR="00053867" w:rsidRPr="00053867" w:rsidRDefault="00053867" w:rsidP="00053867">
            <w:pPr>
              <w:jc w:val="center"/>
              <w:rPr>
                <w:rFonts w:ascii="Arial" w:hAnsi="Arial"/>
                <w:szCs w:val="18"/>
                <w:lang w:val="en-US"/>
              </w:rPr>
            </w:pPr>
          </w:p>
        </w:tc>
        <w:tc>
          <w:tcPr>
            <w:tcW w:w="178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bottom"/>
            <w:hideMark/>
          </w:tcPr>
          <w:p w14:paraId="7197790A" w14:textId="77777777" w:rsidR="00053867" w:rsidRPr="00053867" w:rsidRDefault="00053867" w:rsidP="00053867">
            <w:pPr>
              <w:jc w:val="center"/>
              <w:rPr>
                <w:rFonts w:ascii="Arial" w:hAnsi="Arial"/>
                <w:szCs w:val="18"/>
                <w:lang w:val="en-US"/>
              </w:rPr>
            </w:pPr>
          </w:p>
        </w:tc>
        <w:tc>
          <w:tcPr>
            <w:tcW w:w="210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bottom"/>
            <w:hideMark/>
          </w:tcPr>
          <w:p w14:paraId="5B0B5776" w14:textId="77777777" w:rsidR="00053867" w:rsidRPr="00053867" w:rsidRDefault="00053867" w:rsidP="00053867">
            <w:pPr>
              <w:jc w:val="center"/>
              <w:rPr>
                <w:rFonts w:ascii="Arial" w:hAnsi="Arial"/>
                <w:b/>
                <w:bCs/>
                <w:szCs w:val="18"/>
                <w:lang w:val="en-US"/>
              </w:rPr>
            </w:pPr>
            <w:r w:rsidRPr="00053867">
              <w:rPr>
                <w:rFonts w:ascii="Arial" w:hAnsi="Arial"/>
                <w:b/>
                <w:bCs/>
                <w:szCs w:val="18"/>
                <w:lang w:val="en-US"/>
              </w:rPr>
              <w:t>Average Power per slot</w:t>
            </w:r>
          </w:p>
        </w:tc>
        <w:tc>
          <w:tcPr>
            <w:tcW w:w="3320" w:type="dxa"/>
            <w:tcBorders>
              <w:top w:val="single" w:sz="8" w:space="0" w:color="F7F8FA"/>
              <w:left w:val="single" w:sz="8" w:space="0" w:color="F7F8FA"/>
              <w:bottom w:val="single" w:sz="8" w:space="0" w:color="F7F8FA"/>
              <w:right w:val="single" w:sz="8" w:space="0" w:color="F7F8FA"/>
            </w:tcBorders>
            <w:shd w:val="clear" w:color="auto" w:fill="E8E9F9"/>
            <w:tcMar>
              <w:top w:w="11" w:type="dxa"/>
              <w:left w:w="11" w:type="dxa"/>
              <w:bottom w:w="0" w:type="dxa"/>
              <w:right w:w="11" w:type="dxa"/>
            </w:tcMar>
            <w:vAlign w:val="center"/>
            <w:hideMark/>
          </w:tcPr>
          <w:p w14:paraId="5D273A2F" w14:textId="3F8090B3" w:rsidR="00053867" w:rsidRPr="00053867" w:rsidRDefault="00053867" w:rsidP="00053867">
            <w:pPr>
              <w:jc w:val="center"/>
              <w:rPr>
                <w:rFonts w:ascii="Arial" w:hAnsi="Arial"/>
                <w:b/>
                <w:bCs/>
                <w:szCs w:val="18"/>
                <w:lang w:val="en-US"/>
              </w:rPr>
            </w:pPr>
            <w:r w:rsidRPr="00053867">
              <w:rPr>
                <w:rFonts w:ascii="Arial" w:hAnsi="Arial"/>
                <w:b/>
                <w:bCs/>
                <w:szCs w:val="18"/>
                <w:lang w:val="en-US"/>
              </w:rPr>
              <w:t>1.3</w:t>
            </w:r>
            <w:r w:rsidRPr="00056D8E">
              <w:rPr>
                <w:rFonts w:ascii="Arial" w:hAnsi="Arial"/>
                <w:b/>
                <w:bCs/>
                <w:szCs w:val="18"/>
                <w:lang w:val="en-US"/>
              </w:rPr>
              <w:t>3</w:t>
            </w:r>
          </w:p>
        </w:tc>
      </w:tr>
    </w:tbl>
    <w:p w14:paraId="633C3999" w14:textId="0BF812AB" w:rsidR="00053867" w:rsidRDefault="00053867" w:rsidP="00670CBB">
      <w:pPr>
        <w:rPr>
          <w:rFonts w:ascii="Arial" w:hAnsi="Arial"/>
          <w:sz w:val="22"/>
        </w:rPr>
      </w:pPr>
    </w:p>
    <w:tbl>
      <w:tblPr>
        <w:tblW w:w="9530" w:type="dxa"/>
        <w:jc w:val="center"/>
        <w:tblCellMar>
          <w:left w:w="0" w:type="dxa"/>
          <w:right w:w="0" w:type="dxa"/>
        </w:tblCellMar>
        <w:tblLook w:val="0600" w:firstRow="0" w:lastRow="0" w:firstColumn="0" w:lastColumn="0" w:noHBand="1" w:noVBand="1"/>
      </w:tblPr>
      <w:tblGrid>
        <w:gridCol w:w="2155"/>
        <w:gridCol w:w="2155"/>
        <w:gridCol w:w="2154"/>
        <w:gridCol w:w="3066"/>
      </w:tblGrid>
      <w:tr w:rsidR="00B1744A" w:rsidRPr="00B1744A" w14:paraId="66FF8BEB" w14:textId="77777777" w:rsidTr="00B1744A">
        <w:trPr>
          <w:trHeight w:val="103"/>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C7EB437" w14:textId="77777777" w:rsidR="00B1744A" w:rsidRPr="00B1744A" w:rsidRDefault="00B1744A" w:rsidP="00B1744A">
            <w:pPr>
              <w:jc w:val="center"/>
              <w:rPr>
                <w:rFonts w:ascii="Arial" w:hAnsi="Arial"/>
                <w:b/>
                <w:bCs/>
                <w:szCs w:val="18"/>
                <w:lang w:val="en-US"/>
              </w:rPr>
            </w:pPr>
            <w:r w:rsidRPr="00B1744A">
              <w:rPr>
                <w:rFonts w:ascii="Arial" w:hAnsi="Arial"/>
                <w:b/>
                <w:bCs/>
                <w:szCs w:val="18"/>
                <w:lang w:val="en-US"/>
              </w:rPr>
              <w:t>DL+UL Positioning</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3D4AD0D" w14:textId="77777777" w:rsidR="00B1744A" w:rsidRPr="00B1744A" w:rsidRDefault="00B1744A" w:rsidP="00B1744A">
            <w:pPr>
              <w:jc w:val="center"/>
              <w:rPr>
                <w:rFonts w:ascii="Arial" w:hAnsi="Arial"/>
                <w:b/>
                <w:bCs/>
                <w:szCs w:val="18"/>
                <w:lang w:val="en-US"/>
              </w:rPr>
            </w:pPr>
            <w:r w:rsidRPr="00B1744A">
              <w:rPr>
                <w:rFonts w:ascii="Arial" w:hAnsi="Arial"/>
                <w:b/>
                <w:bCs/>
                <w:szCs w:val="18"/>
                <w:lang w:val="en-US"/>
              </w:rPr>
              <w:t>Power unit (per slot)</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0FF83FF" w14:textId="77777777" w:rsidR="00B1744A" w:rsidRPr="00B1744A" w:rsidRDefault="00B1744A" w:rsidP="00B1744A">
            <w:pPr>
              <w:jc w:val="center"/>
              <w:rPr>
                <w:rFonts w:ascii="Arial" w:hAnsi="Arial"/>
                <w:b/>
                <w:bCs/>
                <w:szCs w:val="18"/>
                <w:lang w:val="en-US"/>
              </w:rPr>
            </w:pPr>
            <w:r w:rsidRPr="00B1744A">
              <w:rPr>
                <w:rFonts w:ascii="Arial" w:hAnsi="Arial"/>
                <w:b/>
                <w:bCs/>
                <w:szCs w:val="18"/>
                <w:lang w:val="en-US"/>
              </w:rPr>
              <w:t>Number of slots</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57790EC" w14:textId="77777777" w:rsidR="00B1744A" w:rsidRPr="00B1744A" w:rsidRDefault="00B1744A" w:rsidP="00B1744A">
            <w:pPr>
              <w:jc w:val="center"/>
              <w:rPr>
                <w:rFonts w:ascii="Arial" w:hAnsi="Arial"/>
                <w:b/>
                <w:bCs/>
                <w:szCs w:val="18"/>
                <w:lang w:val="en-US"/>
              </w:rPr>
            </w:pPr>
            <w:r w:rsidRPr="00B1744A">
              <w:rPr>
                <w:rFonts w:ascii="Arial" w:hAnsi="Arial"/>
                <w:b/>
                <w:bCs/>
                <w:szCs w:val="18"/>
                <w:lang w:val="en-US"/>
              </w:rPr>
              <w:t>Total Power</w:t>
            </w:r>
          </w:p>
        </w:tc>
      </w:tr>
      <w:tr w:rsidR="00B1744A" w:rsidRPr="00B1744A" w14:paraId="2DD7FE8F" w14:textId="77777777" w:rsidTr="00B1744A">
        <w:trPr>
          <w:trHeight w:val="108"/>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4A79C92" w14:textId="77777777" w:rsidR="00B1744A" w:rsidRPr="00B1744A" w:rsidRDefault="00B1744A" w:rsidP="00B1744A">
            <w:pPr>
              <w:jc w:val="center"/>
              <w:rPr>
                <w:rFonts w:ascii="Arial" w:hAnsi="Arial"/>
                <w:szCs w:val="18"/>
                <w:lang w:val="en-US"/>
              </w:rPr>
            </w:pPr>
            <w:r w:rsidRPr="00B1744A">
              <w:rPr>
                <w:rFonts w:ascii="Arial" w:hAnsi="Arial"/>
                <w:szCs w:val="18"/>
                <w:lang w:val="en-US"/>
              </w:rPr>
              <w:t xml:space="preserve">Paging Occasion (2 </w:t>
            </w:r>
            <w:proofErr w:type="spellStart"/>
            <w:r w:rsidRPr="00B1744A">
              <w:rPr>
                <w:rFonts w:ascii="Arial" w:hAnsi="Arial"/>
                <w:szCs w:val="18"/>
                <w:lang w:val="en-US"/>
              </w:rPr>
              <w:t>ms</w:t>
            </w:r>
            <w:proofErr w:type="spellEnd"/>
            <w:r w:rsidRPr="00B1744A">
              <w:rPr>
                <w:rFonts w:ascii="Arial" w:hAnsi="Arial"/>
                <w:szCs w:val="18"/>
                <w:lang w:val="en-US"/>
              </w:rPr>
              <w:t>)</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D2E83F3" w14:textId="77777777" w:rsidR="00B1744A" w:rsidRPr="00B1744A" w:rsidRDefault="00B1744A" w:rsidP="00B1744A">
            <w:pPr>
              <w:jc w:val="center"/>
              <w:rPr>
                <w:rFonts w:ascii="Arial" w:hAnsi="Arial"/>
                <w:szCs w:val="18"/>
                <w:lang w:val="en-US"/>
              </w:rPr>
            </w:pPr>
            <w:r w:rsidRPr="00B1744A">
              <w:rPr>
                <w:rFonts w:ascii="Arial" w:hAnsi="Arial"/>
                <w:szCs w:val="18"/>
                <w:lang w:val="en-US"/>
              </w:rPr>
              <w:t>57</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88E54E" w14:textId="77777777" w:rsidR="00B1744A" w:rsidRPr="00B1744A" w:rsidRDefault="00B1744A" w:rsidP="00B1744A">
            <w:pPr>
              <w:jc w:val="center"/>
              <w:rPr>
                <w:rFonts w:ascii="Arial" w:hAnsi="Arial"/>
                <w:szCs w:val="18"/>
                <w:lang w:val="en-US"/>
              </w:rPr>
            </w:pPr>
            <w:r w:rsidRPr="00B1744A">
              <w:rPr>
                <w:rFonts w:ascii="Arial" w:hAnsi="Arial"/>
                <w:szCs w:val="18"/>
                <w:lang w:val="en-US"/>
              </w:rPr>
              <w:t>4</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AD1CDFC" w14:textId="77777777" w:rsidR="00B1744A" w:rsidRPr="00B1744A" w:rsidRDefault="00B1744A" w:rsidP="00B1744A">
            <w:pPr>
              <w:jc w:val="center"/>
              <w:rPr>
                <w:rFonts w:ascii="Arial" w:hAnsi="Arial"/>
                <w:szCs w:val="18"/>
                <w:lang w:val="en-US"/>
              </w:rPr>
            </w:pPr>
            <w:r w:rsidRPr="00B1744A">
              <w:rPr>
                <w:rFonts w:ascii="Arial" w:hAnsi="Arial"/>
                <w:szCs w:val="18"/>
                <w:lang w:val="en-US"/>
              </w:rPr>
              <w:t>228</w:t>
            </w:r>
          </w:p>
        </w:tc>
      </w:tr>
      <w:tr w:rsidR="00B1744A" w:rsidRPr="00B1744A" w14:paraId="6A1C4668" w14:textId="77777777" w:rsidTr="00B1744A">
        <w:trPr>
          <w:trHeight w:val="103"/>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24D8EC3" w14:textId="77777777" w:rsidR="00B1744A" w:rsidRPr="00B1744A" w:rsidRDefault="00B1744A" w:rsidP="00B1744A">
            <w:pPr>
              <w:jc w:val="center"/>
              <w:rPr>
                <w:rFonts w:ascii="Arial" w:hAnsi="Arial"/>
                <w:szCs w:val="18"/>
                <w:lang w:val="en-US"/>
              </w:rPr>
            </w:pPr>
            <w:r w:rsidRPr="00B1744A">
              <w:rPr>
                <w:rFonts w:ascii="Arial" w:hAnsi="Arial"/>
                <w:szCs w:val="18"/>
                <w:lang w:val="en-US"/>
              </w:rPr>
              <w:t xml:space="preserve">SSB serv. cell (2 </w:t>
            </w:r>
            <w:proofErr w:type="spellStart"/>
            <w:r w:rsidRPr="00B1744A">
              <w:rPr>
                <w:rFonts w:ascii="Arial" w:hAnsi="Arial"/>
                <w:szCs w:val="18"/>
                <w:lang w:val="en-US"/>
              </w:rPr>
              <w:t>ms</w:t>
            </w:r>
            <w:proofErr w:type="spellEnd"/>
            <w:r w:rsidRPr="00B1744A">
              <w:rPr>
                <w:rFonts w:ascii="Arial" w:hAnsi="Arial"/>
                <w:szCs w:val="18"/>
                <w:lang w:val="en-US"/>
              </w:rPr>
              <w:t>)</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46AAE61" w14:textId="77777777" w:rsidR="00B1744A" w:rsidRPr="00B1744A" w:rsidRDefault="00B1744A" w:rsidP="00B1744A">
            <w:pPr>
              <w:jc w:val="center"/>
              <w:rPr>
                <w:rFonts w:ascii="Arial" w:hAnsi="Arial"/>
                <w:szCs w:val="18"/>
                <w:lang w:val="en-US"/>
              </w:rPr>
            </w:pPr>
            <w:r w:rsidRPr="00B1744A">
              <w:rPr>
                <w:rFonts w:ascii="Arial" w:hAnsi="Arial"/>
                <w:szCs w:val="18"/>
                <w:lang w:val="en-US"/>
              </w:rPr>
              <w:t>50</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BB0630F" w14:textId="77777777" w:rsidR="00B1744A" w:rsidRPr="00B1744A" w:rsidRDefault="00B1744A" w:rsidP="00B1744A">
            <w:pPr>
              <w:jc w:val="center"/>
              <w:rPr>
                <w:rFonts w:ascii="Arial" w:hAnsi="Arial"/>
                <w:szCs w:val="18"/>
                <w:lang w:val="en-US"/>
              </w:rPr>
            </w:pPr>
            <w:r w:rsidRPr="00B1744A">
              <w:rPr>
                <w:rFonts w:ascii="Arial" w:hAnsi="Arial"/>
                <w:szCs w:val="18"/>
                <w:lang w:val="en-US"/>
              </w:rPr>
              <w:t>4</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8D4E32F" w14:textId="77777777" w:rsidR="00B1744A" w:rsidRPr="00B1744A" w:rsidRDefault="00B1744A" w:rsidP="00B1744A">
            <w:pPr>
              <w:jc w:val="center"/>
              <w:rPr>
                <w:rFonts w:ascii="Arial" w:hAnsi="Arial"/>
                <w:szCs w:val="18"/>
                <w:lang w:val="en-US"/>
              </w:rPr>
            </w:pPr>
            <w:r w:rsidRPr="00B1744A">
              <w:rPr>
                <w:rFonts w:ascii="Arial" w:hAnsi="Arial"/>
                <w:szCs w:val="18"/>
                <w:lang w:val="en-US"/>
              </w:rPr>
              <w:t>200</w:t>
            </w:r>
          </w:p>
        </w:tc>
      </w:tr>
      <w:tr w:rsidR="00B1744A" w:rsidRPr="00B1744A" w14:paraId="2583E27E" w14:textId="77777777" w:rsidTr="00B1744A">
        <w:trPr>
          <w:trHeight w:val="103"/>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9C5F6CC" w14:textId="77777777" w:rsidR="00B1744A" w:rsidRPr="00B1744A" w:rsidRDefault="00B1744A" w:rsidP="00B1744A">
            <w:pPr>
              <w:jc w:val="center"/>
              <w:rPr>
                <w:rFonts w:ascii="Arial" w:hAnsi="Arial"/>
                <w:szCs w:val="18"/>
                <w:lang w:val="en-US"/>
              </w:rPr>
            </w:pPr>
            <w:r w:rsidRPr="00B1744A">
              <w:rPr>
                <w:rFonts w:ascii="Arial" w:hAnsi="Arial"/>
                <w:szCs w:val="18"/>
                <w:lang w:val="en-US"/>
              </w:rPr>
              <w:t xml:space="preserve">Light sleep (8 </w:t>
            </w:r>
            <w:proofErr w:type="spellStart"/>
            <w:r w:rsidRPr="00B1744A">
              <w:rPr>
                <w:rFonts w:ascii="Arial" w:hAnsi="Arial"/>
                <w:szCs w:val="18"/>
                <w:lang w:val="en-US"/>
              </w:rPr>
              <w:t>ms</w:t>
            </w:r>
            <w:proofErr w:type="spellEnd"/>
            <w:r w:rsidRPr="00B1744A">
              <w:rPr>
                <w:rFonts w:ascii="Arial" w:hAnsi="Arial"/>
                <w:szCs w:val="18"/>
                <w:lang w:val="en-US"/>
              </w:rPr>
              <w:t>)</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A99C2FC" w14:textId="77777777" w:rsidR="00B1744A" w:rsidRPr="00B1744A" w:rsidRDefault="00B1744A" w:rsidP="00B1744A">
            <w:pPr>
              <w:jc w:val="center"/>
              <w:rPr>
                <w:rFonts w:ascii="Arial" w:hAnsi="Arial"/>
                <w:szCs w:val="18"/>
                <w:lang w:val="en-US"/>
              </w:rPr>
            </w:pPr>
            <w:r w:rsidRPr="00B1744A">
              <w:rPr>
                <w:rFonts w:ascii="Arial" w:hAnsi="Arial"/>
                <w:szCs w:val="18"/>
                <w:lang w:val="en-US"/>
              </w:rPr>
              <w:t>20</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D9ECFB" w14:textId="77777777" w:rsidR="00B1744A" w:rsidRPr="00B1744A" w:rsidRDefault="00B1744A" w:rsidP="00B1744A">
            <w:pPr>
              <w:jc w:val="center"/>
              <w:rPr>
                <w:rFonts w:ascii="Arial" w:hAnsi="Arial"/>
                <w:szCs w:val="18"/>
                <w:lang w:val="en-US"/>
              </w:rPr>
            </w:pPr>
            <w:r w:rsidRPr="00B1744A">
              <w:rPr>
                <w:rFonts w:ascii="Arial" w:hAnsi="Arial"/>
                <w:szCs w:val="18"/>
                <w:lang w:val="en-US"/>
              </w:rPr>
              <w:t>16</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E650BD6" w14:textId="77777777" w:rsidR="00B1744A" w:rsidRPr="00B1744A" w:rsidRDefault="00B1744A" w:rsidP="00B1744A">
            <w:pPr>
              <w:jc w:val="center"/>
              <w:rPr>
                <w:rFonts w:ascii="Arial" w:hAnsi="Arial"/>
                <w:szCs w:val="18"/>
                <w:lang w:val="en-US"/>
              </w:rPr>
            </w:pPr>
            <w:r w:rsidRPr="00B1744A">
              <w:rPr>
                <w:rFonts w:ascii="Arial" w:hAnsi="Arial"/>
                <w:szCs w:val="18"/>
                <w:lang w:val="en-US"/>
              </w:rPr>
              <w:t>320</w:t>
            </w:r>
          </w:p>
        </w:tc>
      </w:tr>
      <w:tr w:rsidR="00B1744A" w:rsidRPr="00B1744A" w14:paraId="33E3530D" w14:textId="77777777" w:rsidTr="00B1744A">
        <w:trPr>
          <w:trHeight w:val="103"/>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F94B5C4" w14:textId="77777777" w:rsidR="00B1744A" w:rsidRPr="00B1744A" w:rsidRDefault="00B1744A" w:rsidP="00B1744A">
            <w:pPr>
              <w:jc w:val="center"/>
              <w:rPr>
                <w:rFonts w:ascii="Arial" w:hAnsi="Arial"/>
                <w:szCs w:val="18"/>
                <w:lang w:val="en-US"/>
              </w:rPr>
            </w:pPr>
            <w:r w:rsidRPr="00B1744A">
              <w:rPr>
                <w:rFonts w:ascii="Arial" w:hAnsi="Arial"/>
                <w:szCs w:val="18"/>
                <w:lang w:val="en-US"/>
              </w:rPr>
              <w:t xml:space="preserve">PRS Instance (0.5 </w:t>
            </w:r>
            <w:proofErr w:type="spellStart"/>
            <w:r w:rsidRPr="00B1744A">
              <w:rPr>
                <w:rFonts w:ascii="Arial" w:hAnsi="Arial"/>
                <w:szCs w:val="18"/>
                <w:lang w:val="en-US"/>
              </w:rPr>
              <w:t>ms</w:t>
            </w:r>
            <w:proofErr w:type="spellEnd"/>
            <w:r w:rsidRPr="00B1744A">
              <w:rPr>
                <w:rFonts w:ascii="Arial" w:hAnsi="Arial"/>
                <w:szCs w:val="18"/>
                <w:lang w:val="en-US"/>
              </w:rPr>
              <w:t>)</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70E10AC" w14:textId="77777777" w:rsidR="00B1744A" w:rsidRPr="00B1744A" w:rsidRDefault="00B1744A" w:rsidP="00B1744A">
            <w:pPr>
              <w:jc w:val="center"/>
              <w:rPr>
                <w:rFonts w:ascii="Arial" w:hAnsi="Arial"/>
                <w:szCs w:val="18"/>
                <w:lang w:val="en-US"/>
              </w:rPr>
            </w:pPr>
            <w:r w:rsidRPr="00B1744A">
              <w:rPr>
                <w:rFonts w:ascii="Arial" w:hAnsi="Arial"/>
                <w:szCs w:val="18"/>
                <w:lang w:val="en-US"/>
              </w:rPr>
              <w:t>120</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1A2629D" w14:textId="77777777" w:rsidR="00B1744A" w:rsidRPr="00B1744A" w:rsidRDefault="00B1744A" w:rsidP="00B1744A">
            <w:pPr>
              <w:jc w:val="center"/>
              <w:rPr>
                <w:rFonts w:ascii="Arial" w:hAnsi="Arial"/>
                <w:szCs w:val="18"/>
                <w:lang w:val="en-US"/>
              </w:rPr>
            </w:pPr>
            <w:r w:rsidRPr="00B1744A">
              <w:rPr>
                <w:rFonts w:ascii="Arial" w:hAnsi="Arial"/>
                <w:szCs w:val="18"/>
                <w:lang w:val="en-US"/>
              </w:rPr>
              <w:t>1</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DADE97E" w14:textId="77777777" w:rsidR="00B1744A" w:rsidRPr="00B1744A" w:rsidRDefault="00B1744A" w:rsidP="00B1744A">
            <w:pPr>
              <w:jc w:val="center"/>
              <w:rPr>
                <w:rFonts w:ascii="Arial" w:hAnsi="Arial"/>
                <w:szCs w:val="18"/>
                <w:lang w:val="en-US"/>
              </w:rPr>
            </w:pPr>
            <w:r w:rsidRPr="00B1744A">
              <w:rPr>
                <w:rFonts w:ascii="Arial" w:hAnsi="Arial"/>
                <w:szCs w:val="18"/>
                <w:lang w:val="en-US"/>
              </w:rPr>
              <w:t>120</w:t>
            </w:r>
          </w:p>
        </w:tc>
      </w:tr>
      <w:tr w:rsidR="00B1744A" w:rsidRPr="00B1744A" w14:paraId="3938644A" w14:textId="77777777" w:rsidTr="00B1744A">
        <w:trPr>
          <w:trHeight w:val="103"/>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2F5F01E" w14:textId="77777777" w:rsidR="00B1744A" w:rsidRPr="00B1744A" w:rsidRDefault="00B1744A" w:rsidP="00B1744A">
            <w:pPr>
              <w:jc w:val="center"/>
              <w:rPr>
                <w:rFonts w:ascii="Arial" w:hAnsi="Arial"/>
                <w:szCs w:val="18"/>
                <w:lang w:val="en-US"/>
              </w:rPr>
            </w:pPr>
            <w:r w:rsidRPr="00B1744A">
              <w:rPr>
                <w:rFonts w:ascii="Arial" w:hAnsi="Arial"/>
                <w:szCs w:val="18"/>
                <w:lang w:val="en-US"/>
              </w:rPr>
              <w:t>SRS (0.5 msec)</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00972F0" w14:textId="77777777" w:rsidR="00B1744A" w:rsidRPr="00B1744A" w:rsidRDefault="00B1744A" w:rsidP="00B1744A">
            <w:pPr>
              <w:jc w:val="center"/>
              <w:rPr>
                <w:rFonts w:ascii="Arial" w:hAnsi="Arial"/>
                <w:szCs w:val="18"/>
                <w:lang w:val="en-US"/>
              </w:rPr>
            </w:pPr>
            <w:r w:rsidRPr="00B1744A">
              <w:rPr>
                <w:rFonts w:ascii="Arial" w:hAnsi="Arial"/>
                <w:szCs w:val="18"/>
                <w:lang w:val="en-US"/>
              </w:rPr>
              <w:t>210</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58B11F8" w14:textId="77777777" w:rsidR="00B1744A" w:rsidRPr="00B1744A" w:rsidRDefault="00B1744A" w:rsidP="00B1744A">
            <w:pPr>
              <w:jc w:val="center"/>
              <w:rPr>
                <w:rFonts w:ascii="Arial" w:hAnsi="Arial"/>
                <w:szCs w:val="18"/>
                <w:lang w:val="en-US"/>
              </w:rPr>
            </w:pPr>
            <w:r w:rsidRPr="00B1744A">
              <w:rPr>
                <w:rFonts w:ascii="Arial" w:hAnsi="Arial"/>
                <w:szCs w:val="18"/>
                <w:lang w:val="en-US"/>
              </w:rPr>
              <w:t>1</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33D1415" w14:textId="77777777" w:rsidR="00B1744A" w:rsidRPr="00B1744A" w:rsidRDefault="00B1744A" w:rsidP="00B1744A">
            <w:pPr>
              <w:jc w:val="center"/>
              <w:rPr>
                <w:rFonts w:ascii="Arial" w:hAnsi="Arial"/>
                <w:szCs w:val="18"/>
                <w:lang w:val="en-US"/>
              </w:rPr>
            </w:pPr>
            <w:r w:rsidRPr="00B1744A">
              <w:rPr>
                <w:rFonts w:ascii="Arial" w:hAnsi="Arial"/>
                <w:szCs w:val="18"/>
                <w:lang w:val="en-US"/>
              </w:rPr>
              <w:t>210</w:t>
            </w:r>
          </w:p>
        </w:tc>
      </w:tr>
      <w:tr w:rsidR="00B1744A" w:rsidRPr="00B1744A" w14:paraId="5A85041E" w14:textId="77777777" w:rsidTr="00B1744A">
        <w:trPr>
          <w:trHeight w:val="103"/>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36C2B9F" w14:textId="77777777" w:rsidR="00B1744A" w:rsidRPr="00B1744A" w:rsidRDefault="00B1744A" w:rsidP="00B1744A">
            <w:pPr>
              <w:jc w:val="center"/>
              <w:rPr>
                <w:rFonts w:ascii="Arial" w:hAnsi="Arial"/>
                <w:szCs w:val="18"/>
                <w:lang w:val="en-US"/>
              </w:rPr>
            </w:pPr>
            <w:r w:rsidRPr="00B1744A">
              <w:rPr>
                <w:rFonts w:ascii="Arial" w:hAnsi="Arial"/>
                <w:szCs w:val="18"/>
                <w:lang w:val="en-US"/>
              </w:rPr>
              <w:t>Deep State transit</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7D24A34" w14:textId="77777777" w:rsidR="00B1744A" w:rsidRPr="00B1744A" w:rsidRDefault="00B1744A" w:rsidP="00B1744A">
            <w:pPr>
              <w:jc w:val="center"/>
              <w:rPr>
                <w:rFonts w:ascii="Arial" w:hAnsi="Arial"/>
                <w:szCs w:val="18"/>
                <w:lang w:val="en-US"/>
              </w:rPr>
            </w:pPr>
            <w:r w:rsidRPr="00B1744A">
              <w:rPr>
                <w:rFonts w:ascii="Arial" w:hAnsi="Arial"/>
                <w:szCs w:val="18"/>
                <w:lang w:val="en-US"/>
              </w:rPr>
              <w:t>450</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7585C1" w14:textId="77777777" w:rsidR="00B1744A" w:rsidRPr="00B1744A" w:rsidRDefault="00B1744A" w:rsidP="00B1744A">
            <w:pPr>
              <w:jc w:val="center"/>
              <w:rPr>
                <w:rFonts w:ascii="Arial" w:hAnsi="Arial"/>
                <w:szCs w:val="18"/>
                <w:lang w:val="en-US"/>
              </w:rPr>
            </w:pPr>
            <w:r w:rsidRPr="00B1744A">
              <w:rPr>
                <w:rFonts w:ascii="Arial" w:hAnsi="Arial"/>
                <w:szCs w:val="18"/>
                <w:lang w:val="en-US"/>
              </w:rPr>
              <w:t>4</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C99274A" w14:textId="77777777" w:rsidR="00B1744A" w:rsidRPr="00B1744A" w:rsidRDefault="00B1744A" w:rsidP="00B1744A">
            <w:pPr>
              <w:jc w:val="center"/>
              <w:rPr>
                <w:rFonts w:ascii="Arial" w:hAnsi="Arial"/>
                <w:szCs w:val="18"/>
                <w:lang w:val="en-US"/>
              </w:rPr>
            </w:pPr>
            <w:r w:rsidRPr="00B1744A">
              <w:rPr>
                <w:rFonts w:ascii="Arial" w:hAnsi="Arial"/>
                <w:szCs w:val="18"/>
                <w:lang w:val="en-US"/>
              </w:rPr>
              <w:t>1800</w:t>
            </w:r>
          </w:p>
        </w:tc>
      </w:tr>
      <w:tr w:rsidR="00B1744A" w:rsidRPr="00B1744A" w14:paraId="25DC27BF" w14:textId="77777777" w:rsidTr="00B1744A">
        <w:trPr>
          <w:trHeight w:val="103"/>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FBE29E" w14:textId="77777777" w:rsidR="00B1744A" w:rsidRPr="00B1744A" w:rsidRDefault="00B1744A" w:rsidP="00B1744A">
            <w:pPr>
              <w:jc w:val="center"/>
              <w:rPr>
                <w:rFonts w:ascii="Arial" w:hAnsi="Arial"/>
                <w:szCs w:val="18"/>
                <w:lang w:val="en-US"/>
              </w:rPr>
            </w:pPr>
            <w:r w:rsidRPr="00B1744A">
              <w:rPr>
                <w:rFonts w:ascii="Arial" w:hAnsi="Arial"/>
                <w:szCs w:val="18"/>
                <w:lang w:val="en-US"/>
              </w:rPr>
              <w:t>Light State transit</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49319A92" w14:textId="77777777" w:rsidR="00B1744A" w:rsidRPr="00B1744A" w:rsidRDefault="00B1744A" w:rsidP="00B1744A">
            <w:pPr>
              <w:jc w:val="center"/>
              <w:rPr>
                <w:rFonts w:ascii="Arial" w:hAnsi="Arial"/>
                <w:szCs w:val="18"/>
                <w:lang w:val="en-US"/>
              </w:rPr>
            </w:pPr>
            <w:r w:rsidRPr="00B1744A">
              <w:rPr>
                <w:rFonts w:ascii="Arial" w:hAnsi="Arial"/>
                <w:szCs w:val="18"/>
                <w:lang w:val="en-US"/>
              </w:rPr>
              <w:t>100</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F039E58" w14:textId="77777777" w:rsidR="00B1744A" w:rsidRPr="00B1744A" w:rsidRDefault="00B1744A" w:rsidP="00B1744A">
            <w:pPr>
              <w:jc w:val="center"/>
              <w:rPr>
                <w:rFonts w:ascii="Arial" w:hAnsi="Arial"/>
                <w:szCs w:val="18"/>
                <w:lang w:val="en-US"/>
              </w:rPr>
            </w:pPr>
            <w:r w:rsidRPr="00B1744A">
              <w:rPr>
                <w:rFonts w:ascii="Arial" w:hAnsi="Arial"/>
                <w:szCs w:val="18"/>
                <w:lang w:val="en-US"/>
              </w:rPr>
              <w:t>1</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8DE5E81" w14:textId="77777777" w:rsidR="00B1744A" w:rsidRPr="00B1744A" w:rsidRDefault="00B1744A" w:rsidP="00B1744A">
            <w:pPr>
              <w:jc w:val="center"/>
              <w:rPr>
                <w:rFonts w:ascii="Arial" w:hAnsi="Arial"/>
                <w:szCs w:val="18"/>
                <w:lang w:val="en-US"/>
              </w:rPr>
            </w:pPr>
            <w:r w:rsidRPr="00B1744A">
              <w:rPr>
                <w:rFonts w:ascii="Arial" w:hAnsi="Arial"/>
                <w:szCs w:val="18"/>
                <w:lang w:val="en-US"/>
              </w:rPr>
              <w:t>100</w:t>
            </w:r>
          </w:p>
        </w:tc>
      </w:tr>
      <w:tr w:rsidR="00B1744A" w:rsidRPr="00B1744A" w14:paraId="4F35BFC8" w14:textId="77777777" w:rsidTr="00B1744A">
        <w:trPr>
          <w:trHeight w:val="108"/>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9ED9CA9" w14:textId="77777777" w:rsidR="00B1744A" w:rsidRPr="00B1744A" w:rsidRDefault="00B1744A" w:rsidP="00B1744A">
            <w:pPr>
              <w:jc w:val="center"/>
              <w:rPr>
                <w:rFonts w:ascii="Arial" w:hAnsi="Arial"/>
                <w:szCs w:val="18"/>
                <w:lang w:val="en-US"/>
              </w:rPr>
            </w:pPr>
            <w:r w:rsidRPr="00B1744A">
              <w:rPr>
                <w:rFonts w:ascii="Arial" w:hAnsi="Arial"/>
                <w:szCs w:val="18"/>
                <w:lang w:val="en-US"/>
              </w:rPr>
              <w:t>SDT with minimal network delay</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B9FC3CD" w14:textId="77777777" w:rsidR="00B1744A" w:rsidRPr="00B1744A" w:rsidRDefault="00B1744A" w:rsidP="00B1744A">
            <w:pPr>
              <w:jc w:val="center"/>
              <w:rPr>
                <w:rFonts w:ascii="Arial" w:hAnsi="Arial"/>
                <w:szCs w:val="18"/>
                <w:lang w:val="en-US"/>
              </w:rPr>
            </w:pPr>
            <w:r w:rsidRPr="00B1744A">
              <w:rPr>
                <w:rFonts w:ascii="Arial" w:hAnsi="Arial"/>
                <w:szCs w:val="18"/>
                <w:lang w:val="en-US"/>
              </w:rPr>
              <w:t>See SDT breakdown</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B278975" w14:textId="77777777" w:rsidR="00B1744A" w:rsidRPr="00B1744A" w:rsidRDefault="00B1744A" w:rsidP="00B1744A">
            <w:pPr>
              <w:jc w:val="center"/>
              <w:rPr>
                <w:rFonts w:ascii="Arial" w:hAnsi="Arial"/>
                <w:szCs w:val="18"/>
                <w:lang w:val="en-US"/>
              </w:rPr>
            </w:pPr>
            <w:r w:rsidRPr="00B1744A">
              <w:rPr>
                <w:rFonts w:ascii="Arial" w:hAnsi="Arial"/>
                <w:szCs w:val="18"/>
                <w:lang w:val="en-US"/>
              </w:rPr>
              <w:t>32</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6D11C40" w14:textId="77777777" w:rsidR="00B1744A" w:rsidRPr="00B1744A" w:rsidRDefault="00B1744A" w:rsidP="00B1744A">
            <w:pPr>
              <w:jc w:val="center"/>
              <w:rPr>
                <w:rFonts w:ascii="Arial" w:hAnsi="Arial"/>
                <w:szCs w:val="18"/>
                <w:lang w:val="en-US"/>
              </w:rPr>
            </w:pPr>
            <w:r w:rsidRPr="00B1744A">
              <w:rPr>
                <w:rFonts w:ascii="Arial" w:hAnsi="Arial"/>
                <w:szCs w:val="18"/>
                <w:lang w:val="en-US"/>
              </w:rPr>
              <w:t>4320</w:t>
            </w:r>
          </w:p>
        </w:tc>
      </w:tr>
      <w:tr w:rsidR="00B1744A" w:rsidRPr="00B1744A" w14:paraId="2C31F7B8" w14:textId="77777777" w:rsidTr="00B1744A">
        <w:trPr>
          <w:trHeight w:val="108"/>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C0B314C" w14:textId="77777777" w:rsidR="00B1744A" w:rsidRPr="00B1744A" w:rsidRDefault="00B1744A" w:rsidP="00B1744A">
            <w:pPr>
              <w:jc w:val="center"/>
              <w:rPr>
                <w:rFonts w:ascii="Arial" w:hAnsi="Arial"/>
                <w:szCs w:val="18"/>
                <w:lang w:val="en-US"/>
              </w:rPr>
            </w:pPr>
            <w:r w:rsidRPr="00B1744A">
              <w:rPr>
                <w:rFonts w:ascii="Arial" w:hAnsi="Arial"/>
                <w:szCs w:val="18"/>
                <w:lang w:val="en-US"/>
              </w:rPr>
              <w:t>CG UL</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6F220D" w14:textId="77777777" w:rsidR="00B1744A" w:rsidRPr="00B1744A" w:rsidRDefault="00B1744A" w:rsidP="00B1744A">
            <w:pPr>
              <w:jc w:val="center"/>
              <w:rPr>
                <w:rFonts w:ascii="Arial" w:hAnsi="Arial"/>
                <w:szCs w:val="18"/>
                <w:lang w:val="en-US"/>
              </w:rPr>
            </w:pPr>
            <w:r w:rsidRPr="00B1744A">
              <w:rPr>
                <w:rFonts w:ascii="Arial" w:hAnsi="Arial"/>
                <w:szCs w:val="18"/>
                <w:lang w:val="en-US"/>
              </w:rPr>
              <w:t>700</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67A26B7" w14:textId="77777777" w:rsidR="00B1744A" w:rsidRPr="00B1744A" w:rsidRDefault="00B1744A" w:rsidP="00B1744A">
            <w:pPr>
              <w:jc w:val="center"/>
              <w:rPr>
                <w:rFonts w:ascii="Arial" w:hAnsi="Arial"/>
                <w:szCs w:val="18"/>
                <w:lang w:val="en-US"/>
              </w:rPr>
            </w:pPr>
            <w:r w:rsidRPr="00B1744A">
              <w:rPr>
                <w:rFonts w:ascii="Arial" w:hAnsi="Arial"/>
                <w:szCs w:val="18"/>
                <w:lang w:val="en-US"/>
              </w:rPr>
              <w:t>2</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72BF3BA" w14:textId="77777777" w:rsidR="00B1744A" w:rsidRPr="00B1744A" w:rsidRDefault="00B1744A" w:rsidP="00B1744A">
            <w:pPr>
              <w:jc w:val="center"/>
              <w:rPr>
                <w:rFonts w:ascii="Arial" w:hAnsi="Arial"/>
                <w:szCs w:val="18"/>
                <w:lang w:val="en-US"/>
              </w:rPr>
            </w:pPr>
            <w:r w:rsidRPr="00B1744A">
              <w:rPr>
                <w:rFonts w:ascii="Arial" w:hAnsi="Arial"/>
                <w:szCs w:val="18"/>
                <w:lang w:val="en-US"/>
              </w:rPr>
              <w:t>1400</w:t>
            </w:r>
          </w:p>
        </w:tc>
      </w:tr>
      <w:tr w:rsidR="00B1744A" w:rsidRPr="00B1744A" w14:paraId="21FB2111" w14:textId="77777777" w:rsidTr="00B1744A">
        <w:trPr>
          <w:trHeight w:val="108"/>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13F91CD2" w14:textId="77777777" w:rsidR="00B1744A" w:rsidRPr="00B1744A" w:rsidRDefault="00B1744A" w:rsidP="00B1744A">
            <w:pPr>
              <w:jc w:val="center"/>
              <w:rPr>
                <w:rFonts w:ascii="Arial" w:hAnsi="Arial"/>
                <w:szCs w:val="18"/>
                <w:lang w:val="en-US"/>
              </w:rPr>
            </w:pPr>
            <w:r w:rsidRPr="00B1744A">
              <w:rPr>
                <w:rFonts w:ascii="Arial" w:hAnsi="Arial"/>
                <w:szCs w:val="18"/>
                <w:lang w:val="en-US"/>
              </w:rPr>
              <w:t>Deep sleep</w:t>
            </w: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6D368FF" w14:textId="77777777" w:rsidR="00B1744A" w:rsidRPr="00B1744A" w:rsidRDefault="00B1744A" w:rsidP="00B1744A">
            <w:pPr>
              <w:jc w:val="center"/>
              <w:rPr>
                <w:rFonts w:ascii="Arial" w:hAnsi="Arial"/>
                <w:szCs w:val="18"/>
                <w:lang w:val="en-US"/>
              </w:rPr>
            </w:pPr>
            <w:r w:rsidRPr="00B1744A">
              <w:rPr>
                <w:rFonts w:ascii="Arial" w:hAnsi="Arial"/>
                <w:szCs w:val="18"/>
                <w:lang w:val="en-US"/>
              </w:rPr>
              <w:t>1</w:t>
            </w: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6FEE22" w14:textId="77777777" w:rsidR="00B1744A" w:rsidRPr="00B1744A" w:rsidRDefault="00B1744A" w:rsidP="00B1744A">
            <w:pPr>
              <w:jc w:val="center"/>
              <w:rPr>
                <w:rFonts w:ascii="Arial" w:hAnsi="Arial"/>
                <w:szCs w:val="18"/>
                <w:lang w:val="en-US"/>
              </w:rPr>
            </w:pPr>
            <w:r w:rsidRPr="00B1744A">
              <w:rPr>
                <w:rFonts w:ascii="Arial" w:hAnsi="Arial"/>
                <w:szCs w:val="18"/>
                <w:lang w:val="en-US"/>
              </w:rPr>
              <w:t>20420</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C0F4C9D" w14:textId="77777777" w:rsidR="00B1744A" w:rsidRPr="00B1744A" w:rsidRDefault="00B1744A" w:rsidP="00B1744A">
            <w:pPr>
              <w:jc w:val="center"/>
              <w:rPr>
                <w:rFonts w:ascii="Arial" w:hAnsi="Arial"/>
                <w:szCs w:val="18"/>
                <w:lang w:val="en-US"/>
              </w:rPr>
            </w:pPr>
            <w:r w:rsidRPr="00B1744A">
              <w:rPr>
                <w:rFonts w:ascii="Arial" w:hAnsi="Arial"/>
                <w:szCs w:val="18"/>
                <w:lang w:val="en-US"/>
              </w:rPr>
              <w:t>20415</w:t>
            </w:r>
          </w:p>
        </w:tc>
      </w:tr>
      <w:tr w:rsidR="00B1744A" w:rsidRPr="00B1744A" w14:paraId="0ADE7AEF" w14:textId="77777777" w:rsidTr="00B1744A">
        <w:trPr>
          <w:trHeight w:val="98"/>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3A3050BC" w14:textId="77777777" w:rsidR="00B1744A" w:rsidRPr="00B1744A" w:rsidRDefault="00B1744A" w:rsidP="00B1744A">
            <w:pPr>
              <w:jc w:val="center"/>
              <w:rPr>
                <w:rFonts w:ascii="Arial" w:hAnsi="Arial"/>
                <w:szCs w:val="18"/>
                <w:lang w:val="en-US"/>
              </w:rPr>
            </w:pP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6A9601AE" w14:textId="77777777" w:rsidR="00B1744A" w:rsidRPr="00B1744A" w:rsidRDefault="00B1744A" w:rsidP="00B1744A">
            <w:pPr>
              <w:jc w:val="center"/>
              <w:rPr>
                <w:rFonts w:ascii="Arial" w:hAnsi="Arial"/>
                <w:szCs w:val="18"/>
                <w:lang w:val="en-US"/>
              </w:rPr>
            </w:pP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7CB51B2" w14:textId="77777777" w:rsidR="00B1744A" w:rsidRPr="00B1744A" w:rsidRDefault="00B1744A" w:rsidP="00B1744A">
            <w:pPr>
              <w:jc w:val="center"/>
              <w:rPr>
                <w:rFonts w:ascii="Arial" w:hAnsi="Arial"/>
                <w:szCs w:val="18"/>
                <w:lang w:val="en-US"/>
              </w:rPr>
            </w:pPr>
            <w:r w:rsidRPr="00B1744A">
              <w:rPr>
                <w:rFonts w:ascii="Arial" w:hAnsi="Arial"/>
                <w:b/>
                <w:bCs/>
                <w:szCs w:val="18"/>
                <w:lang w:val="en-US"/>
              </w:rPr>
              <w:t>Total Power</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E09D933" w14:textId="77777777" w:rsidR="00B1744A" w:rsidRPr="00B1744A" w:rsidRDefault="00B1744A" w:rsidP="00B1744A">
            <w:pPr>
              <w:jc w:val="center"/>
              <w:rPr>
                <w:rFonts w:ascii="Arial" w:hAnsi="Arial"/>
                <w:szCs w:val="18"/>
                <w:lang w:val="en-US"/>
              </w:rPr>
            </w:pPr>
            <w:r w:rsidRPr="00B1744A">
              <w:rPr>
                <w:rFonts w:ascii="Arial" w:hAnsi="Arial"/>
                <w:szCs w:val="18"/>
                <w:lang w:val="en-US"/>
              </w:rPr>
              <w:t>29113</w:t>
            </w:r>
          </w:p>
        </w:tc>
      </w:tr>
      <w:tr w:rsidR="00B1744A" w:rsidRPr="00B1744A" w14:paraId="13D9E0DF" w14:textId="77777777" w:rsidTr="00B1744A">
        <w:trPr>
          <w:trHeight w:val="98"/>
          <w:jc w:val="center"/>
        </w:trPr>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41ECA9D" w14:textId="77777777" w:rsidR="00B1744A" w:rsidRPr="00B1744A" w:rsidRDefault="00B1744A" w:rsidP="00B1744A">
            <w:pPr>
              <w:jc w:val="center"/>
              <w:rPr>
                <w:rFonts w:ascii="Arial" w:hAnsi="Arial"/>
                <w:szCs w:val="18"/>
                <w:lang w:val="en-US"/>
              </w:rPr>
            </w:pPr>
          </w:p>
        </w:tc>
        <w:tc>
          <w:tcPr>
            <w:tcW w:w="2155"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7C4FADD1" w14:textId="77777777" w:rsidR="00B1744A" w:rsidRPr="00B1744A" w:rsidRDefault="00B1744A" w:rsidP="00B1744A">
            <w:pPr>
              <w:jc w:val="center"/>
              <w:rPr>
                <w:rFonts w:ascii="Arial" w:hAnsi="Arial"/>
                <w:szCs w:val="18"/>
                <w:lang w:val="en-US"/>
              </w:rPr>
            </w:pPr>
          </w:p>
        </w:tc>
        <w:tc>
          <w:tcPr>
            <w:tcW w:w="215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bottom"/>
            <w:hideMark/>
          </w:tcPr>
          <w:p w14:paraId="17CC2164" w14:textId="77777777" w:rsidR="00B1744A" w:rsidRPr="00B1744A" w:rsidRDefault="00B1744A" w:rsidP="00B1744A">
            <w:pPr>
              <w:jc w:val="center"/>
              <w:rPr>
                <w:rFonts w:ascii="Arial" w:hAnsi="Arial"/>
                <w:b/>
                <w:bCs/>
                <w:szCs w:val="18"/>
                <w:lang w:val="en-US"/>
              </w:rPr>
            </w:pPr>
            <w:r w:rsidRPr="00B1744A">
              <w:rPr>
                <w:rFonts w:ascii="Arial" w:hAnsi="Arial"/>
                <w:b/>
                <w:bCs/>
                <w:szCs w:val="18"/>
                <w:lang w:val="en-US"/>
              </w:rPr>
              <w:t>Average Power per slot</w:t>
            </w:r>
          </w:p>
        </w:tc>
        <w:tc>
          <w:tcPr>
            <w:tcW w:w="3066"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D29B38D" w14:textId="240582A5" w:rsidR="00B1744A" w:rsidRPr="00B1744A" w:rsidRDefault="00B1744A" w:rsidP="00B1744A">
            <w:pPr>
              <w:jc w:val="center"/>
              <w:rPr>
                <w:rFonts w:ascii="Arial" w:hAnsi="Arial"/>
                <w:b/>
                <w:bCs/>
                <w:szCs w:val="18"/>
                <w:lang w:val="en-US"/>
              </w:rPr>
            </w:pPr>
            <w:r w:rsidRPr="00B1744A">
              <w:rPr>
                <w:rFonts w:ascii="Arial" w:hAnsi="Arial"/>
                <w:b/>
                <w:bCs/>
                <w:szCs w:val="18"/>
                <w:lang w:val="en-US"/>
              </w:rPr>
              <w:t>1.42</w:t>
            </w:r>
          </w:p>
        </w:tc>
      </w:tr>
    </w:tbl>
    <w:p w14:paraId="46F0EB62" w14:textId="77777777" w:rsidR="00B1744A" w:rsidRDefault="00B1744A" w:rsidP="00670CBB">
      <w:pPr>
        <w:rPr>
          <w:rFonts w:ascii="Arial" w:hAnsi="Arial"/>
          <w:sz w:val="22"/>
        </w:rPr>
      </w:pPr>
    </w:p>
    <w:p w14:paraId="7FC96BC9" w14:textId="7C14AD6D" w:rsidR="00B677C4" w:rsidRPr="00201944" w:rsidRDefault="00B677C4" w:rsidP="00133600">
      <w:pPr>
        <w:pStyle w:val="Heading5"/>
      </w:pPr>
      <w:r>
        <w:t>4.</w:t>
      </w:r>
      <w:r w:rsidR="00D23500">
        <w:t>2</w:t>
      </w:r>
      <w:r>
        <w:t>.</w:t>
      </w:r>
      <w:r w:rsidR="00133600">
        <w:t>1.4</w:t>
      </w:r>
      <w:r>
        <w:t xml:space="preserve"> </w:t>
      </w:r>
      <w:r w:rsidR="00AC119F">
        <w:t xml:space="preserve">Summary of </w:t>
      </w:r>
      <w:r w:rsidR="00133600">
        <w:t>Average Power Unit consumption</w:t>
      </w:r>
    </w:p>
    <w:tbl>
      <w:tblPr>
        <w:tblpPr w:leftFromText="180" w:rightFromText="180" w:vertAnchor="text" w:horzAnchor="margin" w:tblpY="455"/>
        <w:tblW w:w="9620" w:type="dxa"/>
        <w:tblCellMar>
          <w:left w:w="0" w:type="dxa"/>
          <w:right w:w="0" w:type="dxa"/>
        </w:tblCellMar>
        <w:tblLook w:val="0600" w:firstRow="0" w:lastRow="0" w:firstColumn="0" w:lastColumn="0" w:noHBand="1" w:noVBand="1"/>
      </w:tblPr>
      <w:tblGrid>
        <w:gridCol w:w="1610"/>
        <w:gridCol w:w="1934"/>
        <w:gridCol w:w="1882"/>
        <w:gridCol w:w="2409"/>
        <w:gridCol w:w="1785"/>
      </w:tblGrid>
      <w:tr w:rsidR="00DE5D8D" w:rsidRPr="00DE5D8D" w14:paraId="43FF6DCA" w14:textId="77777777" w:rsidTr="00E700A1">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F24BED" w14:textId="77777777" w:rsidR="00DE5D8D" w:rsidRPr="00B1744A" w:rsidRDefault="00DE5D8D" w:rsidP="00DE5D8D">
            <w:pPr>
              <w:jc w:val="center"/>
              <w:rPr>
                <w:rFonts w:ascii="Arial" w:hAnsi="Arial"/>
                <w:b/>
                <w:bCs/>
                <w:lang w:val="en-US"/>
              </w:rPr>
            </w:pPr>
            <w:r w:rsidRPr="00DE5D8D">
              <w:rPr>
                <w:rFonts w:ascii="Arial" w:hAnsi="Arial"/>
                <w:b/>
                <w:bCs/>
                <w:lang w:val="en-US"/>
              </w:rPr>
              <w:t>Scenario</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5576629" w14:textId="77777777" w:rsidR="00DE5D8D" w:rsidRPr="00B1744A" w:rsidRDefault="00DE5D8D" w:rsidP="00DE5D8D">
            <w:pPr>
              <w:jc w:val="center"/>
              <w:rPr>
                <w:rFonts w:ascii="Arial" w:hAnsi="Arial"/>
                <w:b/>
                <w:bCs/>
                <w:lang w:val="en-US"/>
              </w:rPr>
            </w:pPr>
            <w:r w:rsidRPr="002F4173">
              <w:rPr>
                <w:rFonts w:ascii="Arial" w:hAnsi="Arial"/>
                <w:b/>
                <w:bCs/>
                <w:lang w:val="en-US"/>
              </w:rPr>
              <w:t>I-DRX and PRS/SRS Instances</w:t>
            </w: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4F73366" w14:textId="02AE0D55" w:rsidR="00DE5D8D" w:rsidRPr="00B1744A" w:rsidRDefault="00DE5D8D" w:rsidP="00DE5D8D">
            <w:pPr>
              <w:jc w:val="center"/>
              <w:rPr>
                <w:rFonts w:ascii="Arial" w:hAnsi="Arial"/>
                <w:b/>
                <w:bCs/>
                <w:lang w:val="en-US"/>
              </w:rPr>
            </w:pPr>
            <w:r w:rsidRPr="002F4173">
              <w:rPr>
                <w:rFonts w:ascii="Arial" w:hAnsi="Arial"/>
                <w:b/>
                <w:bCs/>
                <w:lang w:val="en-US"/>
              </w:rPr>
              <w:t xml:space="preserve">RA-SDT with legacy network delay </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A7B9751" w14:textId="6A421965" w:rsidR="00DE5D8D" w:rsidRPr="00B1744A" w:rsidRDefault="00DE5D8D" w:rsidP="00DE5D8D">
            <w:pPr>
              <w:jc w:val="center"/>
              <w:rPr>
                <w:rFonts w:ascii="Arial" w:hAnsi="Arial"/>
                <w:b/>
                <w:bCs/>
                <w:lang w:val="en-US"/>
              </w:rPr>
            </w:pPr>
            <w:r w:rsidRPr="000671A0">
              <w:rPr>
                <w:rFonts w:ascii="Arial" w:hAnsi="Arial"/>
                <w:b/>
                <w:bCs/>
                <w:lang w:val="en-US"/>
              </w:rPr>
              <w:t xml:space="preserve">RA-SDT with minimal network delay (SRS pre-configuration) </w:t>
            </w:r>
          </w:p>
        </w:tc>
        <w:tc>
          <w:tcPr>
            <w:tcW w:w="1785" w:type="dxa"/>
            <w:tcBorders>
              <w:top w:val="single" w:sz="8" w:space="0" w:color="F7F8FA"/>
              <w:left w:val="single" w:sz="8" w:space="0" w:color="F7F8FA"/>
              <w:bottom w:val="single" w:sz="8" w:space="0" w:color="F7F8FA"/>
              <w:right w:val="single" w:sz="8" w:space="0" w:color="F7F8FA"/>
            </w:tcBorders>
            <w:shd w:val="clear" w:color="auto" w:fill="E8E9F9"/>
          </w:tcPr>
          <w:p w14:paraId="4268A7F0" w14:textId="77777777" w:rsidR="00DE5D8D" w:rsidRPr="00DE5D8D" w:rsidRDefault="00DE5D8D" w:rsidP="00DE5D8D">
            <w:pPr>
              <w:jc w:val="center"/>
              <w:rPr>
                <w:rFonts w:ascii="Arial" w:hAnsi="Arial"/>
                <w:b/>
                <w:bCs/>
                <w:lang w:val="en-US"/>
              </w:rPr>
            </w:pPr>
            <w:r w:rsidRPr="00DE5D8D">
              <w:rPr>
                <w:rFonts w:ascii="Arial" w:hAnsi="Arial"/>
                <w:b/>
                <w:bCs/>
                <w:lang w:val="en-US"/>
              </w:rPr>
              <w:t>Percent Reduction in average power consumption</w:t>
            </w:r>
          </w:p>
        </w:tc>
      </w:tr>
      <w:tr w:rsidR="00DE5D8D" w:rsidRPr="00DE5D8D" w14:paraId="32092B97" w14:textId="77777777" w:rsidTr="00E700A1">
        <w:trPr>
          <w:trHeight w:val="108"/>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923C2CA" w14:textId="77777777" w:rsidR="00DE5D8D" w:rsidRPr="00B1744A" w:rsidRDefault="00DE5D8D" w:rsidP="00DE5D8D">
            <w:pPr>
              <w:spacing w:after="0"/>
              <w:jc w:val="center"/>
              <w:rPr>
                <w:rFonts w:ascii="Arial" w:hAnsi="Arial"/>
                <w:lang w:val="en-US"/>
              </w:rPr>
            </w:pPr>
            <w:r w:rsidRPr="00DE5D8D">
              <w:rPr>
                <w:rFonts w:ascii="Microsoft Sans Serif" w:hAnsi="Microsoft Sans Serif" w:cs="Microsoft Sans Serif"/>
                <w:color w:val="000000" w:themeColor="dark1"/>
                <w:kern w:val="24"/>
              </w:rPr>
              <w:t>UL-only</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F48225" w14:textId="77777777" w:rsidR="00DE5D8D" w:rsidRPr="00914902" w:rsidRDefault="00DE5D8D" w:rsidP="00DE5D8D">
            <w:pPr>
              <w:spacing w:after="0"/>
              <w:jc w:val="center"/>
              <w:rPr>
                <w:rFonts w:ascii="Arial" w:hAnsi="Arial"/>
                <w:lang w:val="en-US"/>
              </w:rPr>
            </w:pPr>
            <w:r w:rsidRPr="00914902">
              <w:rPr>
                <w:rFonts w:ascii="Arial" w:hAnsi="Arial"/>
                <w:b/>
                <w:bCs/>
                <w:lang w:val="en-US"/>
              </w:rPr>
              <w:t>I-DRX=1.28s, N=1</w:t>
            </w:r>
          </w:p>
          <w:p w14:paraId="5E319936" w14:textId="77777777" w:rsidR="00DE5D8D" w:rsidRPr="00B1744A" w:rsidRDefault="00DE5D8D" w:rsidP="00DE5D8D">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2FCF894E" w14:textId="77777777" w:rsidR="00DE5D8D" w:rsidRPr="00B1744A"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6.99</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47D34343" w14:textId="77777777" w:rsidR="00DE5D8D" w:rsidRPr="00B1744A"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3.60</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0EC83796" w14:textId="3CA88F88" w:rsidR="00DE5D8D" w:rsidRPr="00DE5D8D" w:rsidRDefault="00DE5D8D" w:rsidP="00DE5D8D">
            <w:pPr>
              <w:spacing w:after="0"/>
              <w:jc w:val="center"/>
              <w:rPr>
                <w:rFonts w:asciiTheme="minorHAnsi" w:eastAsiaTheme="minorEastAsia" w:hAnsi="Microsoft Sans Serif" w:cstheme="minorBidi"/>
                <w:b/>
                <w:bCs/>
                <w:color w:val="00B050"/>
                <w:kern w:val="24"/>
              </w:rPr>
            </w:pPr>
            <w:r w:rsidRPr="00DE5D8D">
              <w:rPr>
                <w:rFonts w:asciiTheme="minorHAnsi" w:eastAsiaTheme="minorEastAsia" w:hAnsi="Microsoft Sans Serif" w:cstheme="minorBidi"/>
                <w:b/>
                <w:bCs/>
                <w:color w:val="00B050"/>
                <w:kern w:val="24"/>
              </w:rPr>
              <w:t>48</w:t>
            </w:r>
            <w:r>
              <w:rPr>
                <w:rFonts w:asciiTheme="minorHAnsi" w:eastAsiaTheme="minorEastAsia" w:hAnsi="Microsoft Sans Serif" w:cstheme="minorBidi"/>
                <w:b/>
                <w:bCs/>
                <w:color w:val="00B050"/>
                <w:kern w:val="24"/>
              </w:rPr>
              <w:t>%</w:t>
            </w:r>
          </w:p>
        </w:tc>
      </w:tr>
      <w:tr w:rsidR="00DE5D8D" w:rsidRPr="00DE5D8D" w14:paraId="3F7C95EE" w14:textId="77777777" w:rsidTr="00E700A1">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4DA1F3E" w14:textId="77777777" w:rsidR="00DE5D8D" w:rsidRPr="00B1744A" w:rsidRDefault="00DE5D8D" w:rsidP="00DE5D8D">
            <w:pPr>
              <w:spacing w:after="0"/>
              <w:jc w:val="center"/>
              <w:rPr>
                <w:rFonts w:ascii="Arial" w:hAnsi="Arial"/>
                <w:lang w:val="en-US"/>
              </w:rPr>
            </w:pPr>
            <w:r w:rsidRPr="00DE5D8D">
              <w:rPr>
                <w:rFonts w:ascii="Microsoft Sans Serif" w:hAnsi="Microsoft Sans Serif" w:cs="Microsoft Sans Serif"/>
                <w:color w:val="13171F"/>
                <w:kern w:val="24"/>
              </w:rPr>
              <w:t>DL+UL w/ CG-SDT for reporting</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5EED49C4" w14:textId="77777777" w:rsidR="00DE5D8D" w:rsidRPr="00914902" w:rsidRDefault="00DE5D8D" w:rsidP="00DE5D8D">
            <w:pPr>
              <w:spacing w:after="0"/>
              <w:jc w:val="center"/>
              <w:rPr>
                <w:rFonts w:ascii="Arial" w:hAnsi="Arial"/>
                <w:lang w:val="en-US"/>
              </w:rPr>
            </w:pPr>
            <w:r w:rsidRPr="00914902">
              <w:rPr>
                <w:rFonts w:ascii="Arial" w:hAnsi="Arial"/>
                <w:b/>
                <w:bCs/>
                <w:lang w:val="en-US"/>
              </w:rPr>
              <w:t>I-DRX=1.28s, N=1</w:t>
            </w:r>
          </w:p>
          <w:p w14:paraId="5033BF8A" w14:textId="77777777" w:rsidR="00DE5D8D" w:rsidRPr="00B1744A" w:rsidRDefault="00DE5D8D" w:rsidP="00DE5D8D">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6C47FB14" w14:textId="77777777" w:rsidR="00DE5D8D" w:rsidRPr="00B1744A"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7.76</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20782853" w14:textId="77777777" w:rsidR="00DE5D8D" w:rsidRPr="00B1744A"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4.37</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3CAFCDF2" w14:textId="34FEFF46" w:rsidR="00DE5D8D" w:rsidRPr="00DE5D8D" w:rsidRDefault="00DE5D8D" w:rsidP="00DE5D8D">
            <w:pPr>
              <w:spacing w:after="0"/>
              <w:jc w:val="center"/>
              <w:rPr>
                <w:rFonts w:asciiTheme="minorHAnsi" w:eastAsiaTheme="minorEastAsia" w:hAnsi="Microsoft Sans Serif" w:cstheme="minorBidi"/>
                <w:b/>
                <w:bCs/>
                <w:color w:val="00B050"/>
                <w:kern w:val="24"/>
              </w:rPr>
            </w:pPr>
            <w:r w:rsidRPr="00DE5D8D">
              <w:rPr>
                <w:rFonts w:asciiTheme="minorHAnsi" w:eastAsiaTheme="minorEastAsia" w:hAnsi="Microsoft Sans Serif" w:cstheme="minorBidi"/>
                <w:b/>
                <w:bCs/>
                <w:color w:val="00B050"/>
                <w:kern w:val="24"/>
              </w:rPr>
              <w:t>44</w:t>
            </w:r>
            <w:r>
              <w:rPr>
                <w:rFonts w:asciiTheme="minorHAnsi" w:eastAsiaTheme="minorEastAsia" w:hAnsi="Microsoft Sans Serif" w:cstheme="minorBidi"/>
                <w:b/>
                <w:bCs/>
                <w:color w:val="00B050"/>
                <w:kern w:val="24"/>
              </w:rPr>
              <w:t>%</w:t>
            </w:r>
          </w:p>
        </w:tc>
      </w:tr>
      <w:tr w:rsidR="00DE5D8D" w:rsidRPr="00DE5D8D" w14:paraId="1181AC3D" w14:textId="77777777" w:rsidTr="00E700A1">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9909D36" w14:textId="77777777" w:rsidR="00DE5D8D" w:rsidRPr="00B1744A" w:rsidRDefault="00DE5D8D" w:rsidP="00DE5D8D">
            <w:pPr>
              <w:spacing w:after="0"/>
              <w:jc w:val="center"/>
              <w:rPr>
                <w:rFonts w:ascii="Arial" w:hAnsi="Arial"/>
                <w:lang w:val="en-US"/>
              </w:rPr>
            </w:pPr>
            <w:r w:rsidRPr="00DE5D8D">
              <w:rPr>
                <w:rFonts w:ascii="Microsoft Sans Serif" w:hAnsi="Microsoft Sans Serif" w:cs="Microsoft Sans Serif"/>
                <w:color w:val="000000" w:themeColor="dark1"/>
                <w:kern w:val="24"/>
              </w:rPr>
              <w:t>UL-only</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BEBDA9D" w14:textId="77777777" w:rsidR="00DE5D8D" w:rsidRPr="00914902" w:rsidRDefault="00DE5D8D" w:rsidP="00DE5D8D">
            <w:pPr>
              <w:spacing w:after="0"/>
              <w:jc w:val="center"/>
              <w:rPr>
                <w:rFonts w:ascii="Arial" w:hAnsi="Arial"/>
                <w:lang w:val="en-US"/>
              </w:rPr>
            </w:pPr>
            <w:r w:rsidRPr="00914902">
              <w:rPr>
                <w:rFonts w:ascii="Arial" w:hAnsi="Arial"/>
                <w:b/>
                <w:bCs/>
                <w:lang w:val="en-US"/>
              </w:rPr>
              <w:t>I-DRX=1.28s, N=8</w:t>
            </w:r>
          </w:p>
          <w:p w14:paraId="122E8324" w14:textId="77777777" w:rsidR="00DE5D8D" w:rsidRPr="00B1744A" w:rsidRDefault="00DE5D8D" w:rsidP="00DE5D8D">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1D69C835" w14:textId="77777777" w:rsidR="00DE5D8D" w:rsidRPr="00B1744A"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2.18</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7E3261B5" w14:textId="77777777" w:rsidR="00DE5D8D" w:rsidRPr="00B1744A"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1.76</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6DDB4F64" w14:textId="4DB78D32" w:rsidR="00DE5D8D" w:rsidRPr="00DE5D8D" w:rsidRDefault="00DE5D8D" w:rsidP="00DE5D8D">
            <w:pPr>
              <w:spacing w:after="0"/>
              <w:jc w:val="center"/>
              <w:rPr>
                <w:rFonts w:asciiTheme="minorHAnsi" w:eastAsiaTheme="minorEastAsia" w:hAnsi="Microsoft Sans Serif" w:cstheme="minorBidi"/>
                <w:b/>
                <w:bCs/>
                <w:color w:val="00B050"/>
                <w:kern w:val="24"/>
              </w:rPr>
            </w:pPr>
            <w:r w:rsidRPr="00DE5D8D">
              <w:rPr>
                <w:rFonts w:asciiTheme="minorHAnsi" w:eastAsiaTheme="minorEastAsia" w:hAnsi="Microsoft Sans Serif" w:cstheme="minorBidi"/>
                <w:b/>
                <w:bCs/>
                <w:color w:val="00B050"/>
                <w:kern w:val="24"/>
              </w:rPr>
              <w:t>19</w:t>
            </w:r>
            <w:r>
              <w:rPr>
                <w:rFonts w:asciiTheme="minorHAnsi" w:eastAsiaTheme="minorEastAsia" w:hAnsi="Microsoft Sans Serif" w:cstheme="minorBidi"/>
                <w:b/>
                <w:bCs/>
                <w:color w:val="00B050"/>
                <w:kern w:val="24"/>
              </w:rPr>
              <w:t>%</w:t>
            </w:r>
          </w:p>
        </w:tc>
      </w:tr>
      <w:tr w:rsidR="00DE5D8D" w:rsidRPr="00DE5D8D" w14:paraId="726DE34D" w14:textId="77777777" w:rsidTr="00E700A1">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6B94BD8" w14:textId="77777777" w:rsidR="00DE5D8D" w:rsidRPr="00B1744A" w:rsidRDefault="00DE5D8D" w:rsidP="00DE5D8D">
            <w:pPr>
              <w:spacing w:after="0"/>
              <w:jc w:val="center"/>
              <w:rPr>
                <w:rFonts w:ascii="Arial" w:hAnsi="Arial"/>
                <w:lang w:val="en-US"/>
              </w:rPr>
            </w:pPr>
            <w:r w:rsidRPr="00DE5D8D">
              <w:rPr>
                <w:rFonts w:ascii="Microsoft Sans Serif" w:hAnsi="Microsoft Sans Serif" w:cs="Microsoft Sans Serif"/>
                <w:color w:val="13171F"/>
                <w:kern w:val="24"/>
              </w:rPr>
              <w:t>DL+UL w/ CG-SDT for reporting</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D9F7355" w14:textId="77777777" w:rsidR="00DE5D8D" w:rsidRPr="00914902" w:rsidRDefault="00DE5D8D" w:rsidP="00DE5D8D">
            <w:pPr>
              <w:spacing w:after="0"/>
              <w:jc w:val="center"/>
              <w:rPr>
                <w:rFonts w:ascii="Arial" w:hAnsi="Arial"/>
                <w:lang w:val="en-US"/>
              </w:rPr>
            </w:pPr>
            <w:r w:rsidRPr="00914902">
              <w:rPr>
                <w:rFonts w:ascii="Arial" w:hAnsi="Arial"/>
                <w:b/>
                <w:bCs/>
                <w:lang w:val="en-US"/>
              </w:rPr>
              <w:t>I-DRX=1.28s, N=8</w:t>
            </w:r>
          </w:p>
          <w:p w14:paraId="69188A39" w14:textId="77777777" w:rsidR="00DE5D8D" w:rsidRPr="00B1744A" w:rsidRDefault="00DE5D8D" w:rsidP="00DE5D8D">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6D7BA0C5" w14:textId="77777777" w:rsidR="00DE5D8D" w:rsidRPr="00B1744A"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2.26</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3AD38D45" w14:textId="77777777" w:rsidR="00DE5D8D" w:rsidRPr="00B1744A"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1.84</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60DF5287" w14:textId="325B32BF" w:rsidR="00DE5D8D" w:rsidRPr="00DE5D8D" w:rsidRDefault="00DE5D8D" w:rsidP="00DE5D8D">
            <w:pPr>
              <w:spacing w:after="0"/>
              <w:jc w:val="center"/>
              <w:rPr>
                <w:rFonts w:asciiTheme="minorHAnsi" w:eastAsiaTheme="minorEastAsia" w:hAnsi="Microsoft Sans Serif" w:cstheme="minorBidi"/>
                <w:b/>
                <w:bCs/>
                <w:color w:val="00B050"/>
                <w:kern w:val="24"/>
              </w:rPr>
            </w:pPr>
            <w:r w:rsidRPr="00DE5D8D">
              <w:rPr>
                <w:rFonts w:asciiTheme="minorHAnsi" w:eastAsiaTheme="minorEastAsia" w:hAnsi="Microsoft Sans Serif" w:cstheme="minorBidi"/>
                <w:b/>
                <w:bCs/>
                <w:color w:val="00B050"/>
                <w:kern w:val="24"/>
              </w:rPr>
              <w:t>19</w:t>
            </w:r>
            <w:r>
              <w:rPr>
                <w:rFonts w:asciiTheme="minorHAnsi" w:eastAsiaTheme="minorEastAsia" w:hAnsi="Microsoft Sans Serif" w:cstheme="minorBidi"/>
                <w:b/>
                <w:bCs/>
                <w:color w:val="00B050"/>
                <w:kern w:val="24"/>
              </w:rPr>
              <w:t>%</w:t>
            </w:r>
          </w:p>
        </w:tc>
      </w:tr>
      <w:tr w:rsidR="00DE5D8D" w:rsidRPr="00DE5D8D" w14:paraId="635F28D5" w14:textId="77777777" w:rsidTr="00E700A1">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CB5EE24" w14:textId="77777777" w:rsidR="00DE5D8D" w:rsidRPr="00B1744A" w:rsidRDefault="00DE5D8D" w:rsidP="00DE5D8D">
            <w:pPr>
              <w:spacing w:after="0"/>
              <w:jc w:val="center"/>
              <w:rPr>
                <w:rFonts w:ascii="Arial" w:hAnsi="Arial"/>
                <w:lang w:val="en-US"/>
              </w:rPr>
            </w:pPr>
            <w:r w:rsidRPr="00DE5D8D">
              <w:rPr>
                <w:rFonts w:ascii="Microsoft Sans Serif" w:hAnsi="Microsoft Sans Serif" w:cs="Microsoft Sans Serif"/>
                <w:color w:val="000000" w:themeColor="dark1"/>
                <w:kern w:val="24"/>
              </w:rPr>
              <w:t>UL-only</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6A7DCDF1" w14:textId="77777777" w:rsidR="00DE5D8D" w:rsidRPr="002F4173" w:rsidRDefault="00DE5D8D" w:rsidP="00DE5D8D">
            <w:pPr>
              <w:spacing w:after="0"/>
              <w:jc w:val="center"/>
              <w:rPr>
                <w:rFonts w:ascii="Arial" w:hAnsi="Arial"/>
                <w:lang w:val="en-US"/>
              </w:rPr>
            </w:pPr>
            <w:r w:rsidRPr="002F4173">
              <w:rPr>
                <w:rFonts w:ascii="Arial" w:hAnsi="Arial"/>
                <w:b/>
                <w:bCs/>
                <w:lang w:val="en-US"/>
              </w:rPr>
              <w:t>I-DRX=10.24s, N=1</w:t>
            </w:r>
          </w:p>
          <w:p w14:paraId="775281EC" w14:textId="77777777" w:rsidR="00DE5D8D" w:rsidRPr="00B1744A" w:rsidRDefault="00DE5D8D" w:rsidP="00DE5D8D">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334F1FBD" w14:textId="77777777" w:rsidR="00DE5D8D" w:rsidRPr="00B1744A"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1.75</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7D8169CD" w14:textId="77777777" w:rsidR="00DE5D8D" w:rsidRPr="00B1744A"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1.33</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68C4DD00" w14:textId="6D0949DB" w:rsidR="00DE5D8D" w:rsidRPr="00DE5D8D" w:rsidRDefault="00DE5D8D" w:rsidP="00DE5D8D">
            <w:pPr>
              <w:spacing w:after="0"/>
              <w:jc w:val="center"/>
              <w:rPr>
                <w:rFonts w:asciiTheme="minorHAnsi" w:eastAsiaTheme="minorEastAsia" w:hAnsi="Microsoft Sans Serif" w:cstheme="minorBidi"/>
                <w:b/>
                <w:bCs/>
                <w:color w:val="00B050"/>
                <w:kern w:val="24"/>
              </w:rPr>
            </w:pPr>
            <w:r w:rsidRPr="00DE5D8D">
              <w:rPr>
                <w:rFonts w:asciiTheme="minorHAnsi" w:eastAsiaTheme="minorEastAsia" w:hAnsi="Microsoft Sans Serif" w:cstheme="minorBidi"/>
                <w:b/>
                <w:bCs/>
                <w:color w:val="00B050"/>
                <w:kern w:val="24"/>
              </w:rPr>
              <w:t>24</w:t>
            </w:r>
            <w:r>
              <w:rPr>
                <w:rFonts w:asciiTheme="minorHAnsi" w:eastAsiaTheme="minorEastAsia" w:hAnsi="Microsoft Sans Serif" w:cstheme="minorBidi"/>
                <w:b/>
                <w:bCs/>
                <w:color w:val="00B050"/>
                <w:kern w:val="24"/>
              </w:rPr>
              <w:t>%</w:t>
            </w:r>
          </w:p>
        </w:tc>
      </w:tr>
      <w:tr w:rsidR="00DE5D8D" w:rsidRPr="00DE5D8D" w14:paraId="1A2AD5C9" w14:textId="77777777" w:rsidTr="00E700A1">
        <w:trPr>
          <w:trHeight w:val="103"/>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54AE596E" w14:textId="77777777" w:rsidR="00DE5D8D" w:rsidRPr="00DE5D8D" w:rsidRDefault="00DE5D8D" w:rsidP="00DE5D8D">
            <w:pPr>
              <w:spacing w:after="0"/>
              <w:jc w:val="center"/>
              <w:rPr>
                <w:rFonts w:ascii="Arial" w:hAnsi="Arial"/>
                <w:lang w:val="en-US"/>
              </w:rPr>
            </w:pPr>
            <w:r w:rsidRPr="00DE5D8D">
              <w:rPr>
                <w:rFonts w:ascii="Microsoft Sans Serif" w:hAnsi="Microsoft Sans Serif" w:cs="Microsoft Sans Serif"/>
                <w:color w:val="13171F"/>
                <w:kern w:val="24"/>
              </w:rPr>
              <w:t>DL+UL w/ CG-SDT for reporting</w:t>
            </w:r>
          </w:p>
        </w:tc>
        <w:tc>
          <w:tcPr>
            <w:tcW w:w="1934"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3FA9B9F0" w14:textId="77777777" w:rsidR="00DE5D8D" w:rsidRPr="002F4173" w:rsidRDefault="00DE5D8D" w:rsidP="00DE5D8D">
            <w:pPr>
              <w:spacing w:after="0"/>
              <w:jc w:val="center"/>
              <w:rPr>
                <w:rFonts w:ascii="Arial" w:hAnsi="Arial"/>
                <w:lang w:val="en-US"/>
              </w:rPr>
            </w:pPr>
            <w:r w:rsidRPr="002F4173">
              <w:rPr>
                <w:rFonts w:ascii="Arial" w:hAnsi="Arial"/>
                <w:b/>
                <w:bCs/>
                <w:lang w:val="en-US"/>
              </w:rPr>
              <w:t>I-DRX=10.24s, N=1</w:t>
            </w:r>
          </w:p>
          <w:p w14:paraId="6D4EF205" w14:textId="77777777" w:rsidR="00DE5D8D" w:rsidRPr="00DE5D8D" w:rsidRDefault="00DE5D8D" w:rsidP="00DE5D8D">
            <w:pPr>
              <w:spacing w:after="0"/>
              <w:jc w:val="center"/>
              <w:rPr>
                <w:rFonts w:ascii="Arial" w:hAnsi="Arial"/>
                <w:lang w:val="en-US"/>
              </w:rPr>
            </w:pPr>
          </w:p>
        </w:tc>
        <w:tc>
          <w:tcPr>
            <w:tcW w:w="1882"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08A78EC0" w14:textId="77777777" w:rsidR="00DE5D8D" w:rsidRPr="00DE5D8D"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1.85</w:t>
            </w:r>
          </w:p>
        </w:tc>
        <w:tc>
          <w:tcPr>
            <w:tcW w:w="2409"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tcPr>
          <w:p w14:paraId="1F1C02A4" w14:textId="77777777" w:rsidR="00DE5D8D" w:rsidRPr="00DE5D8D" w:rsidRDefault="00DE5D8D" w:rsidP="00DE5D8D">
            <w:pPr>
              <w:spacing w:after="0"/>
              <w:jc w:val="center"/>
              <w:rPr>
                <w:rFonts w:ascii="Arial" w:hAnsi="Arial"/>
                <w:lang w:val="en-US"/>
              </w:rPr>
            </w:pPr>
            <w:r w:rsidRPr="00DE5D8D">
              <w:rPr>
                <w:rFonts w:asciiTheme="minorHAnsi" w:eastAsiaTheme="minorEastAsia" w:hAnsi="Microsoft Sans Serif" w:cstheme="minorBidi"/>
                <w:color w:val="000000" w:themeColor="dark1"/>
                <w:kern w:val="24"/>
              </w:rPr>
              <w:t>1.42</w:t>
            </w:r>
          </w:p>
        </w:tc>
        <w:tc>
          <w:tcPr>
            <w:tcW w:w="1785" w:type="dxa"/>
            <w:tcBorders>
              <w:top w:val="single" w:sz="8" w:space="0" w:color="F7F8FA"/>
              <w:left w:val="single" w:sz="8" w:space="0" w:color="F7F8FA"/>
              <w:bottom w:val="single" w:sz="8" w:space="0" w:color="F7F8FA"/>
              <w:right w:val="single" w:sz="8" w:space="0" w:color="F7F8FA"/>
            </w:tcBorders>
            <w:shd w:val="clear" w:color="auto" w:fill="E8E9F9"/>
            <w:vAlign w:val="bottom"/>
          </w:tcPr>
          <w:p w14:paraId="109E0B79" w14:textId="613E2521" w:rsidR="00DE5D8D" w:rsidRPr="00DE5D8D" w:rsidRDefault="00DE5D8D" w:rsidP="00DE5D8D">
            <w:pPr>
              <w:spacing w:after="0"/>
              <w:jc w:val="center"/>
              <w:rPr>
                <w:rFonts w:asciiTheme="minorHAnsi" w:eastAsiaTheme="minorEastAsia" w:hAnsi="Microsoft Sans Serif" w:cstheme="minorBidi"/>
                <w:b/>
                <w:bCs/>
                <w:color w:val="00B050"/>
                <w:kern w:val="24"/>
              </w:rPr>
            </w:pPr>
            <w:r w:rsidRPr="00DE5D8D">
              <w:rPr>
                <w:rFonts w:asciiTheme="minorHAnsi" w:eastAsiaTheme="minorEastAsia" w:hAnsi="Microsoft Sans Serif" w:cstheme="minorBidi"/>
                <w:b/>
                <w:bCs/>
                <w:color w:val="00B050"/>
                <w:kern w:val="24"/>
              </w:rPr>
              <w:t>23</w:t>
            </w:r>
            <w:r>
              <w:rPr>
                <w:rFonts w:asciiTheme="minorHAnsi" w:eastAsiaTheme="minorEastAsia" w:hAnsi="Microsoft Sans Serif" w:cstheme="minorBidi"/>
                <w:b/>
                <w:bCs/>
                <w:color w:val="00B050"/>
                <w:kern w:val="24"/>
              </w:rPr>
              <w:t>%</w:t>
            </w:r>
          </w:p>
        </w:tc>
      </w:tr>
    </w:tbl>
    <w:p w14:paraId="5E14EAE4" w14:textId="029968D4" w:rsidR="00D56F78" w:rsidRDefault="00D56F78" w:rsidP="00E700A1">
      <w:pPr>
        <w:spacing w:after="0"/>
        <w:jc w:val="left"/>
        <w:rPr>
          <w:sz w:val="24"/>
          <w:szCs w:val="24"/>
        </w:rPr>
      </w:pPr>
    </w:p>
    <w:p w14:paraId="099D3410" w14:textId="77777777" w:rsidR="005560AC" w:rsidRDefault="005560AC" w:rsidP="00D56F78">
      <w:pPr>
        <w:rPr>
          <w:b/>
          <w:bCs/>
          <w:i/>
          <w:iCs/>
          <w:sz w:val="24"/>
          <w:szCs w:val="24"/>
        </w:rPr>
      </w:pPr>
    </w:p>
    <w:p w14:paraId="342E117A" w14:textId="153E5DA9" w:rsidR="00D56F78" w:rsidRPr="00D56F78" w:rsidRDefault="00D56F78" w:rsidP="00D56F78">
      <w:pPr>
        <w:rPr>
          <w:b/>
          <w:bCs/>
          <w:i/>
          <w:iCs/>
          <w:sz w:val="24"/>
          <w:szCs w:val="24"/>
        </w:rPr>
      </w:pPr>
      <w:r w:rsidRPr="00661D8C">
        <w:rPr>
          <w:b/>
          <w:bCs/>
          <w:i/>
          <w:iCs/>
          <w:sz w:val="24"/>
          <w:szCs w:val="24"/>
        </w:rPr>
        <w:t xml:space="preserve">Observation </w:t>
      </w:r>
      <w:r w:rsidR="005560AC">
        <w:rPr>
          <w:b/>
          <w:bCs/>
          <w:i/>
          <w:iCs/>
          <w:sz w:val="24"/>
          <w:szCs w:val="24"/>
        </w:rPr>
        <w:t>6</w:t>
      </w:r>
      <w:r>
        <w:rPr>
          <w:b/>
          <w:bCs/>
          <w:i/>
          <w:iCs/>
          <w:sz w:val="24"/>
          <w:szCs w:val="24"/>
        </w:rPr>
        <w:t xml:space="preserve">: Reducing the latencies involved in the legacy SDT procedure may significantly reduce the power consumption. </w:t>
      </w:r>
    </w:p>
    <w:p w14:paraId="1022D9A8" w14:textId="2EDFE304" w:rsidR="00E700A1" w:rsidRDefault="00B677C4" w:rsidP="00E700A1">
      <w:pPr>
        <w:spacing w:after="0"/>
        <w:jc w:val="left"/>
        <w:rPr>
          <w:rFonts w:ascii="Arial" w:hAnsi="Arial"/>
          <w:sz w:val="22"/>
        </w:rPr>
      </w:pPr>
      <w:r w:rsidRPr="00E52A9F">
        <w:rPr>
          <w:sz w:val="24"/>
          <w:szCs w:val="24"/>
        </w:rPr>
        <w:t>Based on the above analysis, we provide the following summary:</w:t>
      </w:r>
      <w:bookmarkStart w:id="1" w:name="_Hlk102052487"/>
    </w:p>
    <w:p w14:paraId="67406508" w14:textId="77777777" w:rsidR="00E700A1" w:rsidRDefault="00E700A1" w:rsidP="00E700A1">
      <w:pPr>
        <w:spacing w:after="0"/>
        <w:jc w:val="left"/>
        <w:rPr>
          <w:rFonts w:ascii="Arial" w:hAnsi="Arial"/>
          <w:sz w:val="22"/>
        </w:rPr>
      </w:pPr>
    </w:p>
    <w:p w14:paraId="39151684" w14:textId="2404CD30" w:rsidR="00E2171C" w:rsidRPr="00E700A1" w:rsidRDefault="00E2171C" w:rsidP="00E700A1">
      <w:pPr>
        <w:spacing w:after="0"/>
        <w:jc w:val="left"/>
        <w:rPr>
          <w:rFonts w:ascii="Arial" w:hAnsi="Arial"/>
          <w:sz w:val="22"/>
        </w:rPr>
      </w:pPr>
      <w:r w:rsidRPr="00D030E6">
        <w:rPr>
          <w:b/>
          <w:bCs/>
          <w:i/>
          <w:iCs/>
          <w:sz w:val="24"/>
          <w:szCs w:val="24"/>
        </w:rPr>
        <w:t xml:space="preserve">Proposal </w:t>
      </w:r>
      <w:r w:rsidR="00F22DE3">
        <w:rPr>
          <w:b/>
          <w:bCs/>
          <w:i/>
          <w:iCs/>
          <w:sz w:val="24"/>
          <w:szCs w:val="24"/>
        </w:rPr>
        <w:t>2</w:t>
      </w:r>
      <w:r>
        <w:rPr>
          <w:b/>
          <w:bCs/>
          <w:i/>
          <w:iCs/>
          <w:sz w:val="24"/>
          <w:szCs w:val="24"/>
        </w:rPr>
        <w:t>: Study at least the</w:t>
      </w:r>
      <w:r w:rsidR="00054DEC">
        <w:rPr>
          <w:b/>
          <w:bCs/>
          <w:i/>
          <w:iCs/>
          <w:sz w:val="24"/>
          <w:szCs w:val="24"/>
        </w:rPr>
        <w:t xml:space="preserve"> following enhancements in RRC Inactive Positioning</w:t>
      </w:r>
      <w:r w:rsidR="004D7419">
        <w:rPr>
          <w:b/>
          <w:bCs/>
          <w:i/>
          <w:iCs/>
          <w:sz w:val="24"/>
          <w:szCs w:val="24"/>
        </w:rPr>
        <w:t xml:space="preserve"> for the purpose of reducing power consumption</w:t>
      </w:r>
      <w:r w:rsidR="00054DEC">
        <w:rPr>
          <w:b/>
          <w:bCs/>
          <w:i/>
          <w:iCs/>
          <w:sz w:val="24"/>
          <w:szCs w:val="24"/>
        </w:rPr>
        <w:t>:</w:t>
      </w:r>
    </w:p>
    <w:p w14:paraId="55C677E9" w14:textId="494ED3DA" w:rsidR="00B309EC" w:rsidRDefault="004724C1" w:rsidP="009665C2">
      <w:pPr>
        <w:pStyle w:val="ListParagraph"/>
        <w:numPr>
          <w:ilvl w:val="0"/>
          <w:numId w:val="11"/>
        </w:numPr>
        <w:spacing w:after="0"/>
        <w:rPr>
          <w:b/>
          <w:bCs/>
          <w:i/>
          <w:iCs/>
          <w:sz w:val="24"/>
          <w:szCs w:val="24"/>
        </w:rPr>
      </w:pPr>
      <w:r w:rsidRPr="004724C1">
        <w:rPr>
          <w:b/>
          <w:bCs/>
          <w:i/>
          <w:iCs/>
          <w:sz w:val="24"/>
          <w:szCs w:val="24"/>
        </w:rPr>
        <w:t xml:space="preserve">Study ways of </w:t>
      </w:r>
      <w:r w:rsidR="00240C7F">
        <w:rPr>
          <w:b/>
          <w:bCs/>
          <w:i/>
          <w:iCs/>
          <w:sz w:val="24"/>
          <w:szCs w:val="24"/>
        </w:rPr>
        <w:t>optimizing</w:t>
      </w:r>
      <w:r>
        <w:rPr>
          <w:b/>
          <w:bCs/>
          <w:i/>
          <w:iCs/>
          <w:sz w:val="24"/>
          <w:szCs w:val="24"/>
        </w:rPr>
        <w:t xml:space="preserve"> </w:t>
      </w:r>
      <w:r w:rsidR="00240C7F">
        <w:rPr>
          <w:b/>
          <w:bCs/>
          <w:i/>
          <w:iCs/>
          <w:sz w:val="24"/>
          <w:szCs w:val="24"/>
        </w:rPr>
        <w:t xml:space="preserve">the </w:t>
      </w:r>
      <w:r w:rsidR="00E60C77">
        <w:rPr>
          <w:b/>
          <w:bCs/>
          <w:i/>
          <w:iCs/>
          <w:sz w:val="24"/>
          <w:szCs w:val="24"/>
        </w:rPr>
        <w:t>SRS configuration/activation</w:t>
      </w:r>
      <w:r w:rsidR="00E6265D">
        <w:rPr>
          <w:b/>
          <w:bCs/>
          <w:i/>
          <w:iCs/>
          <w:sz w:val="24"/>
          <w:szCs w:val="24"/>
        </w:rPr>
        <w:t xml:space="preserve">/request </w:t>
      </w:r>
      <w:r w:rsidR="007C6733">
        <w:rPr>
          <w:b/>
          <w:bCs/>
          <w:i/>
          <w:iCs/>
          <w:sz w:val="24"/>
          <w:szCs w:val="24"/>
        </w:rPr>
        <w:t>procedure</w:t>
      </w:r>
      <w:r w:rsidR="00E6265D">
        <w:rPr>
          <w:b/>
          <w:bCs/>
          <w:i/>
          <w:iCs/>
          <w:sz w:val="24"/>
          <w:szCs w:val="24"/>
        </w:rPr>
        <w:t>(s)</w:t>
      </w:r>
      <w:r w:rsidR="00562B20">
        <w:rPr>
          <w:b/>
          <w:bCs/>
          <w:i/>
          <w:iCs/>
          <w:sz w:val="24"/>
          <w:szCs w:val="24"/>
        </w:rPr>
        <w:t xml:space="preserve"> included in the UL/DL+UL </w:t>
      </w:r>
      <w:r w:rsidR="00E6265D">
        <w:rPr>
          <w:b/>
          <w:bCs/>
          <w:i/>
          <w:iCs/>
          <w:sz w:val="24"/>
          <w:szCs w:val="24"/>
        </w:rPr>
        <w:t xml:space="preserve">RRC inactive positioning </w:t>
      </w:r>
      <w:r w:rsidR="006A5984">
        <w:rPr>
          <w:b/>
          <w:bCs/>
          <w:i/>
          <w:iCs/>
          <w:sz w:val="24"/>
          <w:szCs w:val="24"/>
        </w:rPr>
        <w:t>(</w:t>
      </w:r>
      <w:proofErr w:type="gramStart"/>
      <w:r w:rsidR="006A5984">
        <w:rPr>
          <w:b/>
          <w:bCs/>
          <w:i/>
          <w:iCs/>
          <w:sz w:val="24"/>
          <w:szCs w:val="24"/>
        </w:rPr>
        <w:t>e.g.</w:t>
      </w:r>
      <w:proofErr w:type="gramEnd"/>
      <w:r w:rsidR="009967AB">
        <w:rPr>
          <w:b/>
          <w:bCs/>
          <w:i/>
          <w:iCs/>
          <w:sz w:val="24"/>
          <w:szCs w:val="24"/>
        </w:rPr>
        <w:t xml:space="preserve"> </w:t>
      </w:r>
      <w:r w:rsidR="00E60C77">
        <w:rPr>
          <w:b/>
          <w:bCs/>
          <w:i/>
          <w:iCs/>
          <w:sz w:val="24"/>
          <w:szCs w:val="24"/>
        </w:rPr>
        <w:t xml:space="preserve">SRS pre-configuration, </w:t>
      </w:r>
      <w:r w:rsidR="009967AB">
        <w:rPr>
          <w:b/>
          <w:bCs/>
          <w:i/>
          <w:iCs/>
          <w:sz w:val="24"/>
          <w:szCs w:val="24"/>
        </w:rPr>
        <w:t>RACH-based SRS request from the UE,</w:t>
      </w:r>
      <w:r w:rsidR="00AD4961">
        <w:rPr>
          <w:b/>
          <w:bCs/>
          <w:i/>
          <w:iCs/>
          <w:sz w:val="24"/>
          <w:szCs w:val="24"/>
        </w:rPr>
        <w:t xml:space="preserve"> paging-based SRS activation</w:t>
      </w:r>
      <w:r w:rsidR="006A5984">
        <w:rPr>
          <w:b/>
          <w:bCs/>
          <w:i/>
          <w:iCs/>
          <w:sz w:val="24"/>
          <w:szCs w:val="24"/>
        </w:rPr>
        <w:t>).</w:t>
      </w:r>
    </w:p>
    <w:p w14:paraId="0A6FD445" w14:textId="2A30DA1C" w:rsidR="00E60C77" w:rsidRPr="00E60C77" w:rsidRDefault="00E60C77" w:rsidP="00E60C77">
      <w:pPr>
        <w:pStyle w:val="ListParagraph"/>
        <w:numPr>
          <w:ilvl w:val="0"/>
          <w:numId w:val="11"/>
        </w:numPr>
        <w:spacing w:after="0"/>
        <w:rPr>
          <w:b/>
          <w:bCs/>
          <w:i/>
          <w:iCs/>
          <w:sz w:val="24"/>
          <w:szCs w:val="24"/>
        </w:rPr>
      </w:pPr>
      <w:r>
        <w:rPr>
          <w:b/>
          <w:bCs/>
          <w:i/>
          <w:iCs/>
          <w:sz w:val="24"/>
          <w:szCs w:val="24"/>
        </w:rPr>
        <w:t>Study ways for SRS transmission continuation after cell change in RRC Inactive (e.g., continuity of the configured SRS across cell change).</w:t>
      </w:r>
    </w:p>
    <w:p w14:paraId="6C6340FA" w14:textId="6E5693C5" w:rsidR="00240C7F" w:rsidRPr="00240C7F" w:rsidRDefault="00240C7F" w:rsidP="00240C7F">
      <w:pPr>
        <w:pStyle w:val="ListParagraph"/>
        <w:numPr>
          <w:ilvl w:val="0"/>
          <w:numId w:val="11"/>
        </w:numPr>
        <w:spacing w:after="0"/>
        <w:rPr>
          <w:b/>
          <w:bCs/>
          <w:i/>
          <w:iCs/>
          <w:sz w:val="24"/>
          <w:szCs w:val="24"/>
        </w:rPr>
      </w:pPr>
      <w:r>
        <w:rPr>
          <w:b/>
          <w:bCs/>
          <w:i/>
          <w:iCs/>
          <w:sz w:val="24"/>
          <w:szCs w:val="24"/>
        </w:rPr>
        <w:t>Study PRS/SRS configuration restrictions &amp; corresponding new UE capabilities for enabling reduced power consumption for RTT positioning.</w:t>
      </w:r>
    </w:p>
    <w:bookmarkEnd w:id="1"/>
    <w:p w14:paraId="0E003727" w14:textId="5932C0B5"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4A22AF52" w14:textId="77777777" w:rsidR="0041508F" w:rsidRDefault="00670CBB" w:rsidP="00670CBB">
      <w:pPr>
        <w:rPr>
          <w:sz w:val="24"/>
          <w:szCs w:val="24"/>
        </w:rPr>
      </w:pPr>
      <w:r w:rsidRPr="008A2C51">
        <w:rPr>
          <w:sz w:val="24"/>
          <w:szCs w:val="24"/>
        </w:rPr>
        <w:t>With regards to the topic of LPHAP positioning we make the following observations and proposals:</w:t>
      </w:r>
    </w:p>
    <w:p w14:paraId="1034059A" w14:textId="77777777" w:rsidR="001B2CD6" w:rsidRPr="00661D8C" w:rsidRDefault="001B2CD6" w:rsidP="001B2CD6">
      <w:pPr>
        <w:rPr>
          <w:b/>
          <w:bCs/>
          <w:i/>
          <w:iCs/>
          <w:sz w:val="24"/>
          <w:szCs w:val="24"/>
        </w:rPr>
      </w:pPr>
      <w:r w:rsidRPr="00661D8C">
        <w:rPr>
          <w:b/>
          <w:bCs/>
          <w:i/>
          <w:iCs/>
          <w:sz w:val="24"/>
          <w:szCs w:val="24"/>
        </w:rPr>
        <w:t xml:space="preserve">Observation 1: For UL-only, or DL+UL Positioning, RA-SDT may correspond to a procedure requiring between 4320 to 13190 power units depending on the delays involved in the overall </w:t>
      </w:r>
      <w:proofErr w:type="spellStart"/>
      <w:r w:rsidRPr="00661D8C">
        <w:rPr>
          <w:b/>
          <w:bCs/>
          <w:i/>
          <w:iCs/>
          <w:sz w:val="24"/>
          <w:szCs w:val="24"/>
        </w:rPr>
        <w:t>signaling</w:t>
      </w:r>
      <w:proofErr w:type="spellEnd"/>
      <w:r w:rsidRPr="00661D8C">
        <w:rPr>
          <w:b/>
          <w:bCs/>
          <w:i/>
          <w:iCs/>
          <w:sz w:val="24"/>
          <w:szCs w:val="24"/>
        </w:rPr>
        <w:t xml:space="preserve"> UE&lt;-&gt;NG RAN&lt;-&gt;LMF. </w:t>
      </w:r>
    </w:p>
    <w:p w14:paraId="27DA23DF" w14:textId="77777777" w:rsidR="006A1765" w:rsidRPr="004B7BDC" w:rsidRDefault="006A1765" w:rsidP="006A1765">
      <w:pPr>
        <w:rPr>
          <w:b/>
          <w:bCs/>
          <w:i/>
          <w:iCs/>
          <w:sz w:val="24"/>
          <w:szCs w:val="24"/>
          <w:lang w:val="en-US"/>
        </w:rPr>
      </w:pPr>
      <w:r w:rsidRPr="004B7BDC">
        <w:rPr>
          <w:b/>
          <w:bCs/>
          <w:i/>
          <w:iCs/>
          <w:sz w:val="24"/>
          <w:szCs w:val="24"/>
          <w:lang w:val="en-US"/>
        </w:rPr>
        <w:t xml:space="preserve">Observation </w:t>
      </w:r>
      <w:r>
        <w:rPr>
          <w:b/>
          <w:bCs/>
          <w:i/>
          <w:iCs/>
          <w:sz w:val="24"/>
          <w:szCs w:val="24"/>
          <w:lang w:val="en-US"/>
        </w:rPr>
        <w:t>2</w:t>
      </w:r>
      <w:r w:rsidRPr="004B7BDC">
        <w:rPr>
          <w:b/>
          <w:bCs/>
          <w:i/>
          <w:iCs/>
          <w:sz w:val="24"/>
          <w:szCs w:val="24"/>
          <w:lang w:val="en-US"/>
        </w:rPr>
        <w:t>: If the location is needed at the UE, the smallest Power consumption is achieved for UE-based DL Positioning</w:t>
      </w:r>
    </w:p>
    <w:p w14:paraId="769EE48C" w14:textId="77777777" w:rsidR="006A1765" w:rsidRPr="004B7BDC" w:rsidRDefault="006A1765" w:rsidP="006A1765">
      <w:pPr>
        <w:rPr>
          <w:b/>
          <w:bCs/>
          <w:i/>
          <w:iCs/>
          <w:sz w:val="24"/>
          <w:szCs w:val="24"/>
          <w:lang w:val="en-US"/>
        </w:rPr>
      </w:pPr>
      <w:r w:rsidRPr="004B7BDC">
        <w:rPr>
          <w:b/>
          <w:bCs/>
          <w:i/>
          <w:iCs/>
          <w:sz w:val="24"/>
          <w:szCs w:val="24"/>
          <w:lang w:val="en-US"/>
        </w:rPr>
        <w:t xml:space="preserve">Observation </w:t>
      </w:r>
      <w:r>
        <w:rPr>
          <w:b/>
          <w:bCs/>
          <w:i/>
          <w:iCs/>
          <w:sz w:val="24"/>
          <w:szCs w:val="24"/>
          <w:lang w:val="en-US"/>
        </w:rPr>
        <w:t>3</w:t>
      </w:r>
      <w:r w:rsidRPr="004B7BDC">
        <w:rPr>
          <w:b/>
          <w:bCs/>
          <w:i/>
          <w:iCs/>
          <w:sz w:val="24"/>
          <w:szCs w:val="24"/>
          <w:lang w:val="en-US"/>
        </w:rPr>
        <w:t>: If the location is needed at the network, the smallest Power consumption is achieved for UL-only Positioning</w:t>
      </w:r>
    </w:p>
    <w:p w14:paraId="48B2B416" w14:textId="77777777" w:rsidR="006A1765" w:rsidRPr="0049291E" w:rsidRDefault="006A1765" w:rsidP="006A1765">
      <w:pPr>
        <w:rPr>
          <w:b/>
          <w:bCs/>
          <w:i/>
          <w:iCs/>
          <w:sz w:val="24"/>
          <w:szCs w:val="24"/>
          <w:lang w:val="en-US"/>
        </w:rPr>
      </w:pPr>
      <w:r w:rsidRPr="0049291E">
        <w:rPr>
          <w:b/>
          <w:bCs/>
          <w:i/>
          <w:iCs/>
          <w:sz w:val="24"/>
          <w:szCs w:val="24"/>
          <w:lang w:val="en-US"/>
        </w:rPr>
        <w:t>Observation</w:t>
      </w:r>
      <w:r>
        <w:rPr>
          <w:b/>
          <w:bCs/>
          <w:i/>
          <w:iCs/>
          <w:sz w:val="24"/>
          <w:szCs w:val="24"/>
          <w:lang w:val="en-US"/>
        </w:rPr>
        <w:t xml:space="preserve"> 4</w:t>
      </w:r>
      <w:r w:rsidRPr="0049291E">
        <w:rPr>
          <w:b/>
          <w:bCs/>
          <w:i/>
          <w:iCs/>
          <w:sz w:val="24"/>
          <w:szCs w:val="24"/>
          <w:lang w:val="en-US"/>
        </w:rPr>
        <w:t>: Positioning-related (re-)configuration(s)</w:t>
      </w:r>
      <w:r>
        <w:rPr>
          <w:b/>
          <w:bCs/>
          <w:i/>
          <w:iCs/>
          <w:sz w:val="24"/>
          <w:szCs w:val="24"/>
          <w:lang w:val="en-US"/>
        </w:rPr>
        <w:t xml:space="preserve"> (</w:t>
      </w:r>
      <w:proofErr w:type="gramStart"/>
      <w:r>
        <w:rPr>
          <w:b/>
          <w:bCs/>
          <w:i/>
          <w:iCs/>
          <w:sz w:val="24"/>
          <w:szCs w:val="24"/>
          <w:lang w:val="en-US"/>
        </w:rPr>
        <w:t>e.g.</w:t>
      </w:r>
      <w:proofErr w:type="gramEnd"/>
      <w:r>
        <w:rPr>
          <w:b/>
          <w:bCs/>
          <w:i/>
          <w:iCs/>
          <w:sz w:val="24"/>
          <w:szCs w:val="24"/>
          <w:lang w:val="en-US"/>
        </w:rPr>
        <w:t xml:space="preserve"> SDT)</w:t>
      </w:r>
      <w:r w:rsidRPr="0049291E">
        <w:rPr>
          <w:b/>
          <w:bCs/>
          <w:i/>
          <w:iCs/>
          <w:sz w:val="24"/>
          <w:szCs w:val="24"/>
          <w:lang w:val="en-US"/>
        </w:rPr>
        <w:t xml:space="preserve"> increase significantly the power consumption</w:t>
      </w:r>
      <w:r>
        <w:rPr>
          <w:b/>
          <w:bCs/>
          <w:i/>
          <w:iCs/>
          <w:sz w:val="24"/>
          <w:szCs w:val="24"/>
          <w:lang w:val="en-US"/>
        </w:rPr>
        <w:t xml:space="preserve">, mainly due to increased latency and longer awake time for the devices. </w:t>
      </w:r>
    </w:p>
    <w:p w14:paraId="0AB3991F" w14:textId="77777777" w:rsidR="006A1765" w:rsidRPr="0049291E" w:rsidRDefault="006A1765" w:rsidP="006A1765">
      <w:pPr>
        <w:rPr>
          <w:b/>
          <w:bCs/>
          <w:i/>
          <w:iCs/>
          <w:sz w:val="24"/>
          <w:szCs w:val="24"/>
          <w:lang w:val="en-US"/>
        </w:rPr>
      </w:pPr>
      <w:r w:rsidRPr="0049291E">
        <w:rPr>
          <w:b/>
          <w:bCs/>
          <w:i/>
          <w:iCs/>
          <w:sz w:val="24"/>
          <w:szCs w:val="24"/>
          <w:lang w:val="en-US"/>
        </w:rPr>
        <w:t>Observation</w:t>
      </w:r>
      <w:r>
        <w:rPr>
          <w:b/>
          <w:bCs/>
          <w:i/>
          <w:iCs/>
          <w:sz w:val="24"/>
          <w:szCs w:val="24"/>
          <w:lang w:val="en-US"/>
        </w:rPr>
        <w:t xml:space="preserve"> 5</w:t>
      </w:r>
      <w:r w:rsidRPr="0049291E">
        <w:rPr>
          <w:b/>
          <w:bCs/>
          <w:i/>
          <w:iCs/>
          <w:sz w:val="24"/>
          <w:szCs w:val="24"/>
          <w:lang w:val="en-US"/>
        </w:rPr>
        <w:t xml:space="preserve">: Time-domain proximity of the PRS/SRS/Paging/Reporting-Opportunity </w:t>
      </w:r>
      <w:r>
        <w:rPr>
          <w:b/>
          <w:bCs/>
          <w:i/>
          <w:iCs/>
          <w:sz w:val="24"/>
          <w:szCs w:val="24"/>
          <w:lang w:val="en-US"/>
        </w:rPr>
        <w:t>reduces the power consumption by ensuring the UE stays in sleep mode longer times and reducing the need of sleep mode switches.</w:t>
      </w:r>
    </w:p>
    <w:p w14:paraId="2705E7AC" w14:textId="77777777" w:rsidR="006A1765" w:rsidRPr="00296BFF" w:rsidRDefault="006A1765" w:rsidP="006A1765">
      <w:pPr>
        <w:rPr>
          <w:b/>
          <w:bCs/>
          <w:i/>
          <w:iCs/>
          <w:sz w:val="24"/>
          <w:szCs w:val="24"/>
          <w:lang w:val="en-US"/>
        </w:rPr>
      </w:pPr>
      <w:r w:rsidRPr="0049291E">
        <w:rPr>
          <w:b/>
          <w:bCs/>
          <w:i/>
          <w:iCs/>
          <w:sz w:val="24"/>
          <w:szCs w:val="24"/>
          <w:lang w:val="en-US"/>
        </w:rPr>
        <w:t xml:space="preserve">Observation </w:t>
      </w:r>
      <w:r>
        <w:rPr>
          <w:b/>
          <w:bCs/>
          <w:i/>
          <w:iCs/>
          <w:sz w:val="24"/>
          <w:szCs w:val="24"/>
          <w:lang w:val="en-US"/>
        </w:rPr>
        <w:t>6</w:t>
      </w:r>
      <w:r w:rsidRPr="0049291E">
        <w:rPr>
          <w:b/>
          <w:bCs/>
          <w:i/>
          <w:iCs/>
          <w:sz w:val="24"/>
          <w:szCs w:val="24"/>
          <w:lang w:val="en-US"/>
        </w:rPr>
        <w:t xml:space="preserve">: Increasing I-DRX and/or SRS periodicities </w:t>
      </w:r>
      <w:r>
        <w:rPr>
          <w:b/>
          <w:bCs/>
          <w:i/>
          <w:iCs/>
          <w:sz w:val="24"/>
          <w:szCs w:val="24"/>
          <w:lang w:val="en-US"/>
        </w:rPr>
        <w:t xml:space="preserve">would reduce the power consumption while keeping the latency-related QoS within the required targets </w:t>
      </w:r>
      <w:r w:rsidRPr="0049291E">
        <w:rPr>
          <w:b/>
          <w:bCs/>
          <w:i/>
          <w:iCs/>
          <w:sz w:val="24"/>
          <w:szCs w:val="24"/>
          <w:lang w:val="en-US"/>
        </w:rPr>
        <w:t>(</w:t>
      </w:r>
      <w:proofErr w:type="gramStart"/>
      <w:r w:rsidRPr="0049291E">
        <w:rPr>
          <w:b/>
          <w:bCs/>
          <w:i/>
          <w:iCs/>
          <w:sz w:val="24"/>
          <w:szCs w:val="24"/>
          <w:lang w:val="en-US"/>
        </w:rPr>
        <w:t>e.g.</w:t>
      </w:r>
      <w:proofErr w:type="gramEnd"/>
      <w:r w:rsidRPr="0049291E">
        <w:rPr>
          <w:b/>
          <w:bCs/>
          <w:i/>
          <w:iCs/>
          <w:sz w:val="24"/>
          <w:szCs w:val="24"/>
          <w:lang w:val="en-US"/>
        </w:rPr>
        <w:t xml:space="preserve"> 20.48, 30.72 SRS periodicities and/or I-DRX)</w:t>
      </w:r>
      <w:r>
        <w:rPr>
          <w:b/>
          <w:bCs/>
          <w:i/>
          <w:iCs/>
          <w:sz w:val="24"/>
          <w:szCs w:val="24"/>
          <w:lang w:val="en-US"/>
        </w:rPr>
        <w:t>.</w:t>
      </w:r>
    </w:p>
    <w:p w14:paraId="03F40409" w14:textId="7A36C2EE" w:rsidR="0016220C" w:rsidRPr="00661D8C" w:rsidRDefault="0016220C" w:rsidP="001B2CD6">
      <w:pPr>
        <w:rPr>
          <w:b/>
          <w:bCs/>
          <w:i/>
          <w:iCs/>
          <w:sz w:val="24"/>
          <w:szCs w:val="24"/>
        </w:rPr>
      </w:pPr>
      <w:r w:rsidRPr="00661D8C">
        <w:rPr>
          <w:b/>
          <w:bCs/>
          <w:i/>
          <w:iCs/>
          <w:sz w:val="24"/>
          <w:szCs w:val="24"/>
        </w:rPr>
        <w:t xml:space="preserve">Observation </w:t>
      </w:r>
      <w:r w:rsidR="00A7140E">
        <w:rPr>
          <w:b/>
          <w:bCs/>
          <w:i/>
          <w:iCs/>
          <w:sz w:val="24"/>
          <w:szCs w:val="24"/>
        </w:rPr>
        <w:t>7</w:t>
      </w:r>
      <w:r>
        <w:rPr>
          <w:b/>
          <w:bCs/>
          <w:i/>
          <w:iCs/>
          <w:sz w:val="24"/>
          <w:szCs w:val="24"/>
        </w:rPr>
        <w:t xml:space="preserve">: Reducing the latencies involved in the legacy SDT procedure may significantly reduce the power consumption. </w:t>
      </w:r>
    </w:p>
    <w:p w14:paraId="53DB91B5" w14:textId="77777777" w:rsidR="001B2CD6" w:rsidRPr="00661D8C" w:rsidRDefault="001B2CD6" w:rsidP="001B2CD6">
      <w:pPr>
        <w:rPr>
          <w:b/>
          <w:bCs/>
          <w:i/>
          <w:iCs/>
          <w:sz w:val="24"/>
          <w:szCs w:val="24"/>
        </w:rPr>
      </w:pPr>
      <w:r w:rsidRPr="00661D8C">
        <w:rPr>
          <w:b/>
          <w:bCs/>
          <w:i/>
          <w:iCs/>
          <w:sz w:val="24"/>
          <w:szCs w:val="24"/>
        </w:rPr>
        <w:t xml:space="preserve">Proposal 1: Support Positioning measurements in RRC Idle state. </w:t>
      </w:r>
    </w:p>
    <w:p w14:paraId="2971C1F2" w14:textId="77777777" w:rsidR="001B2CD6" w:rsidRPr="00E700A1" w:rsidRDefault="001B2CD6" w:rsidP="001B2CD6">
      <w:pPr>
        <w:spacing w:after="0"/>
        <w:jc w:val="left"/>
        <w:rPr>
          <w:rFonts w:ascii="Arial" w:hAnsi="Arial"/>
          <w:sz w:val="22"/>
        </w:rPr>
      </w:pPr>
      <w:r w:rsidRPr="00D030E6">
        <w:rPr>
          <w:b/>
          <w:bCs/>
          <w:i/>
          <w:iCs/>
          <w:sz w:val="24"/>
          <w:szCs w:val="24"/>
        </w:rPr>
        <w:t xml:space="preserve">Proposal </w:t>
      </w:r>
      <w:r>
        <w:rPr>
          <w:b/>
          <w:bCs/>
          <w:i/>
          <w:iCs/>
          <w:sz w:val="24"/>
          <w:szCs w:val="24"/>
        </w:rPr>
        <w:t>2: Study at least the following enhancements in RRC Inactive Positioning for the purpose of reducing power consumption:</w:t>
      </w:r>
    </w:p>
    <w:p w14:paraId="0C2A2EB1" w14:textId="77777777" w:rsidR="001B2CD6" w:rsidRDefault="001B2CD6" w:rsidP="001B2CD6">
      <w:pPr>
        <w:pStyle w:val="ListParagraph"/>
        <w:numPr>
          <w:ilvl w:val="0"/>
          <w:numId w:val="11"/>
        </w:numPr>
        <w:spacing w:after="0"/>
        <w:rPr>
          <w:b/>
          <w:bCs/>
          <w:i/>
          <w:iCs/>
          <w:sz w:val="24"/>
          <w:szCs w:val="24"/>
        </w:rPr>
      </w:pPr>
      <w:r w:rsidRPr="004724C1">
        <w:rPr>
          <w:b/>
          <w:bCs/>
          <w:i/>
          <w:iCs/>
          <w:sz w:val="24"/>
          <w:szCs w:val="24"/>
        </w:rPr>
        <w:t xml:space="preserve">Study ways of </w:t>
      </w:r>
      <w:r>
        <w:rPr>
          <w:b/>
          <w:bCs/>
          <w:i/>
          <w:iCs/>
          <w:sz w:val="24"/>
          <w:szCs w:val="24"/>
        </w:rPr>
        <w:t>optimizing the SRS configuration/activation/request procedure(s) included in the UL/DL+UL RRC inactive positioning (e.g. SRS pre-</w:t>
      </w:r>
      <w:proofErr w:type="gramStart"/>
      <w:r>
        <w:rPr>
          <w:b/>
          <w:bCs/>
          <w:i/>
          <w:iCs/>
          <w:sz w:val="24"/>
          <w:szCs w:val="24"/>
        </w:rPr>
        <w:t>configuration ,</w:t>
      </w:r>
      <w:proofErr w:type="gramEnd"/>
      <w:r>
        <w:rPr>
          <w:b/>
          <w:bCs/>
          <w:i/>
          <w:iCs/>
          <w:sz w:val="24"/>
          <w:szCs w:val="24"/>
        </w:rPr>
        <w:t xml:space="preserve"> RACH-based SRS request from the UE, paging-based SRS activation).</w:t>
      </w:r>
    </w:p>
    <w:p w14:paraId="494E049B" w14:textId="77777777" w:rsidR="001B2CD6" w:rsidRPr="00E60C77" w:rsidRDefault="001B2CD6" w:rsidP="001B2CD6">
      <w:pPr>
        <w:pStyle w:val="ListParagraph"/>
        <w:numPr>
          <w:ilvl w:val="0"/>
          <w:numId w:val="11"/>
        </w:numPr>
        <w:spacing w:after="0"/>
        <w:rPr>
          <w:b/>
          <w:bCs/>
          <w:i/>
          <w:iCs/>
          <w:sz w:val="24"/>
          <w:szCs w:val="24"/>
        </w:rPr>
      </w:pPr>
      <w:r>
        <w:rPr>
          <w:b/>
          <w:bCs/>
          <w:i/>
          <w:iCs/>
          <w:sz w:val="24"/>
          <w:szCs w:val="24"/>
        </w:rPr>
        <w:t>Study ways for SRS transmission continuation after cell change in RRC Inactive (e.g., continuity of the configured SRS across cell change).</w:t>
      </w:r>
    </w:p>
    <w:p w14:paraId="0B17B88C" w14:textId="13D206F1" w:rsidR="00670CBB" w:rsidRPr="001B2CD6" w:rsidRDefault="001B2CD6" w:rsidP="00670CBB">
      <w:pPr>
        <w:pStyle w:val="ListParagraph"/>
        <w:numPr>
          <w:ilvl w:val="0"/>
          <w:numId w:val="11"/>
        </w:numPr>
        <w:spacing w:after="0"/>
        <w:rPr>
          <w:b/>
          <w:bCs/>
          <w:i/>
          <w:iCs/>
          <w:sz w:val="24"/>
          <w:szCs w:val="24"/>
        </w:rPr>
      </w:pPr>
      <w:r>
        <w:rPr>
          <w:b/>
          <w:bCs/>
          <w:i/>
          <w:iCs/>
          <w:sz w:val="24"/>
          <w:szCs w:val="24"/>
        </w:rPr>
        <w:t>Study PRS/SRS configuration restrictions &amp; corresponding new UE capabilities for enabling reduced power consumption for RTT positioning.</w:t>
      </w:r>
    </w:p>
    <w:p w14:paraId="568343CE" w14:textId="39508F90"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 w:name="_Ref450583331"/>
      <w:bookmarkEnd w:id="2"/>
    </w:p>
    <w:p w14:paraId="0E9C0211" w14:textId="11328510" w:rsidR="0060116B" w:rsidRPr="0060116B" w:rsidRDefault="0060116B" w:rsidP="0060116B">
      <w:pPr>
        <w:widowControl w:val="0"/>
        <w:tabs>
          <w:tab w:val="num" w:pos="360"/>
          <w:tab w:val="num" w:pos="708"/>
        </w:tabs>
        <w:autoSpaceDN w:val="0"/>
        <w:spacing w:after="60"/>
        <w:rPr>
          <w:rFonts w:eastAsia="SimSun"/>
          <w:lang w:val="en-US"/>
        </w:rPr>
      </w:pPr>
      <w:bookmarkStart w:id="3" w:name="_Ref524868549"/>
      <w:bookmarkStart w:id="4" w:name="_Ref28076734"/>
      <w:r>
        <w:rPr>
          <w:lang w:val="en-US"/>
        </w:rPr>
        <w:t xml:space="preserve">[1] </w:t>
      </w:r>
      <w:hyperlink r:id="rId27" w:history="1">
        <w:r w:rsidRPr="0060116B">
          <w:rPr>
            <w:rStyle w:val="Hyperlink"/>
            <w:lang w:val="en-US"/>
          </w:rPr>
          <w:t>RP-213588</w:t>
        </w:r>
      </w:hyperlink>
      <w:r w:rsidRPr="0060116B">
        <w:rPr>
          <w:lang w:val="en-US"/>
        </w:rPr>
        <w:t>,</w:t>
      </w:r>
      <w:r w:rsidRPr="0060116B">
        <w:rPr>
          <w:rFonts w:eastAsia="SimSun"/>
        </w:rPr>
        <w:t xml:space="preserve"> “</w:t>
      </w:r>
      <w:r w:rsidRPr="0060116B">
        <w:rPr>
          <w:rFonts w:eastAsia="SimSun"/>
          <w:lang w:val="en-US"/>
        </w:rPr>
        <w:t xml:space="preserve">Revised SID on Study on expanded and improved NR </w:t>
      </w:r>
      <w:proofErr w:type="gramStart"/>
      <w:r w:rsidRPr="0060116B">
        <w:rPr>
          <w:rFonts w:eastAsia="SimSun"/>
          <w:lang w:val="en-US"/>
        </w:rPr>
        <w:t>positioning</w:t>
      </w:r>
      <w:r w:rsidRPr="0060116B" w:rsidDel="00CC62AF">
        <w:rPr>
          <w:rFonts w:eastAsia="SimSun"/>
          <w:lang w:val="en-US"/>
        </w:rPr>
        <w:t xml:space="preserve"> </w:t>
      </w:r>
      <w:r w:rsidRPr="0060116B">
        <w:rPr>
          <w:rFonts w:eastAsia="SimSun"/>
        </w:rPr>
        <w:t>”</w:t>
      </w:r>
      <w:proofErr w:type="gramEnd"/>
      <w:r w:rsidRPr="0060116B">
        <w:rPr>
          <w:rFonts w:eastAsia="SimSun"/>
        </w:rPr>
        <w:t>, RAN#94e, December 6-17, 2021</w:t>
      </w:r>
      <w:bookmarkEnd w:id="3"/>
      <w:r w:rsidRPr="0060116B">
        <w:rPr>
          <w:rFonts w:eastAsia="SimSun"/>
        </w:rPr>
        <w:t>.</w:t>
      </w:r>
      <w:bookmarkEnd w:id="4"/>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89595" w14:textId="77777777" w:rsidR="00003463" w:rsidRDefault="00003463">
      <w:r>
        <w:separator/>
      </w:r>
    </w:p>
  </w:endnote>
  <w:endnote w:type="continuationSeparator" w:id="0">
    <w:p w14:paraId="4FEA3C0D" w14:textId="77777777" w:rsidR="00003463" w:rsidRDefault="00003463">
      <w:r>
        <w:continuationSeparator/>
      </w:r>
    </w:p>
  </w:endnote>
  <w:endnote w:type="continuationNotice" w:id="1">
    <w:p w14:paraId="117687A7" w14:textId="77777777" w:rsidR="00003463" w:rsidRDefault="00003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4A3EB" w14:textId="77777777" w:rsidR="00003463" w:rsidRDefault="00003463">
      <w:r>
        <w:separator/>
      </w:r>
    </w:p>
  </w:footnote>
  <w:footnote w:type="continuationSeparator" w:id="0">
    <w:p w14:paraId="1DEC99F9" w14:textId="77777777" w:rsidR="00003463" w:rsidRDefault="00003463">
      <w:r>
        <w:continuationSeparator/>
      </w:r>
    </w:p>
  </w:footnote>
  <w:footnote w:type="continuationNotice" w:id="1">
    <w:p w14:paraId="3D97C2B3" w14:textId="77777777" w:rsidR="00003463" w:rsidRDefault="000034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D152B"/>
    <w:multiLevelType w:val="hybridMultilevel"/>
    <w:tmpl w:val="FFBC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C86106"/>
    <w:multiLevelType w:val="hybridMultilevel"/>
    <w:tmpl w:val="E2DCB402"/>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A21177"/>
    <w:multiLevelType w:val="hybridMultilevel"/>
    <w:tmpl w:val="09789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A95ED3"/>
    <w:multiLevelType w:val="hybridMultilevel"/>
    <w:tmpl w:val="2D9A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05727F"/>
    <w:multiLevelType w:val="hybridMultilevel"/>
    <w:tmpl w:val="6C100474"/>
    <w:lvl w:ilvl="0" w:tplc="276A5EA2">
      <w:start w:val="1"/>
      <w:numFmt w:val="bullet"/>
      <w:lvlText w:val="•"/>
      <w:lvlJc w:val="left"/>
      <w:pPr>
        <w:tabs>
          <w:tab w:val="num" w:pos="720"/>
        </w:tabs>
        <w:ind w:left="720" w:hanging="360"/>
      </w:pPr>
      <w:rPr>
        <w:rFonts w:ascii="Arial" w:hAnsi="Arial" w:hint="default"/>
      </w:rPr>
    </w:lvl>
    <w:lvl w:ilvl="1" w:tplc="E58EFA60" w:tentative="1">
      <w:start w:val="1"/>
      <w:numFmt w:val="bullet"/>
      <w:lvlText w:val="•"/>
      <w:lvlJc w:val="left"/>
      <w:pPr>
        <w:tabs>
          <w:tab w:val="num" w:pos="1440"/>
        </w:tabs>
        <w:ind w:left="1440" w:hanging="360"/>
      </w:pPr>
      <w:rPr>
        <w:rFonts w:ascii="Arial" w:hAnsi="Arial" w:hint="default"/>
      </w:rPr>
    </w:lvl>
    <w:lvl w:ilvl="2" w:tplc="BB88E518" w:tentative="1">
      <w:start w:val="1"/>
      <w:numFmt w:val="bullet"/>
      <w:lvlText w:val="•"/>
      <w:lvlJc w:val="left"/>
      <w:pPr>
        <w:tabs>
          <w:tab w:val="num" w:pos="2160"/>
        </w:tabs>
        <w:ind w:left="2160" w:hanging="360"/>
      </w:pPr>
      <w:rPr>
        <w:rFonts w:ascii="Arial" w:hAnsi="Arial" w:hint="default"/>
      </w:rPr>
    </w:lvl>
    <w:lvl w:ilvl="3" w:tplc="85E2D61A" w:tentative="1">
      <w:start w:val="1"/>
      <w:numFmt w:val="bullet"/>
      <w:lvlText w:val="•"/>
      <w:lvlJc w:val="left"/>
      <w:pPr>
        <w:tabs>
          <w:tab w:val="num" w:pos="2880"/>
        </w:tabs>
        <w:ind w:left="2880" w:hanging="360"/>
      </w:pPr>
      <w:rPr>
        <w:rFonts w:ascii="Arial" w:hAnsi="Arial" w:hint="default"/>
      </w:rPr>
    </w:lvl>
    <w:lvl w:ilvl="4" w:tplc="2F66AAF4" w:tentative="1">
      <w:start w:val="1"/>
      <w:numFmt w:val="bullet"/>
      <w:lvlText w:val="•"/>
      <w:lvlJc w:val="left"/>
      <w:pPr>
        <w:tabs>
          <w:tab w:val="num" w:pos="3600"/>
        </w:tabs>
        <w:ind w:left="3600" w:hanging="360"/>
      </w:pPr>
      <w:rPr>
        <w:rFonts w:ascii="Arial" w:hAnsi="Arial" w:hint="default"/>
      </w:rPr>
    </w:lvl>
    <w:lvl w:ilvl="5" w:tplc="BFD2896C" w:tentative="1">
      <w:start w:val="1"/>
      <w:numFmt w:val="bullet"/>
      <w:lvlText w:val="•"/>
      <w:lvlJc w:val="left"/>
      <w:pPr>
        <w:tabs>
          <w:tab w:val="num" w:pos="4320"/>
        </w:tabs>
        <w:ind w:left="4320" w:hanging="360"/>
      </w:pPr>
      <w:rPr>
        <w:rFonts w:ascii="Arial" w:hAnsi="Arial" w:hint="default"/>
      </w:rPr>
    </w:lvl>
    <w:lvl w:ilvl="6" w:tplc="6574B01A" w:tentative="1">
      <w:start w:val="1"/>
      <w:numFmt w:val="bullet"/>
      <w:lvlText w:val="•"/>
      <w:lvlJc w:val="left"/>
      <w:pPr>
        <w:tabs>
          <w:tab w:val="num" w:pos="5040"/>
        </w:tabs>
        <w:ind w:left="5040" w:hanging="360"/>
      </w:pPr>
      <w:rPr>
        <w:rFonts w:ascii="Arial" w:hAnsi="Arial" w:hint="default"/>
      </w:rPr>
    </w:lvl>
    <w:lvl w:ilvl="7" w:tplc="83C83548" w:tentative="1">
      <w:start w:val="1"/>
      <w:numFmt w:val="bullet"/>
      <w:lvlText w:val="•"/>
      <w:lvlJc w:val="left"/>
      <w:pPr>
        <w:tabs>
          <w:tab w:val="num" w:pos="5760"/>
        </w:tabs>
        <w:ind w:left="5760" w:hanging="360"/>
      </w:pPr>
      <w:rPr>
        <w:rFonts w:ascii="Arial" w:hAnsi="Arial" w:hint="default"/>
      </w:rPr>
    </w:lvl>
    <w:lvl w:ilvl="8" w:tplc="73FAA4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3E476E3E"/>
    <w:multiLevelType w:val="hybridMultilevel"/>
    <w:tmpl w:val="FD1E0C82"/>
    <w:lvl w:ilvl="0" w:tplc="1F9E730E">
      <w:start w:val="1"/>
      <w:numFmt w:val="bullet"/>
      <w:lvlText w:val="•"/>
      <w:lvlJc w:val="left"/>
      <w:pPr>
        <w:tabs>
          <w:tab w:val="num" w:pos="720"/>
        </w:tabs>
        <w:ind w:left="720" w:hanging="360"/>
      </w:pPr>
      <w:rPr>
        <w:rFonts w:ascii="Arial" w:hAnsi="Arial" w:hint="default"/>
      </w:rPr>
    </w:lvl>
    <w:lvl w:ilvl="1" w:tplc="564AEC3A" w:tentative="1">
      <w:start w:val="1"/>
      <w:numFmt w:val="bullet"/>
      <w:lvlText w:val="•"/>
      <w:lvlJc w:val="left"/>
      <w:pPr>
        <w:tabs>
          <w:tab w:val="num" w:pos="1440"/>
        </w:tabs>
        <w:ind w:left="1440" w:hanging="360"/>
      </w:pPr>
      <w:rPr>
        <w:rFonts w:ascii="Arial" w:hAnsi="Arial" w:hint="default"/>
      </w:rPr>
    </w:lvl>
    <w:lvl w:ilvl="2" w:tplc="33AE0BA4" w:tentative="1">
      <w:start w:val="1"/>
      <w:numFmt w:val="bullet"/>
      <w:lvlText w:val="•"/>
      <w:lvlJc w:val="left"/>
      <w:pPr>
        <w:tabs>
          <w:tab w:val="num" w:pos="2160"/>
        </w:tabs>
        <w:ind w:left="2160" w:hanging="360"/>
      </w:pPr>
      <w:rPr>
        <w:rFonts w:ascii="Arial" w:hAnsi="Arial" w:hint="default"/>
      </w:rPr>
    </w:lvl>
    <w:lvl w:ilvl="3" w:tplc="F2589A42" w:tentative="1">
      <w:start w:val="1"/>
      <w:numFmt w:val="bullet"/>
      <w:lvlText w:val="•"/>
      <w:lvlJc w:val="left"/>
      <w:pPr>
        <w:tabs>
          <w:tab w:val="num" w:pos="2880"/>
        </w:tabs>
        <w:ind w:left="2880" w:hanging="360"/>
      </w:pPr>
      <w:rPr>
        <w:rFonts w:ascii="Arial" w:hAnsi="Arial" w:hint="default"/>
      </w:rPr>
    </w:lvl>
    <w:lvl w:ilvl="4" w:tplc="72905B3E" w:tentative="1">
      <w:start w:val="1"/>
      <w:numFmt w:val="bullet"/>
      <w:lvlText w:val="•"/>
      <w:lvlJc w:val="left"/>
      <w:pPr>
        <w:tabs>
          <w:tab w:val="num" w:pos="3600"/>
        </w:tabs>
        <w:ind w:left="3600" w:hanging="360"/>
      </w:pPr>
      <w:rPr>
        <w:rFonts w:ascii="Arial" w:hAnsi="Arial" w:hint="default"/>
      </w:rPr>
    </w:lvl>
    <w:lvl w:ilvl="5" w:tplc="D3586E52" w:tentative="1">
      <w:start w:val="1"/>
      <w:numFmt w:val="bullet"/>
      <w:lvlText w:val="•"/>
      <w:lvlJc w:val="left"/>
      <w:pPr>
        <w:tabs>
          <w:tab w:val="num" w:pos="4320"/>
        </w:tabs>
        <w:ind w:left="4320" w:hanging="360"/>
      </w:pPr>
      <w:rPr>
        <w:rFonts w:ascii="Arial" w:hAnsi="Arial" w:hint="default"/>
      </w:rPr>
    </w:lvl>
    <w:lvl w:ilvl="6" w:tplc="C26E6B74" w:tentative="1">
      <w:start w:val="1"/>
      <w:numFmt w:val="bullet"/>
      <w:lvlText w:val="•"/>
      <w:lvlJc w:val="left"/>
      <w:pPr>
        <w:tabs>
          <w:tab w:val="num" w:pos="5040"/>
        </w:tabs>
        <w:ind w:left="5040" w:hanging="360"/>
      </w:pPr>
      <w:rPr>
        <w:rFonts w:ascii="Arial" w:hAnsi="Arial" w:hint="default"/>
      </w:rPr>
    </w:lvl>
    <w:lvl w:ilvl="7" w:tplc="B944FDBC" w:tentative="1">
      <w:start w:val="1"/>
      <w:numFmt w:val="bullet"/>
      <w:lvlText w:val="•"/>
      <w:lvlJc w:val="left"/>
      <w:pPr>
        <w:tabs>
          <w:tab w:val="num" w:pos="5760"/>
        </w:tabs>
        <w:ind w:left="5760" w:hanging="360"/>
      </w:pPr>
      <w:rPr>
        <w:rFonts w:ascii="Arial" w:hAnsi="Arial" w:hint="default"/>
      </w:rPr>
    </w:lvl>
    <w:lvl w:ilvl="8" w:tplc="99E8E5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A70766E"/>
    <w:multiLevelType w:val="hybridMultilevel"/>
    <w:tmpl w:val="472E017A"/>
    <w:lvl w:ilvl="0" w:tplc="12DCE74C">
      <w:start w:val="1"/>
      <w:numFmt w:val="bullet"/>
      <w:lvlText w:val="•"/>
      <w:lvlJc w:val="left"/>
      <w:pPr>
        <w:tabs>
          <w:tab w:val="num" w:pos="720"/>
        </w:tabs>
        <w:ind w:left="720" w:hanging="360"/>
      </w:pPr>
      <w:rPr>
        <w:rFonts w:ascii="Times New Roman" w:hAnsi="Times New Roman" w:hint="default"/>
      </w:rPr>
    </w:lvl>
    <w:lvl w:ilvl="1" w:tplc="F8AA5212" w:tentative="1">
      <w:start w:val="1"/>
      <w:numFmt w:val="bullet"/>
      <w:lvlText w:val="•"/>
      <w:lvlJc w:val="left"/>
      <w:pPr>
        <w:tabs>
          <w:tab w:val="num" w:pos="1440"/>
        </w:tabs>
        <w:ind w:left="1440" w:hanging="360"/>
      </w:pPr>
      <w:rPr>
        <w:rFonts w:ascii="Times New Roman" w:hAnsi="Times New Roman" w:hint="default"/>
      </w:rPr>
    </w:lvl>
    <w:lvl w:ilvl="2" w:tplc="FCF607A8" w:tentative="1">
      <w:start w:val="1"/>
      <w:numFmt w:val="bullet"/>
      <w:lvlText w:val="•"/>
      <w:lvlJc w:val="left"/>
      <w:pPr>
        <w:tabs>
          <w:tab w:val="num" w:pos="2160"/>
        </w:tabs>
        <w:ind w:left="2160" w:hanging="360"/>
      </w:pPr>
      <w:rPr>
        <w:rFonts w:ascii="Times New Roman" w:hAnsi="Times New Roman" w:hint="default"/>
      </w:rPr>
    </w:lvl>
    <w:lvl w:ilvl="3" w:tplc="0AF4795A" w:tentative="1">
      <w:start w:val="1"/>
      <w:numFmt w:val="bullet"/>
      <w:lvlText w:val="•"/>
      <w:lvlJc w:val="left"/>
      <w:pPr>
        <w:tabs>
          <w:tab w:val="num" w:pos="2880"/>
        </w:tabs>
        <w:ind w:left="2880" w:hanging="360"/>
      </w:pPr>
      <w:rPr>
        <w:rFonts w:ascii="Times New Roman" w:hAnsi="Times New Roman" w:hint="default"/>
      </w:rPr>
    </w:lvl>
    <w:lvl w:ilvl="4" w:tplc="F7C49AEE" w:tentative="1">
      <w:start w:val="1"/>
      <w:numFmt w:val="bullet"/>
      <w:lvlText w:val="•"/>
      <w:lvlJc w:val="left"/>
      <w:pPr>
        <w:tabs>
          <w:tab w:val="num" w:pos="3600"/>
        </w:tabs>
        <w:ind w:left="3600" w:hanging="360"/>
      </w:pPr>
      <w:rPr>
        <w:rFonts w:ascii="Times New Roman" w:hAnsi="Times New Roman" w:hint="default"/>
      </w:rPr>
    </w:lvl>
    <w:lvl w:ilvl="5" w:tplc="3DA8CEFA" w:tentative="1">
      <w:start w:val="1"/>
      <w:numFmt w:val="bullet"/>
      <w:lvlText w:val="•"/>
      <w:lvlJc w:val="left"/>
      <w:pPr>
        <w:tabs>
          <w:tab w:val="num" w:pos="4320"/>
        </w:tabs>
        <w:ind w:left="4320" w:hanging="360"/>
      </w:pPr>
      <w:rPr>
        <w:rFonts w:ascii="Times New Roman" w:hAnsi="Times New Roman" w:hint="default"/>
      </w:rPr>
    </w:lvl>
    <w:lvl w:ilvl="6" w:tplc="02AE1656" w:tentative="1">
      <w:start w:val="1"/>
      <w:numFmt w:val="bullet"/>
      <w:lvlText w:val="•"/>
      <w:lvlJc w:val="left"/>
      <w:pPr>
        <w:tabs>
          <w:tab w:val="num" w:pos="5040"/>
        </w:tabs>
        <w:ind w:left="5040" w:hanging="360"/>
      </w:pPr>
      <w:rPr>
        <w:rFonts w:ascii="Times New Roman" w:hAnsi="Times New Roman" w:hint="default"/>
      </w:rPr>
    </w:lvl>
    <w:lvl w:ilvl="7" w:tplc="2942150A" w:tentative="1">
      <w:start w:val="1"/>
      <w:numFmt w:val="bullet"/>
      <w:lvlText w:val="•"/>
      <w:lvlJc w:val="left"/>
      <w:pPr>
        <w:tabs>
          <w:tab w:val="num" w:pos="5760"/>
        </w:tabs>
        <w:ind w:left="5760" w:hanging="360"/>
      </w:pPr>
      <w:rPr>
        <w:rFonts w:ascii="Times New Roman" w:hAnsi="Times New Roman" w:hint="default"/>
      </w:rPr>
    </w:lvl>
    <w:lvl w:ilvl="8" w:tplc="79C03CC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DF15FB2"/>
    <w:multiLevelType w:val="hybridMultilevel"/>
    <w:tmpl w:val="12E2C814"/>
    <w:lvl w:ilvl="0" w:tplc="649E5CBC">
      <w:start w:val="1"/>
      <w:numFmt w:val="bullet"/>
      <w:lvlText w:val="•"/>
      <w:lvlJc w:val="left"/>
      <w:pPr>
        <w:tabs>
          <w:tab w:val="num" w:pos="720"/>
        </w:tabs>
        <w:ind w:left="720" w:hanging="360"/>
      </w:pPr>
      <w:rPr>
        <w:rFonts w:ascii="Arial" w:hAnsi="Arial" w:hint="default"/>
      </w:rPr>
    </w:lvl>
    <w:lvl w:ilvl="1" w:tplc="2BF0EC1E">
      <w:numFmt w:val="bullet"/>
      <w:lvlText w:val="•"/>
      <w:lvlJc w:val="left"/>
      <w:pPr>
        <w:tabs>
          <w:tab w:val="num" w:pos="1440"/>
        </w:tabs>
        <w:ind w:left="1440" w:hanging="360"/>
      </w:pPr>
      <w:rPr>
        <w:rFonts w:ascii="Arial" w:hAnsi="Arial" w:hint="default"/>
      </w:rPr>
    </w:lvl>
    <w:lvl w:ilvl="2" w:tplc="CB82ECBE" w:tentative="1">
      <w:start w:val="1"/>
      <w:numFmt w:val="bullet"/>
      <w:lvlText w:val="•"/>
      <w:lvlJc w:val="left"/>
      <w:pPr>
        <w:tabs>
          <w:tab w:val="num" w:pos="2160"/>
        </w:tabs>
        <w:ind w:left="2160" w:hanging="360"/>
      </w:pPr>
      <w:rPr>
        <w:rFonts w:ascii="Arial" w:hAnsi="Arial" w:hint="default"/>
      </w:rPr>
    </w:lvl>
    <w:lvl w:ilvl="3" w:tplc="E0C0A7E6" w:tentative="1">
      <w:start w:val="1"/>
      <w:numFmt w:val="bullet"/>
      <w:lvlText w:val="•"/>
      <w:lvlJc w:val="left"/>
      <w:pPr>
        <w:tabs>
          <w:tab w:val="num" w:pos="2880"/>
        </w:tabs>
        <w:ind w:left="2880" w:hanging="360"/>
      </w:pPr>
      <w:rPr>
        <w:rFonts w:ascii="Arial" w:hAnsi="Arial" w:hint="default"/>
      </w:rPr>
    </w:lvl>
    <w:lvl w:ilvl="4" w:tplc="C74AFAA2" w:tentative="1">
      <w:start w:val="1"/>
      <w:numFmt w:val="bullet"/>
      <w:lvlText w:val="•"/>
      <w:lvlJc w:val="left"/>
      <w:pPr>
        <w:tabs>
          <w:tab w:val="num" w:pos="3600"/>
        </w:tabs>
        <w:ind w:left="3600" w:hanging="360"/>
      </w:pPr>
      <w:rPr>
        <w:rFonts w:ascii="Arial" w:hAnsi="Arial" w:hint="default"/>
      </w:rPr>
    </w:lvl>
    <w:lvl w:ilvl="5" w:tplc="A1581BF6" w:tentative="1">
      <w:start w:val="1"/>
      <w:numFmt w:val="bullet"/>
      <w:lvlText w:val="•"/>
      <w:lvlJc w:val="left"/>
      <w:pPr>
        <w:tabs>
          <w:tab w:val="num" w:pos="4320"/>
        </w:tabs>
        <w:ind w:left="4320" w:hanging="360"/>
      </w:pPr>
      <w:rPr>
        <w:rFonts w:ascii="Arial" w:hAnsi="Arial" w:hint="default"/>
      </w:rPr>
    </w:lvl>
    <w:lvl w:ilvl="6" w:tplc="F4A0349E" w:tentative="1">
      <w:start w:val="1"/>
      <w:numFmt w:val="bullet"/>
      <w:lvlText w:val="•"/>
      <w:lvlJc w:val="left"/>
      <w:pPr>
        <w:tabs>
          <w:tab w:val="num" w:pos="5040"/>
        </w:tabs>
        <w:ind w:left="5040" w:hanging="360"/>
      </w:pPr>
      <w:rPr>
        <w:rFonts w:ascii="Arial" w:hAnsi="Arial" w:hint="default"/>
      </w:rPr>
    </w:lvl>
    <w:lvl w:ilvl="7" w:tplc="F602660E" w:tentative="1">
      <w:start w:val="1"/>
      <w:numFmt w:val="bullet"/>
      <w:lvlText w:val="•"/>
      <w:lvlJc w:val="left"/>
      <w:pPr>
        <w:tabs>
          <w:tab w:val="num" w:pos="5760"/>
        </w:tabs>
        <w:ind w:left="5760" w:hanging="360"/>
      </w:pPr>
      <w:rPr>
        <w:rFonts w:ascii="Arial" w:hAnsi="Arial" w:hint="default"/>
      </w:rPr>
    </w:lvl>
    <w:lvl w:ilvl="8" w:tplc="97ECE3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464452"/>
    <w:multiLevelType w:val="hybridMultilevel"/>
    <w:tmpl w:val="8EB42D90"/>
    <w:lvl w:ilvl="0" w:tplc="3DEAC8F2">
      <w:start w:val="1"/>
      <w:numFmt w:val="bullet"/>
      <w:lvlText w:val="•"/>
      <w:lvlJc w:val="left"/>
      <w:pPr>
        <w:tabs>
          <w:tab w:val="num" w:pos="720"/>
        </w:tabs>
        <w:ind w:left="720" w:hanging="360"/>
      </w:pPr>
      <w:rPr>
        <w:rFonts w:ascii="Arial" w:hAnsi="Arial" w:hint="default"/>
      </w:rPr>
    </w:lvl>
    <w:lvl w:ilvl="1" w:tplc="84D8D320" w:tentative="1">
      <w:start w:val="1"/>
      <w:numFmt w:val="bullet"/>
      <w:lvlText w:val="•"/>
      <w:lvlJc w:val="left"/>
      <w:pPr>
        <w:tabs>
          <w:tab w:val="num" w:pos="1440"/>
        </w:tabs>
        <w:ind w:left="1440" w:hanging="360"/>
      </w:pPr>
      <w:rPr>
        <w:rFonts w:ascii="Arial" w:hAnsi="Arial" w:hint="default"/>
      </w:rPr>
    </w:lvl>
    <w:lvl w:ilvl="2" w:tplc="FCB8AF16" w:tentative="1">
      <w:start w:val="1"/>
      <w:numFmt w:val="bullet"/>
      <w:lvlText w:val="•"/>
      <w:lvlJc w:val="left"/>
      <w:pPr>
        <w:tabs>
          <w:tab w:val="num" w:pos="2160"/>
        </w:tabs>
        <w:ind w:left="2160" w:hanging="360"/>
      </w:pPr>
      <w:rPr>
        <w:rFonts w:ascii="Arial" w:hAnsi="Arial" w:hint="default"/>
      </w:rPr>
    </w:lvl>
    <w:lvl w:ilvl="3" w:tplc="6E0ACE7C" w:tentative="1">
      <w:start w:val="1"/>
      <w:numFmt w:val="bullet"/>
      <w:lvlText w:val="•"/>
      <w:lvlJc w:val="left"/>
      <w:pPr>
        <w:tabs>
          <w:tab w:val="num" w:pos="2880"/>
        </w:tabs>
        <w:ind w:left="2880" w:hanging="360"/>
      </w:pPr>
      <w:rPr>
        <w:rFonts w:ascii="Arial" w:hAnsi="Arial" w:hint="default"/>
      </w:rPr>
    </w:lvl>
    <w:lvl w:ilvl="4" w:tplc="E43A0804" w:tentative="1">
      <w:start w:val="1"/>
      <w:numFmt w:val="bullet"/>
      <w:lvlText w:val="•"/>
      <w:lvlJc w:val="left"/>
      <w:pPr>
        <w:tabs>
          <w:tab w:val="num" w:pos="3600"/>
        </w:tabs>
        <w:ind w:left="3600" w:hanging="360"/>
      </w:pPr>
      <w:rPr>
        <w:rFonts w:ascii="Arial" w:hAnsi="Arial" w:hint="default"/>
      </w:rPr>
    </w:lvl>
    <w:lvl w:ilvl="5" w:tplc="F03249D0" w:tentative="1">
      <w:start w:val="1"/>
      <w:numFmt w:val="bullet"/>
      <w:lvlText w:val="•"/>
      <w:lvlJc w:val="left"/>
      <w:pPr>
        <w:tabs>
          <w:tab w:val="num" w:pos="4320"/>
        </w:tabs>
        <w:ind w:left="4320" w:hanging="360"/>
      </w:pPr>
      <w:rPr>
        <w:rFonts w:ascii="Arial" w:hAnsi="Arial" w:hint="default"/>
      </w:rPr>
    </w:lvl>
    <w:lvl w:ilvl="6" w:tplc="28D49748" w:tentative="1">
      <w:start w:val="1"/>
      <w:numFmt w:val="bullet"/>
      <w:lvlText w:val="•"/>
      <w:lvlJc w:val="left"/>
      <w:pPr>
        <w:tabs>
          <w:tab w:val="num" w:pos="5040"/>
        </w:tabs>
        <w:ind w:left="5040" w:hanging="360"/>
      </w:pPr>
      <w:rPr>
        <w:rFonts w:ascii="Arial" w:hAnsi="Arial" w:hint="default"/>
      </w:rPr>
    </w:lvl>
    <w:lvl w:ilvl="7" w:tplc="37B0D35E" w:tentative="1">
      <w:start w:val="1"/>
      <w:numFmt w:val="bullet"/>
      <w:lvlText w:val="•"/>
      <w:lvlJc w:val="left"/>
      <w:pPr>
        <w:tabs>
          <w:tab w:val="num" w:pos="5760"/>
        </w:tabs>
        <w:ind w:left="5760" w:hanging="360"/>
      </w:pPr>
      <w:rPr>
        <w:rFonts w:ascii="Arial" w:hAnsi="Arial" w:hint="default"/>
      </w:rPr>
    </w:lvl>
    <w:lvl w:ilvl="8" w:tplc="492EE1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472404"/>
    <w:multiLevelType w:val="hybridMultilevel"/>
    <w:tmpl w:val="E91A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6058AD"/>
    <w:multiLevelType w:val="hybridMultilevel"/>
    <w:tmpl w:val="F66A0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20418D"/>
    <w:multiLevelType w:val="hybridMultilevel"/>
    <w:tmpl w:val="E9143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4C45A2"/>
    <w:multiLevelType w:val="hybridMultilevel"/>
    <w:tmpl w:val="2FA65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20804"/>
    <w:multiLevelType w:val="hybridMultilevel"/>
    <w:tmpl w:val="85A23A06"/>
    <w:lvl w:ilvl="0" w:tplc="4AA4DE0C">
      <w:start w:val="1"/>
      <w:numFmt w:val="bullet"/>
      <w:lvlText w:val="•"/>
      <w:lvlJc w:val="left"/>
      <w:pPr>
        <w:tabs>
          <w:tab w:val="num" w:pos="360"/>
        </w:tabs>
        <w:ind w:left="360" w:hanging="360"/>
      </w:pPr>
      <w:rPr>
        <w:rFonts w:ascii="Arial" w:hAnsi="Arial" w:hint="default"/>
      </w:rPr>
    </w:lvl>
    <w:lvl w:ilvl="1" w:tplc="247E4ED8">
      <w:numFmt w:val="bullet"/>
      <w:lvlText w:val="•"/>
      <w:lvlJc w:val="left"/>
      <w:pPr>
        <w:tabs>
          <w:tab w:val="num" w:pos="1080"/>
        </w:tabs>
        <w:ind w:left="1080" w:hanging="360"/>
      </w:pPr>
      <w:rPr>
        <w:rFonts w:ascii="Arial" w:hAnsi="Arial" w:hint="default"/>
      </w:rPr>
    </w:lvl>
    <w:lvl w:ilvl="2" w:tplc="44B2D2A0" w:tentative="1">
      <w:start w:val="1"/>
      <w:numFmt w:val="bullet"/>
      <w:lvlText w:val="•"/>
      <w:lvlJc w:val="left"/>
      <w:pPr>
        <w:tabs>
          <w:tab w:val="num" w:pos="1800"/>
        </w:tabs>
        <w:ind w:left="1800" w:hanging="360"/>
      </w:pPr>
      <w:rPr>
        <w:rFonts w:ascii="Arial" w:hAnsi="Arial" w:hint="default"/>
      </w:rPr>
    </w:lvl>
    <w:lvl w:ilvl="3" w:tplc="F1D66276" w:tentative="1">
      <w:start w:val="1"/>
      <w:numFmt w:val="bullet"/>
      <w:lvlText w:val="•"/>
      <w:lvlJc w:val="left"/>
      <w:pPr>
        <w:tabs>
          <w:tab w:val="num" w:pos="2520"/>
        </w:tabs>
        <w:ind w:left="2520" w:hanging="360"/>
      </w:pPr>
      <w:rPr>
        <w:rFonts w:ascii="Arial" w:hAnsi="Arial" w:hint="default"/>
      </w:rPr>
    </w:lvl>
    <w:lvl w:ilvl="4" w:tplc="AA3897C0" w:tentative="1">
      <w:start w:val="1"/>
      <w:numFmt w:val="bullet"/>
      <w:lvlText w:val="•"/>
      <w:lvlJc w:val="left"/>
      <w:pPr>
        <w:tabs>
          <w:tab w:val="num" w:pos="3240"/>
        </w:tabs>
        <w:ind w:left="3240" w:hanging="360"/>
      </w:pPr>
      <w:rPr>
        <w:rFonts w:ascii="Arial" w:hAnsi="Arial" w:hint="default"/>
      </w:rPr>
    </w:lvl>
    <w:lvl w:ilvl="5" w:tplc="1D547226" w:tentative="1">
      <w:start w:val="1"/>
      <w:numFmt w:val="bullet"/>
      <w:lvlText w:val="•"/>
      <w:lvlJc w:val="left"/>
      <w:pPr>
        <w:tabs>
          <w:tab w:val="num" w:pos="3960"/>
        </w:tabs>
        <w:ind w:left="3960" w:hanging="360"/>
      </w:pPr>
      <w:rPr>
        <w:rFonts w:ascii="Arial" w:hAnsi="Arial" w:hint="default"/>
      </w:rPr>
    </w:lvl>
    <w:lvl w:ilvl="6" w:tplc="B31E194C" w:tentative="1">
      <w:start w:val="1"/>
      <w:numFmt w:val="bullet"/>
      <w:lvlText w:val="•"/>
      <w:lvlJc w:val="left"/>
      <w:pPr>
        <w:tabs>
          <w:tab w:val="num" w:pos="4680"/>
        </w:tabs>
        <w:ind w:left="4680" w:hanging="360"/>
      </w:pPr>
      <w:rPr>
        <w:rFonts w:ascii="Arial" w:hAnsi="Arial" w:hint="default"/>
      </w:rPr>
    </w:lvl>
    <w:lvl w:ilvl="7" w:tplc="BE624F5E" w:tentative="1">
      <w:start w:val="1"/>
      <w:numFmt w:val="bullet"/>
      <w:lvlText w:val="•"/>
      <w:lvlJc w:val="left"/>
      <w:pPr>
        <w:tabs>
          <w:tab w:val="num" w:pos="5400"/>
        </w:tabs>
        <w:ind w:left="5400" w:hanging="360"/>
      </w:pPr>
      <w:rPr>
        <w:rFonts w:ascii="Arial" w:hAnsi="Arial" w:hint="default"/>
      </w:rPr>
    </w:lvl>
    <w:lvl w:ilvl="8" w:tplc="4DD2F01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752B54E2"/>
    <w:multiLevelType w:val="hybridMultilevel"/>
    <w:tmpl w:val="7548B71E"/>
    <w:lvl w:ilvl="0" w:tplc="6A3875EE">
      <w:start w:val="1"/>
      <w:numFmt w:val="bullet"/>
      <w:lvlText w:val="•"/>
      <w:lvlJc w:val="left"/>
      <w:pPr>
        <w:tabs>
          <w:tab w:val="num" w:pos="720"/>
        </w:tabs>
        <w:ind w:left="720" w:hanging="360"/>
      </w:pPr>
      <w:rPr>
        <w:rFonts w:ascii="Arial" w:hAnsi="Arial" w:hint="default"/>
      </w:rPr>
    </w:lvl>
    <w:lvl w:ilvl="1" w:tplc="8698ECDC">
      <w:numFmt w:val="bullet"/>
      <w:lvlText w:val="•"/>
      <w:lvlJc w:val="left"/>
      <w:pPr>
        <w:tabs>
          <w:tab w:val="num" w:pos="1440"/>
        </w:tabs>
        <w:ind w:left="1440" w:hanging="360"/>
      </w:pPr>
      <w:rPr>
        <w:rFonts w:ascii="Arial" w:hAnsi="Arial" w:hint="default"/>
      </w:rPr>
    </w:lvl>
    <w:lvl w:ilvl="2" w:tplc="6A30218A">
      <w:start w:val="1"/>
      <w:numFmt w:val="bullet"/>
      <w:lvlText w:val="•"/>
      <w:lvlJc w:val="left"/>
      <w:pPr>
        <w:tabs>
          <w:tab w:val="num" w:pos="2160"/>
        </w:tabs>
        <w:ind w:left="2160" w:hanging="360"/>
      </w:pPr>
      <w:rPr>
        <w:rFonts w:ascii="Arial" w:hAnsi="Arial" w:hint="default"/>
      </w:rPr>
    </w:lvl>
    <w:lvl w:ilvl="3" w:tplc="264A7148" w:tentative="1">
      <w:start w:val="1"/>
      <w:numFmt w:val="bullet"/>
      <w:lvlText w:val="•"/>
      <w:lvlJc w:val="left"/>
      <w:pPr>
        <w:tabs>
          <w:tab w:val="num" w:pos="2880"/>
        </w:tabs>
        <w:ind w:left="2880" w:hanging="360"/>
      </w:pPr>
      <w:rPr>
        <w:rFonts w:ascii="Arial" w:hAnsi="Arial" w:hint="default"/>
      </w:rPr>
    </w:lvl>
    <w:lvl w:ilvl="4" w:tplc="6B260C72" w:tentative="1">
      <w:start w:val="1"/>
      <w:numFmt w:val="bullet"/>
      <w:lvlText w:val="•"/>
      <w:lvlJc w:val="left"/>
      <w:pPr>
        <w:tabs>
          <w:tab w:val="num" w:pos="3600"/>
        </w:tabs>
        <w:ind w:left="3600" w:hanging="360"/>
      </w:pPr>
      <w:rPr>
        <w:rFonts w:ascii="Arial" w:hAnsi="Arial" w:hint="default"/>
      </w:rPr>
    </w:lvl>
    <w:lvl w:ilvl="5" w:tplc="C71ACBA6" w:tentative="1">
      <w:start w:val="1"/>
      <w:numFmt w:val="bullet"/>
      <w:lvlText w:val="•"/>
      <w:lvlJc w:val="left"/>
      <w:pPr>
        <w:tabs>
          <w:tab w:val="num" w:pos="4320"/>
        </w:tabs>
        <w:ind w:left="4320" w:hanging="360"/>
      </w:pPr>
      <w:rPr>
        <w:rFonts w:ascii="Arial" w:hAnsi="Arial" w:hint="default"/>
      </w:rPr>
    </w:lvl>
    <w:lvl w:ilvl="6" w:tplc="36689604" w:tentative="1">
      <w:start w:val="1"/>
      <w:numFmt w:val="bullet"/>
      <w:lvlText w:val="•"/>
      <w:lvlJc w:val="left"/>
      <w:pPr>
        <w:tabs>
          <w:tab w:val="num" w:pos="5040"/>
        </w:tabs>
        <w:ind w:left="5040" w:hanging="360"/>
      </w:pPr>
      <w:rPr>
        <w:rFonts w:ascii="Arial" w:hAnsi="Arial" w:hint="default"/>
      </w:rPr>
    </w:lvl>
    <w:lvl w:ilvl="7" w:tplc="C37A93C2" w:tentative="1">
      <w:start w:val="1"/>
      <w:numFmt w:val="bullet"/>
      <w:lvlText w:val="•"/>
      <w:lvlJc w:val="left"/>
      <w:pPr>
        <w:tabs>
          <w:tab w:val="num" w:pos="5760"/>
        </w:tabs>
        <w:ind w:left="5760" w:hanging="360"/>
      </w:pPr>
      <w:rPr>
        <w:rFonts w:ascii="Arial" w:hAnsi="Arial" w:hint="default"/>
      </w:rPr>
    </w:lvl>
    <w:lvl w:ilvl="8" w:tplc="E26026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4415AE"/>
    <w:multiLevelType w:val="hybridMultilevel"/>
    <w:tmpl w:val="D7021962"/>
    <w:lvl w:ilvl="0" w:tplc="3EC46F06">
      <w:start w:val="1"/>
      <w:numFmt w:val="bullet"/>
      <w:lvlText w:val="•"/>
      <w:lvlJc w:val="left"/>
      <w:pPr>
        <w:tabs>
          <w:tab w:val="num" w:pos="720"/>
        </w:tabs>
        <w:ind w:left="720" w:hanging="360"/>
      </w:pPr>
      <w:rPr>
        <w:rFonts w:ascii="Arial" w:hAnsi="Arial" w:hint="default"/>
      </w:rPr>
    </w:lvl>
    <w:lvl w:ilvl="1" w:tplc="D77A1652">
      <w:numFmt w:val="bullet"/>
      <w:lvlText w:val=""/>
      <w:lvlJc w:val="left"/>
      <w:pPr>
        <w:tabs>
          <w:tab w:val="num" w:pos="1440"/>
        </w:tabs>
        <w:ind w:left="1440" w:hanging="360"/>
      </w:pPr>
      <w:rPr>
        <w:rFonts w:ascii="Symbol" w:hAnsi="Symbol" w:hint="default"/>
      </w:rPr>
    </w:lvl>
    <w:lvl w:ilvl="2" w:tplc="A0B01378">
      <w:numFmt w:val="bullet"/>
      <w:lvlText w:val="o"/>
      <w:lvlJc w:val="left"/>
      <w:pPr>
        <w:tabs>
          <w:tab w:val="num" w:pos="2160"/>
        </w:tabs>
        <w:ind w:left="2160" w:hanging="360"/>
      </w:pPr>
      <w:rPr>
        <w:rFonts w:ascii="Courier New" w:hAnsi="Courier New" w:hint="default"/>
      </w:rPr>
    </w:lvl>
    <w:lvl w:ilvl="3" w:tplc="5FE2BA5E" w:tentative="1">
      <w:start w:val="1"/>
      <w:numFmt w:val="bullet"/>
      <w:lvlText w:val="•"/>
      <w:lvlJc w:val="left"/>
      <w:pPr>
        <w:tabs>
          <w:tab w:val="num" w:pos="2880"/>
        </w:tabs>
        <w:ind w:left="2880" w:hanging="360"/>
      </w:pPr>
      <w:rPr>
        <w:rFonts w:ascii="Arial" w:hAnsi="Arial" w:hint="default"/>
      </w:rPr>
    </w:lvl>
    <w:lvl w:ilvl="4" w:tplc="422ACAC6" w:tentative="1">
      <w:start w:val="1"/>
      <w:numFmt w:val="bullet"/>
      <w:lvlText w:val="•"/>
      <w:lvlJc w:val="left"/>
      <w:pPr>
        <w:tabs>
          <w:tab w:val="num" w:pos="3600"/>
        </w:tabs>
        <w:ind w:left="3600" w:hanging="360"/>
      </w:pPr>
      <w:rPr>
        <w:rFonts w:ascii="Arial" w:hAnsi="Arial" w:hint="default"/>
      </w:rPr>
    </w:lvl>
    <w:lvl w:ilvl="5" w:tplc="BCA4780C" w:tentative="1">
      <w:start w:val="1"/>
      <w:numFmt w:val="bullet"/>
      <w:lvlText w:val="•"/>
      <w:lvlJc w:val="left"/>
      <w:pPr>
        <w:tabs>
          <w:tab w:val="num" w:pos="4320"/>
        </w:tabs>
        <w:ind w:left="4320" w:hanging="360"/>
      </w:pPr>
      <w:rPr>
        <w:rFonts w:ascii="Arial" w:hAnsi="Arial" w:hint="default"/>
      </w:rPr>
    </w:lvl>
    <w:lvl w:ilvl="6" w:tplc="D2CA2296" w:tentative="1">
      <w:start w:val="1"/>
      <w:numFmt w:val="bullet"/>
      <w:lvlText w:val="•"/>
      <w:lvlJc w:val="left"/>
      <w:pPr>
        <w:tabs>
          <w:tab w:val="num" w:pos="5040"/>
        </w:tabs>
        <w:ind w:left="5040" w:hanging="360"/>
      </w:pPr>
      <w:rPr>
        <w:rFonts w:ascii="Arial" w:hAnsi="Arial" w:hint="default"/>
      </w:rPr>
    </w:lvl>
    <w:lvl w:ilvl="7" w:tplc="5E623EDA" w:tentative="1">
      <w:start w:val="1"/>
      <w:numFmt w:val="bullet"/>
      <w:lvlText w:val="•"/>
      <w:lvlJc w:val="left"/>
      <w:pPr>
        <w:tabs>
          <w:tab w:val="num" w:pos="5760"/>
        </w:tabs>
        <w:ind w:left="5760" w:hanging="360"/>
      </w:pPr>
      <w:rPr>
        <w:rFonts w:ascii="Arial" w:hAnsi="Arial" w:hint="default"/>
      </w:rPr>
    </w:lvl>
    <w:lvl w:ilvl="8" w:tplc="AD4A8B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3" w15:restartNumberingAfterBreak="0">
    <w:nsid w:val="79FE64C5"/>
    <w:multiLevelType w:val="hybridMultilevel"/>
    <w:tmpl w:val="6344B270"/>
    <w:lvl w:ilvl="0" w:tplc="284C5482">
      <w:start w:val="1"/>
      <w:numFmt w:val="bullet"/>
      <w:lvlText w:val="•"/>
      <w:lvlJc w:val="left"/>
      <w:pPr>
        <w:tabs>
          <w:tab w:val="num" w:pos="360"/>
        </w:tabs>
        <w:ind w:left="360" w:hanging="360"/>
      </w:pPr>
      <w:rPr>
        <w:rFonts w:ascii="Times New Roman" w:hAnsi="Times New Roman" w:hint="default"/>
      </w:rPr>
    </w:lvl>
    <w:lvl w:ilvl="1" w:tplc="9542A71C" w:tentative="1">
      <w:start w:val="1"/>
      <w:numFmt w:val="bullet"/>
      <w:lvlText w:val="•"/>
      <w:lvlJc w:val="left"/>
      <w:pPr>
        <w:tabs>
          <w:tab w:val="num" w:pos="1080"/>
        </w:tabs>
        <w:ind w:left="1080" w:hanging="360"/>
      </w:pPr>
      <w:rPr>
        <w:rFonts w:ascii="Times New Roman" w:hAnsi="Times New Roman" w:hint="default"/>
      </w:rPr>
    </w:lvl>
    <w:lvl w:ilvl="2" w:tplc="6E448CF4" w:tentative="1">
      <w:start w:val="1"/>
      <w:numFmt w:val="bullet"/>
      <w:lvlText w:val="•"/>
      <w:lvlJc w:val="left"/>
      <w:pPr>
        <w:tabs>
          <w:tab w:val="num" w:pos="1800"/>
        </w:tabs>
        <w:ind w:left="1800" w:hanging="360"/>
      </w:pPr>
      <w:rPr>
        <w:rFonts w:ascii="Times New Roman" w:hAnsi="Times New Roman" w:hint="default"/>
      </w:rPr>
    </w:lvl>
    <w:lvl w:ilvl="3" w:tplc="F8101486" w:tentative="1">
      <w:start w:val="1"/>
      <w:numFmt w:val="bullet"/>
      <w:lvlText w:val="•"/>
      <w:lvlJc w:val="left"/>
      <w:pPr>
        <w:tabs>
          <w:tab w:val="num" w:pos="2520"/>
        </w:tabs>
        <w:ind w:left="2520" w:hanging="360"/>
      </w:pPr>
      <w:rPr>
        <w:rFonts w:ascii="Times New Roman" w:hAnsi="Times New Roman" w:hint="default"/>
      </w:rPr>
    </w:lvl>
    <w:lvl w:ilvl="4" w:tplc="CF94ECFC" w:tentative="1">
      <w:start w:val="1"/>
      <w:numFmt w:val="bullet"/>
      <w:lvlText w:val="•"/>
      <w:lvlJc w:val="left"/>
      <w:pPr>
        <w:tabs>
          <w:tab w:val="num" w:pos="3240"/>
        </w:tabs>
        <w:ind w:left="3240" w:hanging="360"/>
      </w:pPr>
      <w:rPr>
        <w:rFonts w:ascii="Times New Roman" w:hAnsi="Times New Roman" w:hint="default"/>
      </w:rPr>
    </w:lvl>
    <w:lvl w:ilvl="5" w:tplc="3D765D78" w:tentative="1">
      <w:start w:val="1"/>
      <w:numFmt w:val="bullet"/>
      <w:lvlText w:val="•"/>
      <w:lvlJc w:val="left"/>
      <w:pPr>
        <w:tabs>
          <w:tab w:val="num" w:pos="3960"/>
        </w:tabs>
        <w:ind w:left="3960" w:hanging="360"/>
      </w:pPr>
      <w:rPr>
        <w:rFonts w:ascii="Times New Roman" w:hAnsi="Times New Roman" w:hint="default"/>
      </w:rPr>
    </w:lvl>
    <w:lvl w:ilvl="6" w:tplc="173E27C0" w:tentative="1">
      <w:start w:val="1"/>
      <w:numFmt w:val="bullet"/>
      <w:lvlText w:val="•"/>
      <w:lvlJc w:val="left"/>
      <w:pPr>
        <w:tabs>
          <w:tab w:val="num" w:pos="4680"/>
        </w:tabs>
        <w:ind w:left="4680" w:hanging="360"/>
      </w:pPr>
      <w:rPr>
        <w:rFonts w:ascii="Times New Roman" w:hAnsi="Times New Roman" w:hint="default"/>
      </w:rPr>
    </w:lvl>
    <w:lvl w:ilvl="7" w:tplc="4C5275C4" w:tentative="1">
      <w:start w:val="1"/>
      <w:numFmt w:val="bullet"/>
      <w:lvlText w:val="•"/>
      <w:lvlJc w:val="left"/>
      <w:pPr>
        <w:tabs>
          <w:tab w:val="num" w:pos="5400"/>
        </w:tabs>
        <w:ind w:left="5400" w:hanging="360"/>
      </w:pPr>
      <w:rPr>
        <w:rFonts w:ascii="Times New Roman" w:hAnsi="Times New Roman" w:hint="default"/>
      </w:rPr>
    </w:lvl>
    <w:lvl w:ilvl="8" w:tplc="56F09626" w:tentative="1">
      <w:start w:val="1"/>
      <w:numFmt w:val="bullet"/>
      <w:lvlText w:val="•"/>
      <w:lvlJc w:val="left"/>
      <w:pPr>
        <w:tabs>
          <w:tab w:val="num" w:pos="6120"/>
        </w:tabs>
        <w:ind w:left="6120" w:hanging="360"/>
      </w:pPr>
      <w:rPr>
        <w:rFonts w:ascii="Times New Roman" w:hAnsi="Times New Roman" w:hint="default"/>
      </w:rPr>
    </w:lvl>
  </w:abstractNum>
  <w:num w:numId="1" w16cid:durableId="414016260">
    <w:abstractNumId w:val="18"/>
  </w:num>
  <w:num w:numId="2" w16cid:durableId="1945530708">
    <w:abstractNumId w:val="6"/>
  </w:num>
  <w:num w:numId="3" w16cid:durableId="418716104">
    <w:abstractNumId w:val="19"/>
  </w:num>
  <w:num w:numId="4" w16cid:durableId="1293635506">
    <w:abstractNumId w:val="8"/>
  </w:num>
  <w:num w:numId="5" w16cid:durableId="31082709">
    <w:abstractNumId w:val="5"/>
  </w:num>
  <w:num w:numId="6" w16cid:durableId="422604265">
    <w:abstractNumId w:val="14"/>
  </w:num>
  <w:num w:numId="7" w16cid:durableId="2031254062">
    <w:abstractNumId w:val="1"/>
  </w:num>
  <w:num w:numId="8" w16cid:durableId="283077882">
    <w:abstractNumId w:val="5"/>
    <w:lvlOverride w:ilvl="0">
      <w:startOverride w:val="3"/>
    </w:lvlOverride>
    <w:lvlOverride w:ilvl="1">
      <w:startOverride w:val="4"/>
    </w:lvlOverride>
  </w:num>
  <w:num w:numId="9" w16cid:durableId="1671905409">
    <w:abstractNumId w:val="22"/>
  </w:num>
  <w:num w:numId="10" w16cid:durableId="1692684752">
    <w:abstractNumId w:val="4"/>
  </w:num>
  <w:num w:numId="11" w16cid:durableId="187642183">
    <w:abstractNumId w:val="2"/>
  </w:num>
  <w:num w:numId="12" w16cid:durableId="1281254584">
    <w:abstractNumId w:val="7"/>
  </w:num>
  <w:num w:numId="13" w16cid:durableId="1481652790">
    <w:abstractNumId w:val="30"/>
  </w:num>
  <w:num w:numId="14" w16cid:durableId="1159887722">
    <w:abstractNumId w:val="25"/>
  </w:num>
  <w:num w:numId="15" w16cid:durableId="1657340159">
    <w:abstractNumId w:val="26"/>
  </w:num>
  <w:num w:numId="16" w16cid:durableId="602542984">
    <w:abstractNumId w:val="27"/>
  </w:num>
  <w:num w:numId="17" w16cid:durableId="2112046202">
    <w:abstractNumId w:val="20"/>
  </w:num>
  <w:num w:numId="18" w16cid:durableId="1131165803">
    <w:abstractNumId w:val="3"/>
  </w:num>
  <w:num w:numId="19" w16cid:durableId="589850799">
    <w:abstractNumId w:val="15"/>
  </w:num>
  <w:num w:numId="20" w16cid:durableId="1047560143">
    <w:abstractNumId w:val="29"/>
  </w:num>
  <w:num w:numId="21" w16cid:durableId="2031956744">
    <w:abstractNumId w:val="13"/>
  </w:num>
  <w:num w:numId="22" w16cid:durableId="463159319">
    <w:abstractNumId w:val="32"/>
  </w:num>
  <w:num w:numId="23" w16cid:durableId="739711430">
    <w:abstractNumId w:val="28"/>
  </w:num>
  <w:num w:numId="24" w16cid:durableId="362944364">
    <w:abstractNumId w:val="11"/>
  </w:num>
  <w:num w:numId="25" w16cid:durableId="1862157772">
    <w:abstractNumId w:val="23"/>
  </w:num>
  <w:num w:numId="26" w16cid:durableId="23556315">
    <w:abstractNumId w:val="10"/>
  </w:num>
  <w:num w:numId="27" w16cid:durableId="1889029266">
    <w:abstractNumId w:val="17"/>
  </w:num>
  <w:num w:numId="28" w16cid:durableId="1883856277">
    <w:abstractNumId w:val="24"/>
  </w:num>
  <w:num w:numId="29" w16cid:durableId="1195457222">
    <w:abstractNumId w:val="12"/>
  </w:num>
  <w:num w:numId="30" w16cid:durableId="1046098882">
    <w:abstractNumId w:val="21"/>
  </w:num>
  <w:num w:numId="31" w16cid:durableId="469595729">
    <w:abstractNumId w:val="5"/>
    <w:lvlOverride w:ilvl="0">
      <w:startOverride w:val="4"/>
    </w:lvlOverride>
    <w:lvlOverride w:ilvl="1">
      <w:startOverride w:val="3"/>
    </w:lvlOverride>
  </w:num>
  <w:num w:numId="32" w16cid:durableId="1614094855">
    <w:abstractNumId w:val="16"/>
  </w:num>
  <w:num w:numId="33" w16cid:durableId="1275557386">
    <w:abstractNumId w:val="33"/>
  </w:num>
  <w:num w:numId="34" w16cid:durableId="1716587584">
    <w:abstractNumId w:val="9"/>
  </w:num>
  <w:num w:numId="35" w16cid:durableId="115224711">
    <w:abstractNumId w:val="31"/>
  </w:num>
  <w:num w:numId="36" w16cid:durableId="1839736700">
    <w:abstractNumId w:val="5"/>
    <w:lvlOverride w:ilvl="0">
      <w:startOverride w:val="4"/>
    </w:lvlOverride>
    <w:lvlOverride w:ilvl="1">
      <w:startOverride w:val="2"/>
    </w:lvlOverride>
  </w:num>
  <w:num w:numId="37" w16cid:durableId="1725180142">
    <w:abstractNumId w:val="5"/>
    <w:lvlOverride w:ilvl="0">
      <w:startOverride w:val="4"/>
    </w:lvlOverride>
    <w:lvlOverride w:ilvl="1">
      <w:startOverride w:val="3"/>
    </w:lvlOverride>
    <w:lvlOverride w:ilvl="2">
      <w:startOverride w:val="2"/>
    </w:lvlOverride>
  </w:num>
  <w:num w:numId="38" w16cid:durableId="163514660">
    <w:abstractNumId w:val="5"/>
    <w:lvlOverride w:ilvl="0">
      <w:startOverride w:val="4"/>
    </w:lvlOverride>
    <w:lvlOverride w:ilvl="1">
      <w:startOverride w:val="3"/>
    </w:lvlOverride>
    <w:lvlOverride w:ilvl="2">
      <w:startOverride w:val="2"/>
    </w:lvlOverride>
  </w:num>
  <w:num w:numId="39" w16cid:durableId="1787890011">
    <w:abstractNumId w:val="5"/>
  </w:num>
  <w:num w:numId="40" w16cid:durableId="200553561">
    <w:abstractNumId w:val="5"/>
    <w:lvlOverride w:ilvl="0">
      <w:startOverride w:val="4"/>
    </w:lvlOverride>
    <w:lvlOverride w:ilvl="1">
      <w:startOverride w:val="3"/>
    </w:lvlOverride>
    <w:lvlOverride w:ilvl="2">
      <w:startOverride w:val="2"/>
    </w:lvlOverride>
  </w:num>
  <w:num w:numId="41" w16cid:durableId="176577102">
    <w:abstractNumId w:val="5"/>
    <w:lvlOverride w:ilvl="0">
      <w:startOverride w:val="3"/>
    </w:lvlOverride>
    <w:lvlOverride w:ilvl="1">
      <w:startOverride w:val="1"/>
    </w:lvlOverride>
    <w:lvlOverride w:ilvl="2">
      <w:startOverride w:val="1"/>
    </w:lvlOverride>
    <w:lvlOverride w:ilvl="3">
      <w:startOverride w:val="2"/>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463"/>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636"/>
    <w:rsid w:val="000146D8"/>
    <w:rsid w:val="00014897"/>
    <w:rsid w:val="00015049"/>
    <w:rsid w:val="000161C4"/>
    <w:rsid w:val="0001664E"/>
    <w:rsid w:val="00016AF9"/>
    <w:rsid w:val="00016BF1"/>
    <w:rsid w:val="00016E21"/>
    <w:rsid w:val="00017386"/>
    <w:rsid w:val="0001742C"/>
    <w:rsid w:val="000177DE"/>
    <w:rsid w:val="00017AF5"/>
    <w:rsid w:val="0002070C"/>
    <w:rsid w:val="00020733"/>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BBE"/>
    <w:rsid w:val="000247B9"/>
    <w:rsid w:val="000248BA"/>
    <w:rsid w:val="00024B95"/>
    <w:rsid w:val="00024EA7"/>
    <w:rsid w:val="00025729"/>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AE1"/>
    <w:rsid w:val="00030C58"/>
    <w:rsid w:val="00030C81"/>
    <w:rsid w:val="0003120D"/>
    <w:rsid w:val="00031975"/>
    <w:rsid w:val="0003227F"/>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574"/>
    <w:rsid w:val="00036861"/>
    <w:rsid w:val="00036B1C"/>
    <w:rsid w:val="00037AB6"/>
    <w:rsid w:val="00037DFF"/>
    <w:rsid w:val="00037EE0"/>
    <w:rsid w:val="00040829"/>
    <w:rsid w:val="00040FF1"/>
    <w:rsid w:val="0004111A"/>
    <w:rsid w:val="0004178E"/>
    <w:rsid w:val="00041968"/>
    <w:rsid w:val="00042381"/>
    <w:rsid w:val="00042862"/>
    <w:rsid w:val="00042B85"/>
    <w:rsid w:val="0004329D"/>
    <w:rsid w:val="000433F7"/>
    <w:rsid w:val="000437B3"/>
    <w:rsid w:val="00043828"/>
    <w:rsid w:val="00043894"/>
    <w:rsid w:val="00043BEB"/>
    <w:rsid w:val="00043C75"/>
    <w:rsid w:val="0004405F"/>
    <w:rsid w:val="0004487B"/>
    <w:rsid w:val="00044AB8"/>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3375"/>
    <w:rsid w:val="00053569"/>
    <w:rsid w:val="0005383A"/>
    <w:rsid w:val="00053867"/>
    <w:rsid w:val="00054202"/>
    <w:rsid w:val="0005468D"/>
    <w:rsid w:val="0005470F"/>
    <w:rsid w:val="000548B9"/>
    <w:rsid w:val="00054A33"/>
    <w:rsid w:val="00054DB4"/>
    <w:rsid w:val="00054DEC"/>
    <w:rsid w:val="0005500C"/>
    <w:rsid w:val="00055330"/>
    <w:rsid w:val="00055E4F"/>
    <w:rsid w:val="00056305"/>
    <w:rsid w:val="000565FD"/>
    <w:rsid w:val="0005685F"/>
    <w:rsid w:val="000568DA"/>
    <w:rsid w:val="00056D8E"/>
    <w:rsid w:val="00056E65"/>
    <w:rsid w:val="00056FEA"/>
    <w:rsid w:val="00057340"/>
    <w:rsid w:val="0005760A"/>
    <w:rsid w:val="000577AC"/>
    <w:rsid w:val="00057B0C"/>
    <w:rsid w:val="00057DF9"/>
    <w:rsid w:val="0006001F"/>
    <w:rsid w:val="0006018B"/>
    <w:rsid w:val="000607A9"/>
    <w:rsid w:val="000609E8"/>
    <w:rsid w:val="00060CF8"/>
    <w:rsid w:val="00061610"/>
    <w:rsid w:val="00061611"/>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8AE"/>
    <w:rsid w:val="00070BBB"/>
    <w:rsid w:val="00071077"/>
    <w:rsid w:val="0007119F"/>
    <w:rsid w:val="00071380"/>
    <w:rsid w:val="0007156D"/>
    <w:rsid w:val="000716A9"/>
    <w:rsid w:val="00071DAE"/>
    <w:rsid w:val="000720B1"/>
    <w:rsid w:val="00072214"/>
    <w:rsid w:val="00072903"/>
    <w:rsid w:val="00072A67"/>
    <w:rsid w:val="00073125"/>
    <w:rsid w:val="00073521"/>
    <w:rsid w:val="000737AA"/>
    <w:rsid w:val="000739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033"/>
    <w:rsid w:val="0008111B"/>
    <w:rsid w:val="00081EDA"/>
    <w:rsid w:val="0008279E"/>
    <w:rsid w:val="00083271"/>
    <w:rsid w:val="0008379F"/>
    <w:rsid w:val="00083978"/>
    <w:rsid w:val="00083BE0"/>
    <w:rsid w:val="00083C9B"/>
    <w:rsid w:val="000842D3"/>
    <w:rsid w:val="000846AA"/>
    <w:rsid w:val="000846CD"/>
    <w:rsid w:val="0008483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3D0A"/>
    <w:rsid w:val="000941B8"/>
    <w:rsid w:val="00094269"/>
    <w:rsid w:val="000945E6"/>
    <w:rsid w:val="00094C1D"/>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9CA"/>
    <w:rsid w:val="000A4C9B"/>
    <w:rsid w:val="000A5ADD"/>
    <w:rsid w:val="000A5D0A"/>
    <w:rsid w:val="000A62D0"/>
    <w:rsid w:val="000A6394"/>
    <w:rsid w:val="000A6461"/>
    <w:rsid w:val="000A6836"/>
    <w:rsid w:val="000A68C5"/>
    <w:rsid w:val="000A68D7"/>
    <w:rsid w:val="000A6B7E"/>
    <w:rsid w:val="000A6D2C"/>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525"/>
    <w:rsid w:val="000B263F"/>
    <w:rsid w:val="000B268C"/>
    <w:rsid w:val="000B28F5"/>
    <w:rsid w:val="000B2F5A"/>
    <w:rsid w:val="000B341E"/>
    <w:rsid w:val="000B393B"/>
    <w:rsid w:val="000B4280"/>
    <w:rsid w:val="000B455F"/>
    <w:rsid w:val="000B48AB"/>
    <w:rsid w:val="000B4918"/>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11E1"/>
    <w:rsid w:val="000C14E5"/>
    <w:rsid w:val="000C16FD"/>
    <w:rsid w:val="000C1769"/>
    <w:rsid w:val="000C1914"/>
    <w:rsid w:val="000C1D6A"/>
    <w:rsid w:val="000C2602"/>
    <w:rsid w:val="000C2AE1"/>
    <w:rsid w:val="000C2F13"/>
    <w:rsid w:val="000C3539"/>
    <w:rsid w:val="000C36BB"/>
    <w:rsid w:val="000C3926"/>
    <w:rsid w:val="000C3D36"/>
    <w:rsid w:val="000C3E59"/>
    <w:rsid w:val="000C3F3D"/>
    <w:rsid w:val="000C4012"/>
    <w:rsid w:val="000C4048"/>
    <w:rsid w:val="000C4268"/>
    <w:rsid w:val="000C4530"/>
    <w:rsid w:val="000C458E"/>
    <w:rsid w:val="000C4DDE"/>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943"/>
    <w:rsid w:val="000D1AD2"/>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D8"/>
    <w:rsid w:val="000E4442"/>
    <w:rsid w:val="000E4CC2"/>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5C6"/>
    <w:rsid w:val="001078CD"/>
    <w:rsid w:val="00107FB9"/>
    <w:rsid w:val="0011019D"/>
    <w:rsid w:val="001103A5"/>
    <w:rsid w:val="00110428"/>
    <w:rsid w:val="0011052C"/>
    <w:rsid w:val="00110860"/>
    <w:rsid w:val="00110FB3"/>
    <w:rsid w:val="001110A4"/>
    <w:rsid w:val="00111277"/>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C4E"/>
    <w:rsid w:val="00115CF3"/>
    <w:rsid w:val="00115EE6"/>
    <w:rsid w:val="00116B84"/>
    <w:rsid w:val="00116C6A"/>
    <w:rsid w:val="00116D24"/>
    <w:rsid w:val="00116EB7"/>
    <w:rsid w:val="00117109"/>
    <w:rsid w:val="00117BB9"/>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AA7"/>
    <w:rsid w:val="00125CD3"/>
    <w:rsid w:val="00126511"/>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600"/>
    <w:rsid w:val="00133BB1"/>
    <w:rsid w:val="00134258"/>
    <w:rsid w:val="001343E1"/>
    <w:rsid w:val="001343F8"/>
    <w:rsid w:val="001343FF"/>
    <w:rsid w:val="001344D4"/>
    <w:rsid w:val="00134668"/>
    <w:rsid w:val="00134970"/>
    <w:rsid w:val="001349FD"/>
    <w:rsid w:val="00134C60"/>
    <w:rsid w:val="001350C5"/>
    <w:rsid w:val="001356E9"/>
    <w:rsid w:val="00135700"/>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5D3"/>
    <w:rsid w:val="00144CAD"/>
    <w:rsid w:val="0014507A"/>
    <w:rsid w:val="0014546D"/>
    <w:rsid w:val="00145511"/>
    <w:rsid w:val="00145C50"/>
    <w:rsid w:val="00145D43"/>
    <w:rsid w:val="001464A7"/>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906"/>
    <w:rsid w:val="00153FC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F0D"/>
    <w:rsid w:val="00160443"/>
    <w:rsid w:val="00160EFA"/>
    <w:rsid w:val="0016188A"/>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3002"/>
    <w:rsid w:val="001738EC"/>
    <w:rsid w:val="00173A27"/>
    <w:rsid w:val="00173D55"/>
    <w:rsid w:val="001742FF"/>
    <w:rsid w:val="00174575"/>
    <w:rsid w:val="001745E8"/>
    <w:rsid w:val="001745F4"/>
    <w:rsid w:val="0017492E"/>
    <w:rsid w:val="00174A29"/>
    <w:rsid w:val="001757A5"/>
    <w:rsid w:val="00175C0A"/>
    <w:rsid w:val="00175FE2"/>
    <w:rsid w:val="0017606B"/>
    <w:rsid w:val="00176237"/>
    <w:rsid w:val="00176822"/>
    <w:rsid w:val="001770B0"/>
    <w:rsid w:val="00177213"/>
    <w:rsid w:val="00177638"/>
    <w:rsid w:val="00177B6D"/>
    <w:rsid w:val="00180162"/>
    <w:rsid w:val="001810C6"/>
    <w:rsid w:val="0018117D"/>
    <w:rsid w:val="00181382"/>
    <w:rsid w:val="001816B5"/>
    <w:rsid w:val="001816E5"/>
    <w:rsid w:val="00181EA6"/>
    <w:rsid w:val="00182016"/>
    <w:rsid w:val="0018202B"/>
    <w:rsid w:val="0018213D"/>
    <w:rsid w:val="00182AB5"/>
    <w:rsid w:val="0018391E"/>
    <w:rsid w:val="00183D4C"/>
    <w:rsid w:val="0018411F"/>
    <w:rsid w:val="001843AD"/>
    <w:rsid w:val="00184559"/>
    <w:rsid w:val="001852F6"/>
    <w:rsid w:val="00185373"/>
    <w:rsid w:val="001853DB"/>
    <w:rsid w:val="00185A24"/>
    <w:rsid w:val="00185C1B"/>
    <w:rsid w:val="001863A2"/>
    <w:rsid w:val="0018697C"/>
    <w:rsid w:val="00186B32"/>
    <w:rsid w:val="0018736A"/>
    <w:rsid w:val="001875A6"/>
    <w:rsid w:val="001875CB"/>
    <w:rsid w:val="001876BE"/>
    <w:rsid w:val="0018776E"/>
    <w:rsid w:val="00187E7F"/>
    <w:rsid w:val="00190946"/>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F7D"/>
    <w:rsid w:val="00194F9B"/>
    <w:rsid w:val="00195630"/>
    <w:rsid w:val="00195A4B"/>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152"/>
    <w:rsid w:val="001B1376"/>
    <w:rsid w:val="001B14D5"/>
    <w:rsid w:val="001B1C5B"/>
    <w:rsid w:val="001B20E2"/>
    <w:rsid w:val="001B298F"/>
    <w:rsid w:val="001B2AE0"/>
    <w:rsid w:val="001B2CD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E31"/>
    <w:rsid w:val="001B76C3"/>
    <w:rsid w:val="001B7BDA"/>
    <w:rsid w:val="001C03A0"/>
    <w:rsid w:val="001C0456"/>
    <w:rsid w:val="001C0479"/>
    <w:rsid w:val="001C0A3C"/>
    <w:rsid w:val="001C0BDF"/>
    <w:rsid w:val="001C0FF8"/>
    <w:rsid w:val="001C1250"/>
    <w:rsid w:val="001C1382"/>
    <w:rsid w:val="001C1586"/>
    <w:rsid w:val="001C187D"/>
    <w:rsid w:val="001C1A7C"/>
    <w:rsid w:val="001C1BC2"/>
    <w:rsid w:val="001C1D37"/>
    <w:rsid w:val="001C2239"/>
    <w:rsid w:val="001C2599"/>
    <w:rsid w:val="001C29C1"/>
    <w:rsid w:val="001C3BE8"/>
    <w:rsid w:val="001C3C43"/>
    <w:rsid w:val="001C4406"/>
    <w:rsid w:val="001C475A"/>
    <w:rsid w:val="001C4BBB"/>
    <w:rsid w:val="001C5124"/>
    <w:rsid w:val="001C5250"/>
    <w:rsid w:val="001C5626"/>
    <w:rsid w:val="001C64D1"/>
    <w:rsid w:val="001C69B1"/>
    <w:rsid w:val="001C6E35"/>
    <w:rsid w:val="001C7991"/>
    <w:rsid w:val="001C7D53"/>
    <w:rsid w:val="001C7FBA"/>
    <w:rsid w:val="001D1003"/>
    <w:rsid w:val="001D140A"/>
    <w:rsid w:val="001D14C3"/>
    <w:rsid w:val="001D1B37"/>
    <w:rsid w:val="001D1DE1"/>
    <w:rsid w:val="001D24C7"/>
    <w:rsid w:val="001D2936"/>
    <w:rsid w:val="001D293D"/>
    <w:rsid w:val="001D3140"/>
    <w:rsid w:val="001D3151"/>
    <w:rsid w:val="001D35F2"/>
    <w:rsid w:val="001D392D"/>
    <w:rsid w:val="001D4755"/>
    <w:rsid w:val="001D4800"/>
    <w:rsid w:val="001D4940"/>
    <w:rsid w:val="001D49FF"/>
    <w:rsid w:val="001D5345"/>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B27"/>
    <w:rsid w:val="001D7BAD"/>
    <w:rsid w:val="001E08C1"/>
    <w:rsid w:val="001E0915"/>
    <w:rsid w:val="001E09B1"/>
    <w:rsid w:val="001E0C3B"/>
    <w:rsid w:val="001E0EB9"/>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D57"/>
    <w:rsid w:val="001E41F3"/>
    <w:rsid w:val="001E4D74"/>
    <w:rsid w:val="001E531D"/>
    <w:rsid w:val="001E531E"/>
    <w:rsid w:val="001E5378"/>
    <w:rsid w:val="001E5FEE"/>
    <w:rsid w:val="001E6149"/>
    <w:rsid w:val="001E615B"/>
    <w:rsid w:val="001E64C9"/>
    <w:rsid w:val="001E6929"/>
    <w:rsid w:val="001E7110"/>
    <w:rsid w:val="001E7145"/>
    <w:rsid w:val="001E7173"/>
    <w:rsid w:val="001E7CB7"/>
    <w:rsid w:val="001E7D2D"/>
    <w:rsid w:val="001E7E2D"/>
    <w:rsid w:val="001F02E4"/>
    <w:rsid w:val="001F02F4"/>
    <w:rsid w:val="001F042D"/>
    <w:rsid w:val="001F0839"/>
    <w:rsid w:val="001F0A38"/>
    <w:rsid w:val="001F0D28"/>
    <w:rsid w:val="001F110F"/>
    <w:rsid w:val="001F1383"/>
    <w:rsid w:val="001F19C8"/>
    <w:rsid w:val="001F1EEB"/>
    <w:rsid w:val="001F22C8"/>
    <w:rsid w:val="001F240B"/>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E13"/>
    <w:rsid w:val="001F7024"/>
    <w:rsid w:val="001F7097"/>
    <w:rsid w:val="001F7442"/>
    <w:rsid w:val="001F7780"/>
    <w:rsid w:val="001F78B3"/>
    <w:rsid w:val="001F7D06"/>
    <w:rsid w:val="001F7F6A"/>
    <w:rsid w:val="001F7F6C"/>
    <w:rsid w:val="00200A69"/>
    <w:rsid w:val="00200C36"/>
    <w:rsid w:val="00201551"/>
    <w:rsid w:val="00201944"/>
    <w:rsid w:val="00201BD0"/>
    <w:rsid w:val="00201D82"/>
    <w:rsid w:val="00202269"/>
    <w:rsid w:val="0020251D"/>
    <w:rsid w:val="002028EA"/>
    <w:rsid w:val="00202AF8"/>
    <w:rsid w:val="00202C4A"/>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49A"/>
    <w:rsid w:val="00211C8B"/>
    <w:rsid w:val="002120C2"/>
    <w:rsid w:val="002120D7"/>
    <w:rsid w:val="002124BC"/>
    <w:rsid w:val="002125DB"/>
    <w:rsid w:val="00212793"/>
    <w:rsid w:val="00212ACD"/>
    <w:rsid w:val="002130BF"/>
    <w:rsid w:val="0021332B"/>
    <w:rsid w:val="002135E8"/>
    <w:rsid w:val="00213B0F"/>
    <w:rsid w:val="00213E33"/>
    <w:rsid w:val="00213F25"/>
    <w:rsid w:val="00214159"/>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6BB"/>
    <w:rsid w:val="00220610"/>
    <w:rsid w:val="00220785"/>
    <w:rsid w:val="002208D8"/>
    <w:rsid w:val="00220D7E"/>
    <w:rsid w:val="00220E61"/>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CD3"/>
    <w:rsid w:val="00225DA2"/>
    <w:rsid w:val="002264BB"/>
    <w:rsid w:val="002266B7"/>
    <w:rsid w:val="00226B20"/>
    <w:rsid w:val="00227423"/>
    <w:rsid w:val="002276AD"/>
    <w:rsid w:val="00227B4B"/>
    <w:rsid w:val="00227E50"/>
    <w:rsid w:val="002301FB"/>
    <w:rsid w:val="00230446"/>
    <w:rsid w:val="00230EEF"/>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A64"/>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6E4"/>
    <w:rsid w:val="0024530B"/>
    <w:rsid w:val="002457B3"/>
    <w:rsid w:val="00245DA8"/>
    <w:rsid w:val="00245DDC"/>
    <w:rsid w:val="0024600F"/>
    <w:rsid w:val="0024752D"/>
    <w:rsid w:val="002476FD"/>
    <w:rsid w:val="00247977"/>
    <w:rsid w:val="00247CD9"/>
    <w:rsid w:val="00250011"/>
    <w:rsid w:val="00250183"/>
    <w:rsid w:val="002503C0"/>
    <w:rsid w:val="002503C3"/>
    <w:rsid w:val="0025105B"/>
    <w:rsid w:val="0025116B"/>
    <w:rsid w:val="002516A3"/>
    <w:rsid w:val="002517A0"/>
    <w:rsid w:val="00251E51"/>
    <w:rsid w:val="0025206B"/>
    <w:rsid w:val="0025247B"/>
    <w:rsid w:val="00252592"/>
    <w:rsid w:val="00252973"/>
    <w:rsid w:val="00252D34"/>
    <w:rsid w:val="00252E55"/>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FB3"/>
    <w:rsid w:val="002613AF"/>
    <w:rsid w:val="00261405"/>
    <w:rsid w:val="0026146B"/>
    <w:rsid w:val="00261939"/>
    <w:rsid w:val="00261B0D"/>
    <w:rsid w:val="00261C09"/>
    <w:rsid w:val="00261EA8"/>
    <w:rsid w:val="00262492"/>
    <w:rsid w:val="00262EFA"/>
    <w:rsid w:val="0026327A"/>
    <w:rsid w:val="002635A9"/>
    <w:rsid w:val="00263AF1"/>
    <w:rsid w:val="00263B21"/>
    <w:rsid w:val="0026455F"/>
    <w:rsid w:val="00264877"/>
    <w:rsid w:val="00264B2F"/>
    <w:rsid w:val="00265227"/>
    <w:rsid w:val="0026528B"/>
    <w:rsid w:val="002656D1"/>
    <w:rsid w:val="00265883"/>
    <w:rsid w:val="00265B85"/>
    <w:rsid w:val="00265F1F"/>
    <w:rsid w:val="0026607E"/>
    <w:rsid w:val="00266B9E"/>
    <w:rsid w:val="00266BDE"/>
    <w:rsid w:val="00266FDB"/>
    <w:rsid w:val="00267115"/>
    <w:rsid w:val="002672EC"/>
    <w:rsid w:val="002674AD"/>
    <w:rsid w:val="002676B3"/>
    <w:rsid w:val="002679A7"/>
    <w:rsid w:val="0027019C"/>
    <w:rsid w:val="002701F4"/>
    <w:rsid w:val="00270761"/>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4284"/>
    <w:rsid w:val="00274500"/>
    <w:rsid w:val="00274D5D"/>
    <w:rsid w:val="00274F56"/>
    <w:rsid w:val="00274F61"/>
    <w:rsid w:val="00274FFE"/>
    <w:rsid w:val="002750BA"/>
    <w:rsid w:val="002750EC"/>
    <w:rsid w:val="00275AB2"/>
    <w:rsid w:val="00275C79"/>
    <w:rsid w:val="00275D12"/>
    <w:rsid w:val="002762D9"/>
    <w:rsid w:val="00276480"/>
    <w:rsid w:val="00276DB3"/>
    <w:rsid w:val="00276DF6"/>
    <w:rsid w:val="00277155"/>
    <w:rsid w:val="002771C3"/>
    <w:rsid w:val="0027728A"/>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73F"/>
    <w:rsid w:val="00281A0B"/>
    <w:rsid w:val="00281FFE"/>
    <w:rsid w:val="0028209E"/>
    <w:rsid w:val="00282129"/>
    <w:rsid w:val="0028285E"/>
    <w:rsid w:val="0028289B"/>
    <w:rsid w:val="0028294F"/>
    <w:rsid w:val="00282A06"/>
    <w:rsid w:val="00282B27"/>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7340"/>
    <w:rsid w:val="00297463"/>
    <w:rsid w:val="00297B6E"/>
    <w:rsid w:val="00297C47"/>
    <w:rsid w:val="002A00A0"/>
    <w:rsid w:val="002A017F"/>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B78"/>
    <w:rsid w:val="002A4362"/>
    <w:rsid w:val="002A4387"/>
    <w:rsid w:val="002A45C7"/>
    <w:rsid w:val="002A49AB"/>
    <w:rsid w:val="002A52B5"/>
    <w:rsid w:val="002A5686"/>
    <w:rsid w:val="002A56DB"/>
    <w:rsid w:val="002A59C8"/>
    <w:rsid w:val="002A7096"/>
    <w:rsid w:val="002A72A4"/>
    <w:rsid w:val="002A75D5"/>
    <w:rsid w:val="002B03DE"/>
    <w:rsid w:val="002B04B5"/>
    <w:rsid w:val="002B0855"/>
    <w:rsid w:val="002B0D18"/>
    <w:rsid w:val="002B11E0"/>
    <w:rsid w:val="002B123E"/>
    <w:rsid w:val="002B17B2"/>
    <w:rsid w:val="002B1BC7"/>
    <w:rsid w:val="002B1E98"/>
    <w:rsid w:val="002B23D3"/>
    <w:rsid w:val="002B259D"/>
    <w:rsid w:val="002B26A0"/>
    <w:rsid w:val="002B26A4"/>
    <w:rsid w:val="002B2D9B"/>
    <w:rsid w:val="002B303A"/>
    <w:rsid w:val="002B3064"/>
    <w:rsid w:val="002B384A"/>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FBF"/>
    <w:rsid w:val="002C132E"/>
    <w:rsid w:val="002C179E"/>
    <w:rsid w:val="002C1853"/>
    <w:rsid w:val="002C191A"/>
    <w:rsid w:val="002C1C2E"/>
    <w:rsid w:val="002C1D5F"/>
    <w:rsid w:val="002C1DC1"/>
    <w:rsid w:val="002C2040"/>
    <w:rsid w:val="002C2658"/>
    <w:rsid w:val="002C28F5"/>
    <w:rsid w:val="002C2E0D"/>
    <w:rsid w:val="002C3025"/>
    <w:rsid w:val="002C31E8"/>
    <w:rsid w:val="002C3432"/>
    <w:rsid w:val="002C39F2"/>
    <w:rsid w:val="002C417A"/>
    <w:rsid w:val="002C4A9E"/>
    <w:rsid w:val="002C4C1B"/>
    <w:rsid w:val="002C543A"/>
    <w:rsid w:val="002C5585"/>
    <w:rsid w:val="002C5A41"/>
    <w:rsid w:val="002C5BE6"/>
    <w:rsid w:val="002C5D34"/>
    <w:rsid w:val="002C61F7"/>
    <w:rsid w:val="002C64FB"/>
    <w:rsid w:val="002C6EAF"/>
    <w:rsid w:val="002C724A"/>
    <w:rsid w:val="002C7457"/>
    <w:rsid w:val="002C7527"/>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BDB"/>
    <w:rsid w:val="002D4D80"/>
    <w:rsid w:val="002D5024"/>
    <w:rsid w:val="002D53EF"/>
    <w:rsid w:val="002D5D1D"/>
    <w:rsid w:val="002D6003"/>
    <w:rsid w:val="002D607D"/>
    <w:rsid w:val="002D66A9"/>
    <w:rsid w:val="002D6897"/>
    <w:rsid w:val="002D6E97"/>
    <w:rsid w:val="002D70A4"/>
    <w:rsid w:val="002D7627"/>
    <w:rsid w:val="002D792A"/>
    <w:rsid w:val="002D7B55"/>
    <w:rsid w:val="002E00A5"/>
    <w:rsid w:val="002E02CC"/>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96A"/>
    <w:rsid w:val="002E4FDB"/>
    <w:rsid w:val="002E52C6"/>
    <w:rsid w:val="002E54AF"/>
    <w:rsid w:val="002E578D"/>
    <w:rsid w:val="002E5893"/>
    <w:rsid w:val="002E6450"/>
    <w:rsid w:val="002E6F96"/>
    <w:rsid w:val="002E7155"/>
    <w:rsid w:val="002E7E0B"/>
    <w:rsid w:val="002F0275"/>
    <w:rsid w:val="002F06B9"/>
    <w:rsid w:val="002F06BF"/>
    <w:rsid w:val="002F079E"/>
    <w:rsid w:val="002F0972"/>
    <w:rsid w:val="002F0E67"/>
    <w:rsid w:val="002F0EB1"/>
    <w:rsid w:val="002F1116"/>
    <w:rsid w:val="002F15A7"/>
    <w:rsid w:val="002F15E8"/>
    <w:rsid w:val="002F1847"/>
    <w:rsid w:val="002F1DF5"/>
    <w:rsid w:val="002F21BC"/>
    <w:rsid w:val="002F229E"/>
    <w:rsid w:val="002F26A6"/>
    <w:rsid w:val="002F2CAE"/>
    <w:rsid w:val="002F337F"/>
    <w:rsid w:val="002F3C22"/>
    <w:rsid w:val="002F40D3"/>
    <w:rsid w:val="002F417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891"/>
    <w:rsid w:val="003039AB"/>
    <w:rsid w:val="00303C23"/>
    <w:rsid w:val="00303F91"/>
    <w:rsid w:val="003043A4"/>
    <w:rsid w:val="00304EC2"/>
    <w:rsid w:val="0030502C"/>
    <w:rsid w:val="0030562C"/>
    <w:rsid w:val="00305958"/>
    <w:rsid w:val="00305A7A"/>
    <w:rsid w:val="00305BD8"/>
    <w:rsid w:val="00305C38"/>
    <w:rsid w:val="00305EC1"/>
    <w:rsid w:val="00306DE5"/>
    <w:rsid w:val="00307008"/>
    <w:rsid w:val="0030701D"/>
    <w:rsid w:val="00307276"/>
    <w:rsid w:val="00307329"/>
    <w:rsid w:val="00307458"/>
    <w:rsid w:val="0030785A"/>
    <w:rsid w:val="003079A4"/>
    <w:rsid w:val="00310113"/>
    <w:rsid w:val="0031039C"/>
    <w:rsid w:val="00310881"/>
    <w:rsid w:val="003110C1"/>
    <w:rsid w:val="00311A83"/>
    <w:rsid w:val="00311AB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3227"/>
    <w:rsid w:val="00323A14"/>
    <w:rsid w:val="00323E36"/>
    <w:rsid w:val="00323EF3"/>
    <w:rsid w:val="00324844"/>
    <w:rsid w:val="003249CE"/>
    <w:rsid w:val="00324BDF"/>
    <w:rsid w:val="00324D51"/>
    <w:rsid w:val="00324E83"/>
    <w:rsid w:val="00324F8E"/>
    <w:rsid w:val="00325362"/>
    <w:rsid w:val="003253F8"/>
    <w:rsid w:val="0032545A"/>
    <w:rsid w:val="0032671F"/>
    <w:rsid w:val="00326812"/>
    <w:rsid w:val="00326E79"/>
    <w:rsid w:val="00327A67"/>
    <w:rsid w:val="00327F8F"/>
    <w:rsid w:val="00330181"/>
    <w:rsid w:val="0033026C"/>
    <w:rsid w:val="0033034C"/>
    <w:rsid w:val="00330D47"/>
    <w:rsid w:val="00330DEC"/>
    <w:rsid w:val="00331078"/>
    <w:rsid w:val="0033143F"/>
    <w:rsid w:val="00331A9C"/>
    <w:rsid w:val="00331B7F"/>
    <w:rsid w:val="00331EE4"/>
    <w:rsid w:val="0033417D"/>
    <w:rsid w:val="00335006"/>
    <w:rsid w:val="0033518F"/>
    <w:rsid w:val="00335545"/>
    <w:rsid w:val="00335B8B"/>
    <w:rsid w:val="00335E4E"/>
    <w:rsid w:val="00335F18"/>
    <w:rsid w:val="00336258"/>
    <w:rsid w:val="00336336"/>
    <w:rsid w:val="0033644C"/>
    <w:rsid w:val="00336482"/>
    <w:rsid w:val="00336BE9"/>
    <w:rsid w:val="00336EE5"/>
    <w:rsid w:val="00336FF5"/>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C8A"/>
    <w:rsid w:val="00343D9B"/>
    <w:rsid w:val="00343E6D"/>
    <w:rsid w:val="003443D2"/>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71DD"/>
    <w:rsid w:val="003471DF"/>
    <w:rsid w:val="00347468"/>
    <w:rsid w:val="003476EB"/>
    <w:rsid w:val="00347832"/>
    <w:rsid w:val="0034792C"/>
    <w:rsid w:val="00347D87"/>
    <w:rsid w:val="00347D9D"/>
    <w:rsid w:val="00347F49"/>
    <w:rsid w:val="00350433"/>
    <w:rsid w:val="00350498"/>
    <w:rsid w:val="0035079C"/>
    <w:rsid w:val="00350C48"/>
    <w:rsid w:val="00351AB4"/>
    <w:rsid w:val="00351C27"/>
    <w:rsid w:val="00351DA6"/>
    <w:rsid w:val="00352159"/>
    <w:rsid w:val="00352F01"/>
    <w:rsid w:val="0035366B"/>
    <w:rsid w:val="00353B75"/>
    <w:rsid w:val="00353DBE"/>
    <w:rsid w:val="0035400F"/>
    <w:rsid w:val="0035465B"/>
    <w:rsid w:val="00354F2B"/>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6B2"/>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528"/>
    <w:rsid w:val="00382EDC"/>
    <w:rsid w:val="0038373F"/>
    <w:rsid w:val="00383AC0"/>
    <w:rsid w:val="00384540"/>
    <w:rsid w:val="0038469A"/>
    <w:rsid w:val="003849DF"/>
    <w:rsid w:val="00384B43"/>
    <w:rsid w:val="00384BA6"/>
    <w:rsid w:val="00384F07"/>
    <w:rsid w:val="00384F69"/>
    <w:rsid w:val="003855E3"/>
    <w:rsid w:val="0038624A"/>
    <w:rsid w:val="00386375"/>
    <w:rsid w:val="00386410"/>
    <w:rsid w:val="003867B0"/>
    <w:rsid w:val="00387324"/>
    <w:rsid w:val="0038736D"/>
    <w:rsid w:val="00387481"/>
    <w:rsid w:val="0038767F"/>
    <w:rsid w:val="0039015E"/>
    <w:rsid w:val="0039027E"/>
    <w:rsid w:val="00390493"/>
    <w:rsid w:val="003918DE"/>
    <w:rsid w:val="00391A17"/>
    <w:rsid w:val="00391D69"/>
    <w:rsid w:val="00391E5C"/>
    <w:rsid w:val="00391FA8"/>
    <w:rsid w:val="0039204B"/>
    <w:rsid w:val="00392052"/>
    <w:rsid w:val="003920EF"/>
    <w:rsid w:val="0039283B"/>
    <w:rsid w:val="00392A8B"/>
    <w:rsid w:val="00392F02"/>
    <w:rsid w:val="0039310C"/>
    <w:rsid w:val="0039360C"/>
    <w:rsid w:val="003938B5"/>
    <w:rsid w:val="0039398B"/>
    <w:rsid w:val="0039421B"/>
    <w:rsid w:val="003942A9"/>
    <w:rsid w:val="00394990"/>
    <w:rsid w:val="00394C71"/>
    <w:rsid w:val="00394E80"/>
    <w:rsid w:val="00395433"/>
    <w:rsid w:val="003955ED"/>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E25"/>
    <w:rsid w:val="003A5F01"/>
    <w:rsid w:val="003A6784"/>
    <w:rsid w:val="003A73CD"/>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705"/>
    <w:rsid w:val="003C5807"/>
    <w:rsid w:val="003C59EE"/>
    <w:rsid w:val="003C5A5A"/>
    <w:rsid w:val="003C5FCD"/>
    <w:rsid w:val="003C6522"/>
    <w:rsid w:val="003C6941"/>
    <w:rsid w:val="003C72A8"/>
    <w:rsid w:val="003C77B9"/>
    <w:rsid w:val="003C791A"/>
    <w:rsid w:val="003C7ECB"/>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622D"/>
    <w:rsid w:val="003D6592"/>
    <w:rsid w:val="003D666F"/>
    <w:rsid w:val="003D68A8"/>
    <w:rsid w:val="003D69FB"/>
    <w:rsid w:val="003D6F14"/>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324"/>
    <w:rsid w:val="003E7A42"/>
    <w:rsid w:val="003E7A82"/>
    <w:rsid w:val="003F0717"/>
    <w:rsid w:val="003F10B6"/>
    <w:rsid w:val="003F10C4"/>
    <w:rsid w:val="003F117E"/>
    <w:rsid w:val="003F1AC8"/>
    <w:rsid w:val="003F1ED1"/>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3A2"/>
    <w:rsid w:val="00405A70"/>
    <w:rsid w:val="004065E4"/>
    <w:rsid w:val="0040668F"/>
    <w:rsid w:val="00406720"/>
    <w:rsid w:val="00406972"/>
    <w:rsid w:val="00406EFD"/>
    <w:rsid w:val="00407025"/>
    <w:rsid w:val="00410003"/>
    <w:rsid w:val="00410158"/>
    <w:rsid w:val="004108A1"/>
    <w:rsid w:val="004108F9"/>
    <w:rsid w:val="00411908"/>
    <w:rsid w:val="00411C2B"/>
    <w:rsid w:val="00411E73"/>
    <w:rsid w:val="004125F6"/>
    <w:rsid w:val="0041267A"/>
    <w:rsid w:val="00412B13"/>
    <w:rsid w:val="00412E96"/>
    <w:rsid w:val="0041340E"/>
    <w:rsid w:val="00413768"/>
    <w:rsid w:val="0041376E"/>
    <w:rsid w:val="004137CD"/>
    <w:rsid w:val="00413BB0"/>
    <w:rsid w:val="00413EF8"/>
    <w:rsid w:val="0041508F"/>
    <w:rsid w:val="00415738"/>
    <w:rsid w:val="004159A7"/>
    <w:rsid w:val="00416856"/>
    <w:rsid w:val="004168BB"/>
    <w:rsid w:val="00416915"/>
    <w:rsid w:val="004169E9"/>
    <w:rsid w:val="00416ED7"/>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53CE"/>
    <w:rsid w:val="00425857"/>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F72"/>
    <w:rsid w:val="00431CED"/>
    <w:rsid w:val="00431F82"/>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FCA"/>
    <w:rsid w:val="00440264"/>
    <w:rsid w:val="0044082E"/>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515D"/>
    <w:rsid w:val="00445418"/>
    <w:rsid w:val="00445560"/>
    <w:rsid w:val="0044585C"/>
    <w:rsid w:val="00445CB5"/>
    <w:rsid w:val="00445DAE"/>
    <w:rsid w:val="00446242"/>
    <w:rsid w:val="004462CE"/>
    <w:rsid w:val="00446365"/>
    <w:rsid w:val="00446411"/>
    <w:rsid w:val="00446EF3"/>
    <w:rsid w:val="0045012A"/>
    <w:rsid w:val="004507AC"/>
    <w:rsid w:val="00450822"/>
    <w:rsid w:val="004510D5"/>
    <w:rsid w:val="00451476"/>
    <w:rsid w:val="004514E6"/>
    <w:rsid w:val="00451848"/>
    <w:rsid w:val="00451CF3"/>
    <w:rsid w:val="00452734"/>
    <w:rsid w:val="004530FE"/>
    <w:rsid w:val="004531E2"/>
    <w:rsid w:val="00453929"/>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D40"/>
    <w:rsid w:val="00471E42"/>
    <w:rsid w:val="00471F14"/>
    <w:rsid w:val="00471F72"/>
    <w:rsid w:val="00472472"/>
    <w:rsid w:val="004724C1"/>
    <w:rsid w:val="0047266D"/>
    <w:rsid w:val="00472D00"/>
    <w:rsid w:val="0047341F"/>
    <w:rsid w:val="0047365B"/>
    <w:rsid w:val="00473856"/>
    <w:rsid w:val="00473ABE"/>
    <w:rsid w:val="00473CE7"/>
    <w:rsid w:val="00473E60"/>
    <w:rsid w:val="0047483C"/>
    <w:rsid w:val="00474925"/>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5C6"/>
    <w:rsid w:val="0048190E"/>
    <w:rsid w:val="00481A21"/>
    <w:rsid w:val="00481B49"/>
    <w:rsid w:val="004822F5"/>
    <w:rsid w:val="004825CE"/>
    <w:rsid w:val="004826A8"/>
    <w:rsid w:val="00482B72"/>
    <w:rsid w:val="00482BD6"/>
    <w:rsid w:val="00482D1D"/>
    <w:rsid w:val="00482F1C"/>
    <w:rsid w:val="00482F6B"/>
    <w:rsid w:val="004831DD"/>
    <w:rsid w:val="00483309"/>
    <w:rsid w:val="00483394"/>
    <w:rsid w:val="00483784"/>
    <w:rsid w:val="00483793"/>
    <w:rsid w:val="00483977"/>
    <w:rsid w:val="00483B64"/>
    <w:rsid w:val="004844E6"/>
    <w:rsid w:val="00484DBF"/>
    <w:rsid w:val="00485275"/>
    <w:rsid w:val="004852E3"/>
    <w:rsid w:val="00485578"/>
    <w:rsid w:val="004857F4"/>
    <w:rsid w:val="00485F6E"/>
    <w:rsid w:val="004867E4"/>
    <w:rsid w:val="0048688E"/>
    <w:rsid w:val="00486959"/>
    <w:rsid w:val="00486CAC"/>
    <w:rsid w:val="004879BA"/>
    <w:rsid w:val="00487FC9"/>
    <w:rsid w:val="0049035C"/>
    <w:rsid w:val="00490432"/>
    <w:rsid w:val="00490D58"/>
    <w:rsid w:val="0049102E"/>
    <w:rsid w:val="004913EB"/>
    <w:rsid w:val="00491875"/>
    <w:rsid w:val="004919BD"/>
    <w:rsid w:val="00491D29"/>
    <w:rsid w:val="00491FAB"/>
    <w:rsid w:val="00491FC5"/>
    <w:rsid w:val="0049288D"/>
    <w:rsid w:val="0049291E"/>
    <w:rsid w:val="00492B2F"/>
    <w:rsid w:val="00492E5B"/>
    <w:rsid w:val="00492E85"/>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C4"/>
    <w:rsid w:val="004A05F3"/>
    <w:rsid w:val="004A0658"/>
    <w:rsid w:val="004A0858"/>
    <w:rsid w:val="004A098B"/>
    <w:rsid w:val="004A0B09"/>
    <w:rsid w:val="004A0BDD"/>
    <w:rsid w:val="004A0D35"/>
    <w:rsid w:val="004A11F6"/>
    <w:rsid w:val="004A1567"/>
    <w:rsid w:val="004A1763"/>
    <w:rsid w:val="004A1ED0"/>
    <w:rsid w:val="004A1F33"/>
    <w:rsid w:val="004A20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AE5"/>
    <w:rsid w:val="004A6B62"/>
    <w:rsid w:val="004A6C00"/>
    <w:rsid w:val="004A6F21"/>
    <w:rsid w:val="004A7D3B"/>
    <w:rsid w:val="004B02CC"/>
    <w:rsid w:val="004B04BD"/>
    <w:rsid w:val="004B0A53"/>
    <w:rsid w:val="004B0BC9"/>
    <w:rsid w:val="004B0D66"/>
    <w:rsid w:val="004B0F0F"/>
    <w:rsid w:val="004B125E"/>
    <w:rsid w:val="004B1A56"/>
    <w:rsid w:val="004B1E66"/>
    <w:rsid w:val="004B1EE3"/>
    <w:rsid w:val="004B1FAF"/>
    <w:rsid w:val="004B2065"/>
    <w:rsid w:val="004B224E"/>
    <w:rsid w:val="004B22E9"/>
    <w:rsid w:val="004B304A"/>
    <w:rsid w:val="004B35D6"/>
    <w:rsid w:val="004B3A40"/>
    <w:rsid w:val="004B3B60"/>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6517"/>
    <w:rsid w:val="004C67BB"/>
    <w:rsid w:val="004C719E"/>
    <w:rsid w:val="004C7488"/>
    <w:rsid w:val="004C760C"/>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B5C"/>
    <w:rsid w:val="004D3F94"/>
    <w:rsid w:val="004D44BD"/>
    <w:rsid w:val="004D4808"/>
    <w:rsid w:val="004D4BFE"/>
    <w:rsid w:val="004D52EB"/>
    <w:rsid w:val="004D58B5"/>
    <w:rsid w:val="004D5A11"/>
    <w:rsid w:val="004D6220"/>
    <w:rsid w:val="004D626F"/>
    <w:rsid w:val="004D6325"/>
    <w:rsid w:val="004D7304"/>
    <w:rsid w:val="004D73D4"/>
    <w:rsid w:val="004D7419"/>
    <w:rsid w:val="004D7E31"/>
    <w:rsid w:val="004D7F9A"/>
    <w:rsid w:val="004E0362"/>
    <w:rsid w:val="004E03A2"/>
    <w:rsid w:val="004E04A0"/>
    <w:rsid w:val="004E07F0"/>
    <w:rsid w:val="004E0BD8"/>
    <w:rsid w:val="004E0EEF"/>
    <w:rsid w:val="004E11AD"/>
    <w:rsid w:val="004E1868"/>
    <w:rsid w:val="004E1C59"/>
    <w:rsid w:val="004E1FA0"/>
    <w:rsid w:val="004E2817"/>
    <w:rsid w:val="004E28A8"/>
    <w:rsid w:val="004E2B46"/>
    <w:rsid w:val="004E2E01"/>
    <w:rsid w:val="004E2EAA"/>
    <w:rsid w:val="004E2EFF"/>
    <w:rsid w:val="004E311D"/>
    <w:rsid w:val="004E3E5D"/>
    <w:rsid w:val="004E3F8D"/>
    <w:rsid w:val="004E4621"/>
    <w:rsid w:val="004E485E"/>
    <w:rsid w:val="004E4907"/>
    <w:rsid w:val="004E4B11"/>
    <w:rsid w:val="004E4D3C"/>
    <w:rsid w:val="004E4EE1"/>
    <w:rsid w:val="004E5119"/>
    <w:rsid w:val="004E51C6"/>
    <w:rsid w:val="004E5393"/>
    <w:rsid w:val="004E5A2D"/>
    <w:rsid w:val="004E5ED0"/>
    <w:rsid w:val="004E64C7"/>
    <w:rsid w:val="004E729E"/>
    <w:rsid w:val="004E7642"/>
    <w:rsid w:val="004E769A"/>
    <w:rsid w:val="004E779C"/>
    <w:rsid w:val="004E7B62"/>
    <w:rsid w:val="004E7C7E"/>
    <w:rsid w:val="004E7EEA"/>
    <w:rsid w:val="004F04A2"/>
    <w:rsid w:val="004F04BE"/>
    <w:rsid w:val="004F0519"/>
    <w:rsid w:val="004F0629"/>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304C"/>
    <w:rsid w:val="004F3532"/>
    <w:rsid w:val="004F3D50"/>
    <w:rsid w:val="004F3F99"/>
    <w:rsid w:val="004F43DF"/>
    <w:rsid w:val="004F4587"/>
    <w:rsid w:val="004F4A0F"/>
    <w:rsid w:val="004F4ADD"/>
    <w:rsid w:val="004F4BED"/>
    <w:rsid w:val="004F4DB1"/>
    <w:rsid w:val="004F4E70"/>
    <w:rsid w:val="004F5605"/>
    <w:rsid w:val="004F594D"/>
    <w:rsid w:val="004F5BF1"/>
    <w:rsid w:val="004F5C05"/>
    <w:rsid w:val="004F5D57"/>
    <w:rsid w:val="004F60A8"/>
    <w:rsid w:val="004F6753"/>
    <w:rsid w:val="004F696C"/>
    <w:rsid w:val="004F6E1D"/>
    <w:rsid w:val="004F706A"/>
    <w:rsid w:val="004F74B2"/>
    <w:rsid w:val="004F767D"/>
    <w:rsid w:val="004F770D"/>
    <w:rsid w:val="004F7D32"/>
    <w:rsid w:val="004F7EAB"/>
    <w:rsid w:val="0050008A"/>
    <w:rsid w:val="005004A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10011"/>
    <w:rsid w:val="00510A22"/>
    <w:rsid w:val="0051142C"/>
    <w:rsid w:val="00511811"/>
    <w:rsid w:val="00511825"/>
    <w:rsid w:val="00512060"/>
    <w:rsid w:val="0051290F"/>
    <w:rsid w:val="00512956"/>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2B1C"/>
    <w:rsid w:val="005238A7"/>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E79"/>
    <w:rsid w:val="0053279C"/>
    <w:rsid w:val="00532A6D"/>
    <w:rsid w:val="0053383B"/>
    <w:rsid w:val="00533B40"/>
    <w:rsid w:val="00533EC8"/>
    <w:rsid w:val="0053471F"/>
    <w:rsid w:val="00534C5E"/>
    <w:rsid w:val="00534D17"/>
    <w:rsid w:val="00534E69"/>
    <w:rsid w:val="00535186"/>
    <w:rsid w:val="005352A1"/>
    <w:rsid w:val="00535484"/>
    <w:rsid w:val="00536657"/>
    <w:rsid w:val="005366DC"/>
    <w:rsid w:val="00537629"/>
    <w:rsid w:val="00537934"/>
    <w:rsid w:val="0053793D"/>
    <w:rsid w:val="00537A46"/>
    <w:rsid w:val="005409D4"/>
    <w:rsid w:val="00540F8D"/>
    <w:rsid w:val="0054152D"/>
    <w:rsid w:val="00541A49"/>
    <w:rsid w:val="00541B31"/>
    <w:rsid w:val="00541B3F"/>
    <w:rsid w:val="00541C27"/>
    <w:rsid w:val="00541D1E"/>
    <w:rsid w:val="0054250A"/>
    <w:rsid w:val="00542E8C"/>
    <w:rsid w:val="00543836"/>
    <w:rsid w:val="00543B15"/>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E39"/>
    <w:rsid w:val="00547622"/>
    <w:rsid w:val="005476A1"/>
    <w:rsid w:val="00547AA3"/>
    <w:rsid w:val="00550E82"/>
    <w:rsid w:val="00551047"/>
    <w:rsid w:val="005510C0"/>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205"/>
    <w:rsid w:val="005553C4"/>
    <w:rsid w:val="00555401"/>
    <w:rsid w:val="00555449"/>
    <w:rsid w:val="005554E6"/>
    <w:rsid w:val="005557BD"/>
    <w:rsid w:val="00555ACB"/>
    <w:rsid w:val="00555C8E"/>
    <w:rsid w:val="005560AC"/>
    <w:rsid w:val="0055620B"/>
    <w:rsid w:val="00556B1B"/>
    <w:rsid w:val="00556EA9"/>
    <w:rsid w:val="00557016"/>
    <w:rsid w:val="00557086"/>
    <w:rsid w:val="00557E7B"/>
    <w:rsid w:val="00560213"/>
    <w:rsid w:val="005603F7"/>
    <w:rsid w:val="00560463"/>
    <w:rsid w:val="005604F4"/>
    <w:rsid w:val="0056054A"/>
    <w:rsid w:val="0056076B"/>
    <w:rsid w:val="00560C14"/>
    <w:rsid w:val="00561240"/>
    <w:rsid w:val="0056134C"/>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E42"/>
    <w:rsid w:val="00576508"/>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73A"/>
    <w:rsid w:val="00586A61"/>
    <w:rsid w:val="00586AB2"/>
    <w:rsid w:val="00586F16"/>
    <w:rsid w:val="00586FA5"/>
    <w:rsid w:val="00587004"/>
    <w:rsid w:val="00587078"/>
    <w:rsid w:val="0058793D"/>
    <w:rsid w:val="00590493"/>
    <w:rsid w:val="00591020"/>
    <w:rsid w:val="005912E2"/>
    <w:rsid w:val="0059160B"/>
    <w:rsid w:val="00591953"/>
    <w:rsid w:val="00591ACC"/>
    <w:rsid w:val="00591B5A"/>
    <w:rsid w:val="00591D8E"/>
    <w:rsid w:val="00591DD7"/>
    <w:rsid w:val="0059222D"/>
    <w:rsid w:val="00592286"/>
    <w:rsid w:val="00592ADC"/>
    <w:rsid w:val="00592C6D"/>
    <w:rsid w:val="00592D74"/>
    <w:rsid w:val="00593AB7"/>
    <w:rsid w:val="00593F8E"/>
    <w:rsid w:val="005940D2"/>
    <w:rsid w:val="00594546"/>
    <w:rsid w:val="005947B2"/>
    <w:rsid w:val="00595294"/>
    <w:rsid w:val="005952AF"/>
    <w:rsid w:val="005957DD"/>
    <w:rsid w:val="00595BC0"/>
    <w:rsid w:val="00595C17"/>
    <w:rsid w:val="005962B5"/>
    <w:rsid w:val="0059656E"/>
    <w:rsid w:val="00596D71"/>
    <w:rsid w:val="0059743D"/>
    <w:rsid w:val="005974A1"/>
    <w:rsid w:val="005978F1"/>
    <w:rsid w:val="00597B57"/>
    <w:rsid w:val="00597DBF"/>
    <w:rsid w:val="005A00AB"/>
    <w:rsid w:val="005A0100"/>
    <w:rsid w:val="005A065F"/>
    <w:rsid w:val="005A161C"/>
    <w:rsid w:val="005A177F"/>
    <w:rsid w:val="005A19E5"/>
    <w:rsid w:val="005A1DC1"/>
    <w:rsid w:val="005A1E0E"/>
    <w:rsid w:val="005A254A"/>
    <w:rsid w:val="005A25D7"/>
    <w:rsid w:val="005A3087"/>
    <w:rsid w:val="005A3134"/>
    <w:rsid w:val="005A3210"/>
    <w:rsid w:val="005A3764"/>
    <w:rsid w:val="005A3C79"/>
    <w:rsid w:val="005A42DE"/>
    <w:rsid w:val="005A431C"/>
    <w:rsid w:val="005A512C"/>
    <w:rsid w:val="005A5196"/>
    <w:rsid w:val="005A54BA"/>
    <w:rsid w:val="005A590E"/>
    <w:rsid w:val="005A5B48"/>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308"/>
    <w:rsid w:val="005B276A"/>
    <w:rsid w:val="005B29BE"/>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B7D9A"/>
    <w:rsid w:val="005C12A3"/>
    <w:rsid w:val="005C1867"/>
    <w:rsid w:val="005C1E0D"/>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6072"/>
    <w:rsid w:val="005C6085"/>
    <w:rsid w:val="005C63A6"/>
    <w:rsid w:val="005C64D0"/>
    <w:rsid w:val="005C7694"/>
    <w:rsid w:val="005C7B61"/>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342A"/>
    <w:rsid w:val="005D3BB8"/>
    <w:rsid w:val="005D404C"/>
    <w:rsid w:val="005D4112"/>
    <w:rsid w:val="005D4115"/>
    <w:rsid w:val="005D4465"/>
    <w:rsid w:val="005D47A1"/>
    <w:rsid w:val="005D47AB"/>
    <w:rsid w:val="005D47D3"/>
    <w:rsid w:val="005D4B75"/>
    <w:rsid w:val="005D52A2"/>
    <w:rsid w:val="005D5883"/>
    <w:rsid w:val="005D5E0E"/>
    <w:rsid w:val="005D5E59"/>
    <w:rsid w:val="005D603F"/>
    <w:rsid w:val="005D6067"/>
    <w:rsid w:val="005D65EE"/>
    <w:rsid w:val="005D6A9C"/>
    <w:rsid w:val="005D78A0"/>
    <w:rsid w:val="005D7ED8"/>
    <w:rsid w:val="005E0014"/>
    <w:rsid w:val="005E052E"/>
    <w:rsid w:val="005E07FA"/>
    <w:rsid w:val="005E145D"/>
    <w:rsid w:val="005E1637"/>
    <w:rsid w:val="005E1A81"/>
    <w:rsid w:val="005E1CF5"/>
    <w:rsid w:val="005E21BB"/>
    <w:rsid w:val="005E24EC"/>
    <w:rsid w:val="005E25B6"/>
    <w:rsid w:val="005E272B"/>
    <w:rsid w:val="005E28B2"/>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205"/>
    <w:rsid w:val="005E6D67"/>
    <w:rsid w:val="005E788C"/>
    <w:rsid w:val="005E7AB9"/>
    <w:rsid w:val="005E7D7F"/>
    <w:rsid w:val="005E7E00"/>
    <w:rsid w:val="005F0131"/>
    <w:rsid w:val="005F0635"/>
    <w:rsid w:val="005F0C21"/>
    <w:rsid w:val="005F1AC9"/>
    <w:rsid w:val="005F1B94"/>
    <w:rsid w:val="005F2CFB"/>
    <w:rsid w:val="005F2D6A"/>
    <w:rsid w:val="005F30C0"/>
    <w:rsid w:val="005F34A1"/>
    <w:rsid w:val="005F3C52"/>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A06"/>
    <w:rsid w:val="00600DD4"/>
    <w:rsid w:val="00601143"/>
    <w:rsid w:val="0060116B"/>
    <w:rsid w:val="006017CD"/>
    <w:rsid w:val="00601818"/>
    <w:rsid w:val="00601CD7"/>
    <w:rsid w:val="0060200C"/>
    <w:rsid w:val="006020C0"/>
    <w:rsid w:val="0060237A"/>
    <w:rsid w:val="00602472"/>
    <w:rsid w:val="006025A9"/>
    <w:rsid w:val="00602617"/>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38B"/>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BD"/>
    <w:rsid w:val="00620C46"/>
    <w:rsid w:val="00620DC2"/>
    <w:rsid w:val="00620E5F"/>
    <w:rsid w:val="006210DD"/>
    <w:rsid w:val="00621375"/>
    <w:rsid w:val="00621575"/>
    <w:rsid w:val="00621643"/>
    <w:rsid w:val="00621697"/>
    <w:rsid w:val="006216B3"/>
    <w:rsid w:val="00621F0E"/>
    <w:rsid w:val="00621FD2"/>
    <w:rsid w:val="006220FC"/>
    <w:rsid w:val="00622181"/>
    <w:rsid w:val="006221CD"/>
    <w:rsid w:val="006228AC"/>
    <w:rsid w:val="00622D41"/>
    <w:rsid w:val="006236DE"/>
    <w:rsid w:val="00623AD2"/>
    <w:rsid w:val="00623CEB"/>
    <w:rsid w:val="00624487"/>
    <w:rsid w:val="00624C35"/>
    <w:rsid w:val="0062542B"/>
    <w:rsid w:val="00625750"/>
    <w:rsid w:val="006258A2"/>
    <w:rsid w:val="00626425"/>
    <w:rsid w:val="0062668A"/>
    <w:rsid w:val="006267D1"/>
    <w:rsid w:val="00626DCD"/>
    <w:rsid w:val="00626F7D"/>
    <w:rsid w:val="00627236"/>
    <w:rsid w:val="00627259"/>
    <w:rsid w:val="0062734F"/>
    <w:rsid w:val="00627C05"/>
    <w:rsid w:val="00627C78"/>
    <w:rsid w:val="00630065"/>
    <w:rsid w:val="006301B0"/>
    <w:rsid w:val="006303C4"/>
    <w:rsid w:val="006309BC"/>
    <w:rsid w:val="006311F3"/>
    <w:rsid w:val="0063126D"/>
    <w:rsid w:val="006315DB"/>
    <w:rsid w:val="00631625"/>
    <w:rsid w:val="00631831"/>
    <w:rsid w:val="00631E94"/>
    <w:rsid w:val="006323B9"/>
    <w:rsid w:val="00632408"/>
    <w:rsid w:val="0063243F"/>
    <w:rsid w:val="00632529"/>
    <w:rsid w:val="006326E3"/>
    <w:rsid w:val="00632923"/>
    <w:rsid w:val="00633175"/>
    <w:rsid w:val="006337A9"/>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6941"/>
    <w:rsid w:val="00646CC0"/>
    <w:rsid w:val="00647076"/>
    <w:rsid w:val="006478D0"/>
    <w:rsid w:val="006479C0"/>
    <w:rsid w:val="00647F40"/>
    <w:rsid w:val="00650AEC"/>
    <w:rsid w:val="00650C2C"/>
    <w:rsid w:val="0065127B"/>
    <w:rsid w:val="006513B6"/>
    <w:rsid w:val="006513F8"/>
    <w:rsid w:val="0065290B"/>
    <w:rsid w:val="006529DA"/>
    <w:rsid w:val="00652AFC"/>
    <w:rsid w:val="00652B6B"/>
    <w:rsid w:val="00652C08"/>
    <w:rsid w:val="00652F3C"/>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5EA"/>
    <w:rsid w:val="00657C60"/>
    <w:rsid w:val="00657E1D"/>
    <w:rsid w:val="00657FA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A96"/>
    <w:rsid w:val="00670C51"/>
    <w:rsid w:val="00670CBB"/>
    <w:rsid w:val="00670CF2"/>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A22"/>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AFB"/>
    <w:rsid w:val="00682C67"/>
    <w:rsid w:val="00682D0A"/>
    <w:rsid w:val="006830AE"/>
    <w:rsid w:val="006833BF"/>
    <w:rsid w:val="00683429"/>
    <w:rsid w:val="00683B93"/>
    <w:rsid w:val="00683CEC"/>
    <w:rsid w:val="00683E25"/>
    <w:rsid w:val="006840F5"/>
    <w:rsid w:val="0068485F"/>
    <w:rsid w:val="00684D05"/>
    <w:rsid w:val="00685AEB"/>
    <w:rsid w:val="00686906"/>
    <w:rsid w:val="00686918"/>
    <w:rsid w:val="006870BD"/>
    <w:rsid w:val="006877CE"/>
    <w:rsid w:val="00687AD5"/>
    <w:rsid w:val="00687ADD"/>
    <w:rsid w:val="00687F6E"/>
    <w:rsid w:val="00690721"/>
    <w:rsid w:val="00691699"/>
    <w:rsid w:val="006919BA"/>
    <w:rsid w:val="00691CC1"/>
    <w:rsid w:val="00692304"/>
    <w:rsid w:val="00692422"/>
    <w:rsid w:val="0069271A"/>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765"/>
    <w:rsid w:val="006A226D"/>
    <w:rsid w:val="006A2DBC"/>
    <w:rsid w:val="006A2F54"/>
    <w:rsid w:val="006A2F83"/>
    <w:rsid w:val="006A303F"/>
    <w:rsid w:val="006A30F1"/>
    <w:rsid w:val="006A31DA"/>
    <w:rsid w:val="006A345D"/>
    <w:rsid w:val="006A35BE"/>
    <w:rsid w:val="006A3629"/>
    <w:rsid w:val="006A4A12"/>
    <w:rsid w:val="006A4A21"/>
    <w:rsid w:val="006A4F23"/>
    <w:rsid w:val="006A5085"/>
    <w:rsid w:val="006A51C2"/>
    <w:rsid w:val="006A562D"/>
    <w:rsid w:val="006A5984"/>
    <w:rsid w:val="006A5A29"/>
    <w:rsid w:val="006A61E2"/>
    <w:rsid w:val="006A61FA"/>
    <w:rsid w:val="006A6B3F"/>
    <w:rsid w:val="006A6E6E"/>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792"/>
    <w:rsid w:val="006B2CBE"/>
    <w:rsid w:val="006B3058"/>
    <w:rsid w:val="006B38D1"/>
    <w:rsid w:val="006B3B4E"/>
    <w:rsid w:val="006B3BC0"/>
    <w:rsid w:val="006B4324"/>
    <w:rsid w:val="006B4348"/>
    <w:rsid w:val="006B43C3"/>
    <w:rsid w:val="006B4C0B"/>
    <w:rsid w:val="006B4C87"/>
    <w:rsid w:val="006B53A5"/>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D29"/>
    <w:rsid w:val="006C10C9"/>
    <w:rsid w:val="006C1100"/>
    <w:rsid w:val="006C1207"/>
    <w:rsid w:val="006C1912"/>
    <w:rsid w:val="006C1A38"/>
    <w:rsid w:val="006C1F4C"/>
    <w:rsid w:val="006C20D2"/>
    <w:rsid w:val="006C2107"/>
    <w:rsid w:val="006C2196"/>
    <w:rsid w:val="006C293C"/>
    <w:rsid w:val="006C2A9E"/>
    <w:rsid w:val="006C2D14"/>
    <w:rsid w:val="006C2DDF"/>
    <w:rsid w:val="006C3377"/>
    <w:rsid w:val="006C3746"/>
    <w:rsid w:val="006C3A17"/>
    <w:rsid w:val="006C3B1F"/>
    <w:rsid w:val="006C3C30"/>
    <w:rsid w:val="006C4361"/>
    <w:rsid w:val="006C4A55"/>
    <w:rsid w:val="006C5048"/>
    <w:rsid w:val="006C550A"/>
    <w:rsid w:val="006C5B70"/>
    <w:rsid w:val="006C5F1E"/>
    <w:rsid w:val="006C61EF"/>
    <w:rsid w:val="006C64C8"/>
    <w:rsid w:val="006C689B"/>
    <w:rsid w:val="006C6A74"/>
    <w:rsid w:val="006C7C56"/>
    <w:rsid w:val="006D09CC"/>
    <w:rsid w:val="006D0B28"/>
    <w:rsid w:val="006D0B42"/>
    <w:rsid w:val="006D0C42"/>
    <w:rsid w:val="006D1344"/>
    <w:rsid w:val="006D1349"/>
    <w:rsid w:val="006D148D"/>
    <w:rsid w:val="006D14EF"/>
    <w:rsid w:val="006D1C88"/>
    <w:rsid w:val="006D20D0"/>
    <w:rsid w:val="006D22E5"/>
    <w:rsid w:val="006D2620"/>
    <w:rsid w:val="006D2938"/>
    <w:rsid w:val="006D2C17"/>
    <w:rsid w:val="006D2D9A"/>
    <w:rsid w:val="006D306B"/>
    <w:rsid w:val="006D3481"/>
    <w:rsid w:val="006D3B20"/>
    <w:rsid w:val="006D3DD6"/>
    <w:rsid w:val="006D445F"/>
    <w:rsid w:val="006D4F01"/>
    <w:rsid w:val="006D53E8"/>
    <w:rsid w:val="006D548C"/>
    <w:rsid w:val="006D5500"/>
    <w:rsid w:val="006D5957"/>
    <w:rsid w:val="006D5F8C"/>
    <w:rsid w:val="006D60B9"/>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A1"/>
    <w:rsid w:val="006E21FB"/>
    <w:rsid w:val="006E263E"/>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EB5"/>
    <w:rsid w:val="006E6187"/>
    <w:rsid w:val="006E6224"/>
    <w:rsid w:val="006E70AD"/>
    <w:rsid w:val="006E7203"/>
    <w:rsid w:val="006E74B9"/>
    <w:rsid w:val="006E7B1B"/>
    <w:rsid w:val="006E7BC2"/>
    <w:rsid w:val="006E7CD7"/>
    <w:rsid w:val="006F02DB"/>
    <w:rsid w:val="006F1288"/>
    <w:rsid w:val="006F1DCB"/>
    <w:rsid w:val="006F1F18"/>
    <w:rsid w:val="006F25EB"/>
    <w:rsid w:val="006F2BE5"/>
    <w:rsid w:val="006F3451"/>
    <w:rsid w:val="006F39DB"/>
    <w:rsid w:val="006F3B73"/>
    <w:rsid w:val="006F3CA6"/>
    <w:rsid w:val="006F4408"/>
    <w:rsid w:val="006F4582"/>
    <w:rsid w:val="006F46D6"/>
    <w:rsid w:val="006F47F1"/>
    <w:rsid w:val="006F54A7"/>
    <w:rsid w:val="006F56B6"/>
    <w:rsid w:val="006F614B"/>
    <w:rsid w:val="006F6811"/>
    <w:rsid w:val="006F6EB3"/>
    <w:rsid w:val="006F6F96"/>
    <w:rsid w:val="006F7BD4"/>
    <w:rsid w:val="006F7E5A"/>
    <w:rsid w:val="006F7E86"/>
    <w:rsid w:val="007000D3"/>
    <w:rsid w:val="00700596"/>
    <w:rsid w:val="007007CF"/>
    <w:rsid w:val="007010E0"/>
    <w:rsid w:val="007013FE"/>
    <w:rsid w:val="00701553"/>
    <w:rsid w:val="007016F8"/>
    <w:rsid w:val="00701FD5"/>
    <w:rsid w:val="00702059"/>
    <w:rsid w:val="0070234C"/>
    <w:rsid w:val="007023F1"/>
    <w:rsid w:val="00702618"/>
    <w:rsid w:val="007028D3"/>
    <w:rsid w:val="00702A84"/>
    <w:rsid w:val="00702D80"/>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109D"/>
    <w:rsid w:val="00721316"/>
    <w:rsid w:val="00721362"/>
    <w:rsid w:val="00721596"/>
    <w:rsid w:val="00721E2E"/>
    <w:rsid w:val="0072281A"/>
    <w:rsid w:val="0072283B"/>
    <w:rsid w:val="00722A33"/>
    <w:rsid w:val="00722E2B"/>
    <w:rsid w:val="00722E7E"/>
    <w:rsid w:val="0072305E"/>
    <w:rsid w:val="0072354E"/>
    <w:rsid w:val="007238A4"/>
    <w:rsid w:val="00723BB4"/>
    <w:rsid w:val="00723BFC"/>
    <w:rsid w:val="007241DA"/>
    <w:rsid w:val="0072454F"/>
    <w:rsid w:val="0072499F"/>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65E7"/>
    <w:rsid w:val="00736688"/>
    <w:rsid w:val="00736A58"/>
    <w:rsid w:val="00736AC0"/>
    <w:rsid w:val="0073745C"/>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E72"/>
    <w:rsid w:val="00745630"/>
    <w:rsid w:val="007464DB"/>
    <w:rsid w:val="007470DB"/>
    <w:rsid w:val="00747229"/>
    <w:rsid w:val="00747A46"/>
    <w:rsid w:val="00747AF6"/>
    <w:rsid w:val="00747B9C"/>
    <w:rsid w:val="007500B6"/>
    <w:rsid w:val="00750125"/>
    <w:rsid w:val="0075052A"/>
    <w:rsid w:val="00750692"/>
    <w:rsid w:val="007508C6"/>
    <w:rsid w:val="0075091F"/>
    <w:rsid w:val="007509B4"/>
    <w:rsid w:val="00750EF2"/>
    <w:rsid w:val="007510B1"/>
    <w:rsid w:val="007515FA"/>
    <w:rsid w:val="00751666"/>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9A5"/>
    <w:rsid w:val="00754F86"/>
    <w:rsid w:val="00754F9C"/>
    <w:rsid w:val="007551A2"/>
    <w:rsid w:val="00755553"/>
    <w:rsid w:val="0075596C"/>
    <w:rsid w:val="00755FFE"/>
    <w:rsid w:val="00756B7D"/>
    <w:rsid w:val="00757169"/>
    <w:rsid w:val="00757197"/>
    <w:rsid w:val="007575B3"/>
    <w:rsid w:val="00757D87"/>
    <w:rsid w:val="00757FC9"/>
    <w:rsid w:val="00760435"/>
    <w:rsid w:val="00760825"/>
    <w:rsid w:val="007609EF"/>
    <w:rsid w:val="00760D23"/>
    <w:rsid w:val="00760F48"/>
    <w:rsid w:val="00761010"/>
    <w:rsid w:val="0076188D"/>
    <w:rsid w:val="00761A84"/>
    <w:rsid w:val="00761AF5"/>
    <w:rsid w:val="00761E12"/>
    <w:rsid w:val="0076263F"/>
    <w:rsid w:val="00762685"/>
    <w:rsid w:val="0076280C"/>
    <w:rsid w:val="007631A9"/>
    <w:rsid w:val="007638D6"/>
    <w:rsid w:val="007639C5"/>
    <w:rsid w:val="00763C8D"/>
    <w:rsid w:val="00763C94"/>
    <w:rsid w:val="00763EB6"/>
    <w:rsid w:val="0076436D"/>
    <w:rsid w:val="007646DB"/>
    <w:rsid w:val="00764861"/>
    <w:rsid w:val="007648FE"/>
    <w:rsid w:val="00764A95"/>
    <w:rsid w:val="00764E84"/>
    <w:rsid w:val="00765237"/>
    <w:rsid w:val="007652AA"/>
    <w:rsid w:val="00765411"/>
    <w:rsid w:val="007654AC"/>
    <w:rsid w:val="00765AAC"/>
    <w:rsid w:val="00766092"/>
    <w:rsid w:val="0076645B"/>
    <w:rsid w:val="00766761"/>
    <w:rsid w:val="00766888"/>
    <w:rsid w:val="00766BD2"/>
    <w:rsid w:val="00766C55"/>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497"/>
    <w:rsid w:val="00774BBC"/>
    <w:rsid w:val="00774C68"/>
    <w:rsid w:val="00774EFF"/>
    <w:rsid w:val="007751F7"/>
    <w:rsid w:val="00775A78"/>
    <w:rsid w:val="00775FA2"/>
    <w:rsid w:val="00775FC8"/>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752"/>
    <w:rsid w:val="00781BE2"/>
    <w:rsid w:val="00781C0B"/>
    <w:rsid w:val="00781C30"/>
    <w:rsid w:val="00781C6F"/>
    <w:rsid w:val="00782066"/>
    <w:rsid w:val="0078268A"/>
    <w:rsid w:val="007826DB"/>
    <w:rsid w:val="0078281D"/>
    <w:rsid w:val="00782962"/>
    <w:rsid w:val="00782FD4"/>
    <w:rsid w:val="007835AC"/>
    <w:rsid w:val="00783CD9"/>
    <w:rsid w:val="00783E71"/>
    <w:rsid w:val="0078411E"/>
    <w:rsid w:val="00784791"/>
    <w:rsid w:val="00784EEC"/>
    <w:rsid w:val="00784F9E"/>
    <w:rsid w:val="00785128"/>
    <w:rsid w:val="007853D9"/>
    <w:rsid w:val="007858B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21DF"/>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1152"/>
    <w:rsid w:val="007A1359"/>
    <w:rsid w:val="007A22B3"/>
    <w:rsid w:val="007A267C"/>
    <w:rsid w:val="007A26CC"/>
    <w:rsid w:val="007A2A94"/>
    <w:rsid w:val="007A2BD9"/>
    <w:rsid w:val="007A3297"/>
    <w:rsid w:val="007A37A2"/>
    <w:rsid w:val="007A395D"/>
    <w:rsid w:val="007A3EF6"/>
    <w:rsid w:val="007A48B0"/>
    <w:rsid w:val="007A4FF0"/>
    <w:rsid w:val="007A4FF6"/>
    <w:rsid w:val="007A568C"/>
    <w:rsid w:val="007A5691"/>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812"/>
    <w:rsid w:val="007C5ED7"/>
    <w:rsid w:val="007C63AB"/>
    <w:rsid w:val="007C6414"/>
    <w:rsid w:val="007C6628"/>
    <w:rsid w:val="007C6733"/>
    <w:rsid w:val="007C6AE3"/>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D3E"/>
    <w:rsid w:val="007E2547"/>
    <w:rsid w:val="007E2616"/>
    <w:rsid w:val="007E2B05"/>
    <w:rsid w:val="007E2D48"/>
    <w:rsid w:val="007E32CB"/>
    <w:rsid w:val="007E3739"/>
    <w:rsid w:val="007E373F"/>
    <w:rsid w:val="007E3B13"/>
    <w:rsid w:val="007E3EC7"/>
    <w:rsid w:val="007E483D"/>
    <w:rsid w:val="007E484E"/>
    <w:rsid w:val="007E4918"/>
    <w:rsid w:val="007E4B69"/>
    <w:rsid w:val="007E4E65"/>
    <w:rsid w:val="007E4EAF"/>
    <w:rsid w:val="007E5603"/>
    <w:rsid w:val="007E5AD3"/>
    <w:rsid w:val="007E60B9"/>
    <w:rsid w:val="007E6473"/>
    <w:rsid w:val="007E67F2"/>
    <w:rsid w:val="007E6ADF"/>
    <w:rsid w:val="007E6DD0"/>
    <w:rsid w:val="007E6F95"/>
    <w:rsid w:val="007E76A0"/>
    <w:rsid w:val="007E76AF"/>
    <w:rsid w:val="007E7C71"/>
    <w:rsid w:val="007F0088"/>
    <w:rsid w:val="007F00FD"/>
    <w:rsid w:val="007F0A30"/>
    <w:rsid w:val="007F0D44"/>
    <w:rsid w:val="007F0FB0"/>
    <w:rsid w:val="007F1264"/>
    <w:rsid w:val="007F1832"/>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F09"/>
    <w:rsid w:val="00810667"/>
    <w:rsid w:val="00810833"/>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3888"/>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5AE4"/>
    <w:rsid w:val="00826217"/>
    <w:rsid w:val="0082641C"/>
    <w:rsid w:val="0082673C"/>
    <w:rsid w:val="008268AD"/>
    <w:rsid w:val="00827035"/>
    <w:rsid w:val="0082755D"/>
    <w:rsid w:val="008275FF"/>
    <w:rsid w:val="00827B35"/>
    <w:rsid w:val="00827E78"/>
    <w:rsid w:val="008300C2"/>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F29"/>
    <w:rsid w:val="00840054"/>
    <w:rsid w:val="008400F9"/>
    <w:rsid w:val="0084051E"/>
    <w:rsid w:val="0084091C"/>
    <w:rsid w:val="00840BD4"/>
    <w:rsid w:val="00840ED9"/>
    <w:rsid w:val="0084120B"/>
    <w:rsid w:val="008412D1"/>
    <w:rsid w:val="0084155A"/>
    <w:rsid w:val="008416CA"/>
    <w:rsid w:val="00841BEF"/>
    <w:rsid w:val="00841E3B"/>
    <w:rsid w:val="00841F3C"/>
    <w:rsid w:val="008420A6"/>
    <w:rsid w:val="00842FE6"/>
    <w:rsid w:val="00843070"/>
    <w:rsid w:val="0084334D"/>
    <w:rsid w:val="0084370C"/>
    <w:rsid w:val="00843A1D"/>
    <w:rsid w:val="00843B63"/>
    <w:rsid w:val="00843DBE"/>
    <w:rsid w:val="00843F92"/>
    <w:rsid w:val="00844726"/>
    <w:rsid w:val="00844DB3"/>
    <w:rsid w:val="00844DD8"/>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B2F"/>
    <w:rsid w:val="00851BC2"/>
    <w:rsid w:val="00851DF7"/>
    <w:rsid w:val="00853136"/>
    <w:rsid w:val="008531E2"/>
    <w:rsid w:val="00853434"/>
    <w:rsid w:val="00853826"/>
    <w:rsid w:val="008538DB"/>
    <w:rsid w:val="008541E5"/>
    <w:rsid w:val="008543C4"/>
    <w:rsid w:val="00854598"/>
    <w:rsid w:val="00855A24"/>
    <w:rsid w:val="0085608F"/>
    <w:rsid w:val="0085657F"/>
    <w:rsid w:val="00856653"/>
    <w:rsid w:val="008567CF"/>
    <w:rsid w:val="00856AD5"/>
    <w:rsid w:val="00856FB3"/>
    <w:rsid w:val="00857502"/>
    <w:rsid w:val="00857A23"/>
    <w:rsid w:val="00857CCE"/>
    <w:rsid w:val="00857E1F"/>
    <w:rsid w:val="00860193"/>
    <w:rsid w:val="00860EAD"/>
    <w:rsid w:val="008611E0"/>
    <w:rsid w:val="00861358"/>
    <w:rsid w:val="008613B7"/>
    <w:rsid w:val="0086199F"/>
    <w:rsid w:val="008622E8"/>
    <w:rsid w:val="00862667"/>
    <w:rsid w:val="008626E7"/>
    <w:rsid w:val="008628F0"/>
    <w:rsid w:val="00862D8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83C"/>
    <w:rsid w:val="0086594B"/>
    <w:rsid w:val="00865AE4"/>
    <w:rsid w:val="00865C08"/>
    <w:rsid w:val="00865DEB"/>
    <w:rsid w:val="00866A19"/>
    <w:rsid w:val="008674DE"/>
    <w:rsid w:val="00867CE8"/>
    <w:rsid w:val="008700E8"/>
    <w:rsid w:val="00870122"/>
    <w:rsid w:val="00870542"/>
    <w:rsid w:val="0087070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8FD"/>
    <w:rsid w:val="00872AA9"/>
    <w:rsid w:val="00872B89"/>
    <w:rsid w:val="00872E3B"/>
    <w:rsid w:val="008730E4"/>
    <w:rsid w:val="0087325F"/>
    <w:rsid w:val="00874221"/>
    <w:rsid w:val="0087449C"/>
    <w:rsid w:val="00875A73"/>
    <w:rsid w:val="00875AEF"/>
    <w:rsid w:val="00875C13"/>
    <w:rsid w:val="008760F6"/>
    <w:rsid w:val="008763C2"/>
    <w:rsid w:val="008765F3"/>
    <w:rsid w:val="00876953"/>
    <w:rsid w:val="00876E52"/>
    <w:rsid w:val="00877775"/>
    <w:rsid w:val="008777C0"/>
    <w:rsid w:val="00877AE8"/>
    <w:rsid w:val="00877ECE"/>
    <w:rsid w:val="008802F8"/>
    <w:rsid w:val="00880549"/>
    <w:rsid w:val="0088080E"/>
    <w:rsid w:val="0088092D"/>
    <w:rsid w:val="00880B92"/>
    <w:rsid w:val="00880E40"/>
    <w:rsid w:val="0088156E"/>
    <w:rsid w:val="008818D0"/>
    <w:rsid w:val="00881E36"/>
    <w:rsid w:val="00882299"/>
    <w:rsid w:val="008822C5"/>
    <w:rsid w:val="00882387"/>
    <w:rsid w:val="008826CA"/>
    <w:rsid w:val="0088276F"/>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E9E"/>
    <w:rsid w:val="00891FB1"/>
    <w:rsid w:val="00892079"/>
    <w:rsid w:val="00892244"/>
    <w:rsid w:val="00892AC6"/>
    <w:rsid w:val="00892EA9"/>
    <w:rsid w:val="00893160"/>
    <w:rsid w:val="008933E9"/>
    <w:rsid w:val="008937CE"/>
    <w:rsid w:val="0089391B"/>
    <w:rsid w:val="00893D5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24"/>
    <w:rsid w:val="008A4790"/>
    <w:rsid w:val="008A4A0A"/>
    <w:rsid w:val="008A5006"/>
    <w:rsid w:val="008A55E2"/>
    <w:rsid w:val="008A59FD"/>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9F5"/>
    <w:rsid w:val="008B2B30"/>
    <w:rsid w:val="008B2B35"/>
    <w:rsid w:val="008B2F94"/>
    <w:rsid w:val="008B316F"/>
    <w:rsid w:val="008B3732"/>
    <w:rsid w:val="008B3840"/>
    <w:rsid w:val="008B3D24"/>
    <w:rsid w:val="008B3EB5"/>
    <w:rsid w:val="008B4019"/>
    <w:rsid w:val="008B4817"/>
    <w:rsid w:val="008B51BB"/>
    <w:rsid w:val="008B5370"/>
    <w:rsid w:val="008B54A8"/>
    <w:rsid w:val="008B5645"/>
    <w:rsid w:val="008B5729"/>
    <w:rsid w:val="008B5D7A"/>
    <w:rsid w:val="008B648B"/>
    <w:rsid w:val="008B6C6C"/>
    <w:rsid w:val="008B6CA5"/>
    <w:rsid w:val="008B6D56"/>
    <w:rsid w:val="008B73B1"/>
    <w:rsid w:val="008B74A8"/>
    <w:rsid w:val="008B7724"/>
    <w:rsid w:val="008B7E9E"/>
    <w:rsid w:val="008C1108"/>
    <w:rsid w:val="008C1C70"/>
    <w:rsid w:val="008C1D28"/>
    <w:rsid w:val="008C20AF"/>
    <w:rsid w:val="008C2B34"/>
    <w:rsid w:val="008C2E9B"/>
    <w:rsid w:val="008C30A3"/>
    <w:rsid w:val="008C32B7"/>
    <w:rsid w:val="008C3919"/>
    <w:rsid w:val="008C3C8D"/>
    <w:rsid w:val="008C3DCF"/>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FB"/>
    <w:rsid w:val="008C7CB9"/>
    <w:rsid w:val="008D012A"/>
    <w:rsid w:val="008D08F0"/>
    <w:rsid w:val="008D0C60"/>
    <w:rsid w:val="008D0C6D"/>
    <w:rsid w:val="008D0F6F"/>
    <w:rsid w:val="008D1241"/>
    <w:rsid w:val="008D1516"/>
    <w:rsid w:val="008D190A"/>
    <w:rsid w:val="008D1968"/>
    <w:rsid w:val="008D198D"/>
    <w:rsid w:val="008D2100"/>
    <w:rsid w:val="008D235F"/>
    <w:rsid w:val="008D240E"/>
    <w:rsid w:val="008D2D67"/>
    <w:rsid w:val="008D3024"/>
    <w:rsid w:val="008D3376"/>
    <w:rsid w:val="008D38C4"/>
    <w:rsid w:val="008D3D25"/>
    <w:rsid w:val="008D43A2"/>
    <w:rsid w:val="008D46D3"/>
    <w:rsid w:val="008D483B"/>
    <w:rsid w:val="008D4940"/>
    <w:rsid w:val="008D49BA"/>
    <w:rsid w:val="008D4BCA"/>
    <w:rsid w:val="008D4BE9"/>
    <w:rsid w:val="008D5A03"/>
    <w:rsid w:val="008D5AFF"/>
    <w:rsid w:val="008D5CCD"/>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9E"/>
    <w:rsid w:val="008E1A7E"/>
    <w:rsid w:val="008E216A"/>
    <w:rsid w:val="008E2759"/>
    <w:rsid w:val="008E2850"/>
    <w:rsid w:val="008E3025"/>
    <w:rsid w:val="008E320D"/>
    <w:rsid w:val="008E3484"/>
    <w:rsid w:val="008E359E"/>
    <w:rsid w:val="008E3873"/>
    <w:rsid w:val="008E39E3"/>
    <w:rsid w:val="008E3AE3"/>
    <w:rsid w:val="008E3DDC"/>
    <w:rsid w:val="008E3F1E"/>
    <w:rsid w:val="008E3FDC"/>
    <w:rsid w:val="008E4585"/>
    <w:rsid w:val="008E4A07"/>
    <w:rsid w:val="008E4FA7"/>
    <w:rsid w:val="008E53BF"/>
    <w:rsid w:val="008E5646"/>
    <w:rsid w:val="008E56A7"/>
    <w:rsid w:val="008E5762"/>
    <w:rsid w:val="008E5A70"/>
    <w:rsid w:val="008E5C8B"/>
    <w:rsid w:val="008E5D77"/>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C79"/>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90003D"/>
    <w:rsid w:val="009002BC"/>
    <w:rsid w:val="009006CA"/>
    <w:rsid w:val="009007FF"/>
    <w:rsid w:val="0090111A"/>
    <w:rsid w:val="0090135A"/>
    <w:rsid w:val="00901699"/>
    <w:rsid w:val="009018B6"/>
    <w:rsid w:val="009032E3"/>
    <w:rsid w:val="009032E7"/>
    <w:rsid w:val="00903A9D"/>
    <w:rsid w:val="00903D1D"/>
    <w:rsid w:val="00903E13"/>
    <w:rsid w:val="00903FC3"/>
    <w:rsid w:val="00903FDD"/>
    <w:rsid w:val="009041A9"/>
    <w:rsid w:val="0090469B"/>
    <w:rsid w:val="0090508F"/>
    <w:rsid w:val="0090571A"/>
    <w:rsid w:val="0090589F"/>
    <w:rsid w:val="00905A20"/>
    <w:rsid w:val="009066A9"/>
    <w:rsid w:val="009068B2"/>
    <w:rsid w:val="00906937"/>
    <w:rsid w:val="00906CE7"/>
    <w:rsid w:val="00907845"/>
    <w:rsid w:val="00907DEE"/>
    <w:rsid w:val="00910027"/>
    <w:rsid w:val="00910086"/>
    <w:rsid w:val="00910C82"/>
    <w:rsid w:val="00910EE7"/>
    <w:rsid w:val="00911219"/>
    <w:rsid w:val="00911C24"/>
    <w:rsid w:val="00911C4A"/>
    <w:rsid w:val="00912668"/>
    <w:rsid w:val="009128CF"/>
    <w:rsid w:val="00912CB5"/>
    <w:rsid w:val="00912CCE"/>
    <w:rsid w:val="00912D27"/>
    <w:rsid w:val="009131EB"/>
    <w:rsid w:val="00913254"/>
    <w:rsid w:val="00913E21"/>
    <w:rsid w:val="00913E4E"/>
    <w:rsid w:val="009143D9"/>
    <w:rsid w:val="0091444D"/>
    <w:rsid w:val="009147E8"/>
    <w:rsid w:val="00914902"/>
    <w:rsid w:val="00914EBB"/>
    <w:rsid w:val="00915225"/>
    <w:rsid w:val="00915520"/>
    <w:rsid w:val="00915650"/>
    <w:rsid w:val="009156C2"/>
    <w:rsid w:val="00915939"/>
    <w:rsid w:val="009167EF"/>
    <w:rsid w:val="0091692D"/>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A19"/>
    <w:rsid w:val="0092230F"/>
    <w:rsid w:val="009226CC"/>
    <w:rsid w:val="0092366D"/>
    <w:rsid w:val="00923826"/>
    <w:rsid w:val="009238C7"/>
    <w:rsid w:val="00923F02"/>
    <w:rsid w:val="009240EE"/>
    <w:rsid w:val="0092410C"/>
    <w:rsid w:val="00924732"/>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3D9"/>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77B"/>
    <w:rsid w:val="009439DB"/>
    <w:rsid w:val="00943A9D"/>
    <w:rsid w:val="00944622"/>
    <w:rsid w:val="00944B61"/>
    <w:rsid w:val="00944D6C"/>
    <w:rsid w:val="00944F0D"/>
    <w:rsid w:val="00945087"/>
    <w:rsid w:val="009453CD"/>
    <w:rsid w:val="00945618"/>
    <w:rsid w:val="009462A3"/>
    <w:rsid w:val="0094683D"/>
    <w:rsid w:val="009468F1"/>
    <w:rsid w:val="00946DCF"/>
    <w:rsid w:val="009474F9"/>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B12"/>
    <w:rsid w:val="00952BEB"/>
    <w:rsid w:val="00952DF0"/>
    <w:rsid w:val="00953C59"/>
    <w:rsid w:val="00953D64"/>
    <w:rsid w:val="0095405D"/>
    <w:rsid w:val="009541E3"/>
    <w:rsid w:val="00954C5A"/>
    <w:rsid w:val="00955976"/>
    <w:rsid w:val="00956129"/>
    <w:rsid w:val="009567F7"/>
    <w:rsid w:val="00956801"/>
    <w:rsid w:val="00956846"/>
    <w:rsid w:val="009569BE"/>
    <w:rsid w:val="009574A9"/>
    <w:rsid w:val="009575E6"/>
    <w:rsid w:val="00957687"/>
    <w:rsid w:val="00957C26"/>
    <w:rsid w:val="00957F89"/>
    <w:rsid w:val="009600BA"/>
    <w:rsid w:val="00960200"/>
    <w:rsid w:val="009603B7"/>
    <w:rsid w:val="009608FA"/>
    <w:rsid w:val="00960BCC"/>
    <w:rsid w:val="00960FED"/>
    <w:rsid w:val="009615D7"/>
    <w:rsid w:val="00961604"/>
    <w:rsid w:val="00961655"/>
    <w:rsid w:val="00961981"/>
    <w:rsid w:val="00961BAA"/>
    <w:rsid w:val="00961F05"/>
    <w:rsid w:val="00962248"/>
    <w:rsid w:val="00962D34"/>
    <w:rsid w:val="0096355E"/>
    <w:rsid w:val="009639FA"/>
    <w:rsid w:val="00963A7E"/>
    <w:rsid w:val="009643E8"/>
    <w:rsid w:val="009644E0"/>
    <w:rsid w:val="0096467A"/>
    <w:rsid w:val="00964706"/>
    <w:rsid w:val="0096486C"/>
    <w:rsid w:val="00964BC2"/>
    <w:rsid w:val="00964D79"/>
    <w:rsid w:val="00965379"/>
    <w:rsid w:val="009653E9"/>
    <w:rsid w:val="00965525"/>
    <w:rsid w:val="00965827"/>
    <w:rsid w:val="009662BB"/>
    <w:rsid w:val="0096644D"/>
    <w:rsid w:val="0096645B"/>
    <w:rsid w:val="0096657B"/>
    <w:rsid w:val="009665C2"/>
    <w:rsid w:val="00967C20"/>
    <w:rsid w:val="00967D26"/>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7D9"/>
    <w:rsid w:val="00977FF6"/>
    <w:rsid w:val="00980305"/>
    <w:rsid w:val="00980315"/>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9E0"/>
    <w:rsid w:val="00984A47"/>
    <w:rsid w:val="00985EAA"/>
    <w:rsid w:val="00986129"/>
    <w:rsid w:val="0098628F"/>
    <w:rsid w:val="00986406"/>
    <w:rsid w:val="00986430"/>
    <w:rsid w:val="009864A7"/>
    <w:rsid w:val="009868F4"/>
    <w:rsid w:val="00986C26"/>
    <w:rsid w:val="009870FF"/>
    <w:rsid w:val="009879A3"/>
    <w:rsid w:val="00987A0A"/>
    <w:rsid w:val="00987AE0"/>
    <w:rsid w:val="00987B9F"/>
    <w:rsid w:val="009900E9"/>
    <w:rsid w:val="0099031F"/>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EF6"/>
    <w:rsid w:val="009950B1"/>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F75"/>
    <w:rsid w:val="009B61CA"/>
    <w:rsid w:val="009B634F"/>
    <w:rsid w:val="009B6508"/>
    <w:rsid w:val="009B6827"/>
    <w:rsid w:val="009B695F"/>
    <w:rsid w:val="009B6BC0"/>
    <w:rsid w:val="009B6C31"/>
    <w:rsid w:val="009B6C6E"/>
    <w:rsid w:val="009B6CC6"/>
    <w:rsid w:val="009B7398"/>
    <w:rsid w:val="009B764B"/>
    <w:rsid w:val="009B7B5E"/>
    <w:rsid w:val="009B7B69"/>
    <w:rsid w:val="009B7FE5"/>
    <w:rsid w:val="009C01C7"/>
    <w:rsid w:val="009C02A4"/>
    <w:rsid w:val="009C032A"/>
    <w:rsid w:val="009C03AE"/>
    <w:rsid w:val="009C06CE"/>
    <w:rsid w:val="009C07C4"/>
    <w:rsid w:val="009C0FD7"/>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C79"/>
    <w:rsid w:val="009D2089"/>
    <w:rsid w:val="009D2293"/>
    <w:rsid w:val="009D25C6"/>
    <w:rsid w:val="009D277F"/>
    <w:rsid w:val="009D299E"/>
    <w:rsid w:val="009D29A8"/>
    <w:rsid w:val="009D2A2F"/>
    <w:rsid w:val="009D2F92"/>
    <w:rsid w:val="009D3369"/>
    <w:rsid w:val="009D4CEA"/>
    <w:rsid w:val="009D4EC5"/>
    <w:rsid w:val="009D4F2E"/>
    <w:rsid w:val="009D4F5B"/>
    <w:rsid w:val="009D55F3"/>
    <w:rsid w:val="009D5642"/>
    <w:rsid w:val="009D589B"/>
    <w:rsid w:val="009D59F2"/>
    <w:rsid w:val="009D5B66"/>
    <w:rsid w:val="009D5BC7"/>
    <w:rsid w:val="009D5D29"/>
    <w:rsid w:val="009D65AA"/>
    <w:rsid w:val="009D6CBF"/>
    <w:rsid w:val="009D6EDC"/>
    <w:rsid w:val="009D6F30"/>
    <w:rsid w:val="009D7D2B"/>
    <w:rsid w:val="009E0293"/>
    <w:rsid w:val="009E0589"/>
    <w:rsid w:val="009E0D81"/>
    <w:rsid w:val="009E0E15"/>
    <w:rsid w:val="009E153E"/>
    <w:rsid w:val="009E16CC"/>
    <w:rsid w:val="009E174E"/>
    <w:rsid w:val="009E19AB"/>
    <w:rsid w:val="009E2095"/>
    <w:rsid w:val="009E22D6"/>
    <w:rsid w:val="009E2328"/>
    <w:rsid w:val="009E2387"/>
    <w:rsid w:val="009E249D"/>
    <w:rsid w:val="009E29F0"/>
    <w:rsid w:val="009E2FA9"/>
    <w:rsid w:val="009E3297"/>
    <w:rsid w:val="009E36F8"/>
    <w:rsid w:val="009E3A32"/>
    <w:rsid w:val="009E3F32"/>
    <w:rsid w:val="009E3FC2"/>
    <w:rsid w:val="009E4317"/>
    <w:rsid w:val="009E4FEE"/>
    <w:rsid w:val="009E555E"/>
    <w:rsid w:val="009E5717"/>
    <w:rsid w:val="009E5992"/>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6EB"/>
    <w:rsid w:val="009F079F"/>
    <w:rsid w:val="009F08A5"/>
    <w:rsid w:val="009F08FD"/>
    <w:rsid w:val="009F0FCF"/>
    <w:rsid w:val="009F128D"/>
    <w:rsid w:val="009F232E"/>
    <w:rsid w:val="009F2389"/>
    <w:rsid w:val="009F3515"/>
    <w:rsid w:val="009F3B6A"/>
    <w:rsid w:val="009F3D50"/>
    <w:rsid w:val="009F3FD5"/>
    <w:rsid w:val="009F4119"/>
    <w:rsid w:val="009F437F"/>
    <w:rsid w:val="009F516C"/>
    <w:rsid w:val="009F5513"/>
    <w:rsid w:val="009F57BC"/>
    <w:rsid w:val="009F5946"/>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C82"/>
    <w:rsid w:val="00A04F03"/>
    <w:rsid w:val="00A04FD9"/>
    <w:rsid w:val="00A05624"/>
    <w:rsid w:val="00A05785"/>
    <w:rsid w:val="00A058EA"/>
    <w:rsid w:val="00A05901"/>
    <w:rsid w:val="00A06C94"/>
    <w:rsid w:val="00A06D22"/>
    <w:rsid w:val="00A06DBB"/>
    <w:rsid w:val="00A06DD9"/>
    <w:rsid w:val="00A06EFF"/>
    <w:rsid w:val="00A072C3"/>
    <w:rsid w:val="00A07307"/>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3243"/>
    <w:rsid w:val="00A233FD"/>
    <w:rsid w:val="00A239D9"/>
    <w:rsid w:val="00A23A98"/>
    <w:rsid w:val="00A23C0D"/>
    <w:rsid w:val="00A23EE4"/>
    <w:rsid w:val="00A24671"/>
    <w:rsid w:val="00A24949"/>
    <w:rsid w:val="00A24B8D"/>
    <w:rsid w:val="00A25939"/>
    <w:rsid w:val="00A25945"/>
    <w:rsid w:val="00A259BB"/>
    <w:rsid w:val="00A259FF"/>
    <w:rsid w:val="00A25B45"/>
    <w:rsid w:val="00A25CC3"/>
    <w:rsid w:val="00A26227"/>
    <w:rsid w:val="00A26237"/>
    <w:rsid w:val="00A26460"/>
    <w:rsid w:val="00A26E9C"/>
    <w:rsid w:val="00A2769B"/>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311"/>
    <w:rsid w:val="00A517D0"/>
    <w:rsid w:val="00A517E0"/>
    <w:rsid w:val="00A51E18"/>
    <w:rsid w:val="00A522EE"/>
    <w:rsid w:val="00A52423"/>
    <w:rsid w:val="00A52531"/>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49A"/>
    <w:rsid w:val="00A557B5"/>
    <w:rsid w:val="00A55A91"/>
    <w:rsid w:val="00A55B7E"/>
    <w:rsid w:val="00A55BC9"/>
    <w:rsid w:val="00A55FC2"/>
    <w:rsid w:val="00A56596"/>
    <w:rsid w:val="00A5685A"/>
    <w:rsid w:val="00A56947"/>
    <w:rsid w:val="00A569E7"/>
    <w:rsid w:val="00A57933"/>
    <w:rsid w:val="00A57FDE"/>
    <w:rsid w:val="00A60044"/>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9E6"/>
    <w:rsid w:val="00A64196"/>
    <w:rsid w:val="00A641D8"/>
    <w:rsid w:val="00A649A7"/>
    <w:rsid w:val="00A64DB7"/>
    <w:rsid w:val="00A658DD"/>
    <w:rsid w:val="00A659F2"/>
    <w:rsid w:val="00A65A8E"/>
    <w:rsid w:val="00A6649E"/>
    <w:rsid w:val="00A664BD"/>
    <w:rsid w:val="00A66833"/>
    <w:rsid w:val="00A66890"/>
    <w:rsid w:val="00A668B7"/>
    <w:rsid w:val="00A67514"/>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7B8"/>
    <w:rsid w:val="00A82FDC"/>
    <w:rsid w:val="00A832D2"/>
    <w:rsid w:val="00A8342F"/>
    <w:rsid w:val="00A8365B"/>
    <w:rsid w:val="00A836CE"/>
    <w:rsid w:val="00A84284"/>
    <w:rsid w:val="00A84E5F"/>
    <w:rsid w:val="00A85BC9"/>
    <w:rsid w:val="00A8634A"/>
    <w:rsid w:val="00A86543"/>
    <w:rsid w:val="00A866A2"/>
    <w:rsid w:val="00A869F4"/>
    <w:rsid w:val="00A86AFC"/>
    <w:rsid w:val="00A871DC"/>
    <w:rsid w:val="00A872B1"/>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93A"/>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874"/>
    <w:rsid w:val="00AA4AF4"/>
    <w:rsid w:val="00AA4C75"/>
    <w:rsid w:val="00AA52E5"/>
    <w:rsid w:val="00AA5A1B"/>
    <w:rsid w:val="00AA5C92"/>
    <w:rsid w:val="00AA5FAE"/>
    <w:rsid w:val="00AA6959"/>
    <w:rsid w:val="00AA6F63"/>
    <w:rsid w:val="00AA71D9"/>
    <w:rsid w:val="00AA73E6"/>
    <w:rsid w:val="00AA7707"/>
    <w:rsid w:val="00AA7770"/>
    <w:rsid w:val="00AA789E"/>
    <w:rsid w:val="00AA7A04"/>
    <w:rsid w:val="00AA7E67"/>
    <w:rsid w:val="00AB06E0"/>
    <w:rsid w:val="00AB0D21"/>
    <w:rsid w:val="00AB1077"/>
    <w:rsid w:val="00AB112F"/>
    <w:rsid w:val="00AB1365"/>
    <w:rsid w:val="00AB1571"/>
    <w:rsid w:val="00AB17A2"/>
    <w:rsid w:val="00AB195E"/>
    <w:rsid w:val="00AB1C4C"/>
    <w:rsid w:val="00AB1F73"/>
    <w:rsid w:val="00AB2296"/>
    <w:rsid w:val="00AB22A8"/>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4F34"/>
    <w:rsid w:val="00AB50AB"/>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C40"/>
    <w:rsid w:val="00AC7D1C"/>
    <w:rsid w:val="00AC7D61"/>
    <w:rsid w:val="00AC7E30"/>
    <w:rsid w:val="00AD0047"/>
    <w:rsid w:val="00AD0391"/>
    <w:rsid w:val="00AD060E"/>
    <w:rsid w:val="00AD0FCC"/>
    <w:rsid w:val="00AD11C6"/>
    <w:rsid w:val="00AD14FE"/>
    <w:rsid w:val="00AD1A13"/>
    <w:rsid w:val="00AD1FD0"/>
    <w:rsid w:val="00AD2631"/>
    <w:rsid w:val="00AD284B"/>
    <w:rsid w:val="00AD2B2F"/>
    <w:rsid w:val="00AD2E52"/>
    <w:rsid w:val="00AD33D1"/>
    <w:rsid w:val="00AD3CAC"/>
    <w:rsid w:val="00AD405B"/>
    <w:rsid w:val="00AD4222"/>
    <w:rsid w:val="00AD4680"/>
    <w:rsid w:val="00AD48CE"/>
    <w:rsid w:val="00AD4961"/>
    <w:rsid w:val="00AD4991"/>
    <w:rsid w:val="00AD4D82"/>
    <w:rsid w:val="00AD4E86"/>
    <w:rsid w:val="00AD4E95"/>
    <w:rsid w:val="00AD53AA"/>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638"/>
    <w:rsid w:val="00AE36CD"/>
    <w:rsid w:val="00AE3709"/>
    <w:rsid w:val="00AE3C55"/>
    <w:rsid w:val="00AE3C6C"/>
    <w:rsid w:val="00AE3DFA"/>
    <w:rsid w:val="00AE422E"/>
    <w:rsid w:val="00AE4388"/>
    <w:rsid w:val="00AE5002"/>
    <w:rsid w:val="00AE5124"/>
    <w:rsid w:val="00AE5568"/>
    <w:rsid w:val="00AE563E"/>
    <w:rsid w:val="00AE5AA6"/>
    <w:rsid w:val="00AE5FD8"/>
    <w:rsid w:val="00AE6D8E"/>
    <w:rsid w:val="00AE703B"/>
    <w:rsid w:val="00AE70AF"/>
    <w:rsid w:val="00AE7232"/>
    <w:rsid w:val="00AE74C6"/>
    <w:rsid w:val="00AE7AC0"/>
    <w:rsid w:val="00AF015A"/>
    <w:rsid w:val="00AF04E8"/>
    <w:rsid w:val="00AF0596"/>
    <w:rsid w:val="00AF0896"/>
    <w:rsid w:val="00AF0AEF"/>
    <w:rsid w:val="00AF106F"/>
    <w:rsid w:val="00AF133F"/>
    <w:rsid w:val="00AF15C4"/>
    <w:rsid w:val="00AF1B68"/>
    <w:rsid w:val="00AF1C53"/>
    <w:rsid w:val="00AF1F91"/>
    <w:rsid w:val="00AF234B"/>
    <w:rsid w:val="00AF2368"/>
    <w:rsid w:val="00AF2CDF"/>
    <w:rsid w:val="00AF30FC"/>
    <w:rsid w:val="00AF3762"/>
    <w:rsid w:val="00AF3875"/>
    <w:rsid w:val="00AF3AC9"/>
    <w:rsid w:val="00AF3D4C"/>
    <w:rsid w:val="00AF3E4F"/>
    <w:rsid w:val="00AF3E50"/>
    <w:rsid w:val="00AF4168"/>
    <w:rsid w:val="00AF473D"/>
    <w:rsid w:val="00AF49CD"/>
    <w:rsid w:val="00AF4E33"/>
    <w:rsid w:val="00AF536A"/>
    <w:rsid w:val="00AF5540"/>
    <w:rsid w:val="00AF5781"/>
    <w:rsid w:val="00AF61A0"/>
    <w:rsid w:val="00AF689D"/>
    <w:rsid w:val="00AF68C9"/>
    <w:rsid w:val="00AF76C1"/>
    <w:rsid w:val="00AF7897"/>
    <w:rsid w:val="00AF7B3F"/>
    <w:rsid w:val="00AF7B54"/>
    <w:rsid w:val="00AF7BD5"/>
    <w:rsid w:val="00B0002D"/>
    <w:rsid w:val="00B0044A"/>
    <w:rsid w:val="00B00592"/>
    <w:rsid w:val="00B00B16"/>
    <w:rsid w:val="00B00E81"/>
    <w:rsid w:val="00B01169"/>
    <w:rsid w:val="00B01B87"/>
    <w:rsid w:val="00B01FEB"/>
    <w:rsid w:val="00B02382"/>
    <w:rsid w:val="00B027F4"/>
    <w:rsid w:val="00B02954"/>
    <w:rsid w:val="00B02B67"/>
    <w:rsid w:val="00B03431"/>
    <w:rsid w:val="00B03A5F"/>
    <w:rsid w:val="00B04722"/>
    <w:rsid w:val="00B05507"/>
    <w:rsid w:val="00B0555C"/>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678"/>
    <w:rsid w:val="00B1282C"/>
    <w:rsid w:val="00B12B7A"/>
    <w:rsid w:val="00B12E1E"/>
    <w:rsid w:val="00B12E4B"/>
    <w:rsid w:val="00B13046"/>
    <w:rsid w:val="00B139B7"/>
    <w:rsid w:val="00B14122"/>
    <w:rsid w:val="00B1416D"/>
    <w:rsid w:val="00B15111"/>
    <w:rsid w:val="00B1535F"/>
    <w:rsid w:val="00B1555F"/>
    <w:rsid w:val="00B155EA"/>
    <w:rsid w:val="00B15E85"/>
    <w:rsid w:val="00B15EF5"/>
    <w:rsid w:val="00B1618F"/>
    <w:rsid w:val="00B1673A"/>
    <w:rsid w:val="00B1683B"/>
    <w:rsid w:val="00B16C2B"/>
    <w:rsid w:val="00B173A8"/>
    <w:rsid w:val="00B1744A"/>
    <w:rsid w:val="00B1756D"/>
    <w:rsid w:val="00B17606"/>
    <w:rsid w:val="00B1773D"/>
    <w:rsid w:val="00B17C7B"/>
    <w:rsid w:val="00B17D75"/>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E78"/>
    <w:rsid w:val="00B2417A"/>
    <w:rsid w:val="00B2424A"/>
    <w:rsid w:val="00B245A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7321"/>
    <w:rsid w:val="00B27728"/>
    <w:rsid w:val="00B27B61"/>
    <w:rsid w:val="00B27D60"/>
    <w:rsid w:val="00B27E8D"/>
    <w:rsid w:val="00B301BA"/>
    <w:rsid w:val="00B3089E"/>
    <w:rsid w:val="00B308BC"/>
    <w:rsid w:val="00B309EC"/>
    <w:rsid w:val="00B30A1F"/>
    <w:rsid w:val="00B30AF7"/>
    <w:rsid w:val="00B30CE4"/>
    <w:rsid w:val="00B30DB0"/>
    <w:rsid w:val="00B30FAF"/>
    <w:rsid w:val="00B31048"/>
    <w:rsid w:val="00B31984"/>
    <w:rsid w:val="00B32097"/>
    <w:rsid w:val="00B3214C"/>
    <w:rsid w:val="00B322B1"/>
    <w:rsid w:val="00B3242A"/>
    <w:rsid w:val="00B324DF"/>
    <w:rsid w:val="00B32CE0"/>
    <w:rsid w:val="00B32D84"/>
    <w:rsid w:val="00B32E4B"/>
    <w:rsid w:val="00B331F3"/>
    <w:rsid w:val="00B33200"/>
    <w:rsid w:val="00B341E4"/>
    <w:rsid w:val="00B34355"/>
    <w:rsid w:val="00B34EC0"/>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7F1"/>
    <w:rsid w:val="00B41BDE"/>
    <w:rsid w:val="00B41EA0"/>
    <w:rsid w:val="00B41F5C"/>
    <w:rsid w:val="00B421D4"/>
    <w:rsid w:val="00B42334"/>
    <w:rsid w:val="00B423F4"/>
    <w:rsid w:val="00B4251C"/>
    <w:rsid w:val="00B42948"/>
    <w:rsid w:val="00B42C7A"/>
    <w:rsid w:val="00B42CF5"/>
    <w:rsid w:val="00B42D3F"/>
    <w:rsid w:val="00B43733"/>
    <w:rsid w:val="00B4407D"/>
    <w:rsid w:val="00B44931"/>
    <w:rsid w:val="00B44ACA"/>
    <w:rsid w:val="00B44CBC"/>
    <w:rsid w:val="00B44ED9"/>
    <w:rsid w:val="00B44FCA"/>
    <w:rsid w:val="00B45119"/>
    <w:rsid w:val="00B45DCD"/>
    <w:rsid w:val="00B45EB3"/>
    <w:rsid w:val="00B46183"/>
    <w:rsid w:val="00B471E0"/>
    <w:rsid w:val="00B47914"/>
    <w:rsid w:val="00B47B98"/>
    <w:rsid w:val="00B47DF0"/>
    <w:rsid w:val="00B506C2"/>
    <w:rsid w:val="00B50C28"/>
    <w:rsid w:val="00B50DA9"/>
    <w:rsid w:val="00B50F78"/>
    <w:rsid w:val="00B511BB"/>
    <w:rsid w:val="00B51559"/>
    <w:rsid w:val="00B51651"/>
    <w:rsid w:val="00B51885"/>
    <w:rsid w:val="00B5204F"/>
    <w:rsid w:val="00B52AFF"/>
    <w:rsid w:val="00B52B08"/>
    <w:rsid w:val="00B52C2B"/>
    <w:rsid w:val="00B5382E"/>
    <w:rsid w:val="00B5395D"/>
    <w:rsid w:val="00B53972"/>
    <w:rsid w:val="00B53E6C"/>
    <w:rsid w:val="00B54E34"/>
    <w:rsid w:val="00B54EA8"/>
    <w:rsid w:val="00B55564"/>
    <w:rsid w:val="00B55DDE"/>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E44"/>
    <w:rsid w:val="00B64005"/>
    <w:rsid w:val="00B647FC"/>
    <w:rsid w:val="00B64952"/>
    <w:rsid w:val="00B64B08"/>
    <w:rsid w:val="00B655B1"/>
    <w:rsid w:val="00B65982"/>
    <w:rsid w:val="00B66430"/>
    <w:rsid w:val="00B6683C"/>
    <w:rsid w:val="00B66EC2"/>
    <w:rsid w:val="00B6707F"/>
    <w:rsid w:val="00B670B1"/>
    <w:rsid w:val="00B67161"/>
    <w:rsid w:val="00B67263"/>
    <w:rsid w:val="00B67606"/>
    <w:rsid w:val="00B677C4"/>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412F"/>
    <w:rsid w:val="00B74844"/>
    <w:rsid w:val="00B748D5"/>
    <w:rsid w:val="00B74C0B"/>
    <w:rsid w:val="00B74E92"/>
    <w:rsid w:val="00B74F6B"/>
    <w:rsid w:val="00B75315"/>
    <w:rsid w:val="00B75790"/>
    <w:rsid w:val="00B75923"/>
    <w:rsid w:val="00B759E5"/>
    <w:rsid w:val="00B75A28"/>
    <w:rsid w:val="00B7619E"/>
    <w:rsid w:val="00B7621A"/>
    <w:rsid w:val="00B767A3"/>
    <w:rsid w:val="00B76BAD"/>
    <w:rsid w:val="00B76DA2"/>
    <w:rsid w:val="00B7753B"/>
    <w:rsid w:val="00B8001E"/>
    <w:rsid w:val="00B80ADB"/>
    <w:rsid w:val="00B80B20"/>
    <w:rsid w:val="00B80ED7"/>
    <w:rsid w:val="00B81172"/>
    <w:rsid w:val="00B81949"/>
    <w:rsid w:val="00B819FC"/>
    <w:rsid w:val="00B81B04"/>
    <w:rsid w:val="00B81C0B"/>
    <w:rsid w:val="00B81C43"/>
    <w:rsid w:val="00B81EAB"/>
    <w:rsid w:val="00B81FBD"/>
    <w:rsid w:val="00B82279"/>
    <w:rsid w:val="00B824BE"/>
    <w:rsid w:val="00B82501"/>
    <w:rsid w:val="00B82712"/>
    <w:rsid w:val="00B82AC5"/>
    <w:rsid w:val="00B82E00"/>
    <w:rsid w:val="00B82E20"/>
    <w:rsid w:val="00B8306A"/>
    <w:rsid w:val="00B8365F"/>
    <w:rsid w:val="00B84228"/>
    <w:rsid w:val="00B842F9"/>
    <w:rsid w:val="00B847A1"/>
    <w:rsid w:val="00B847D8"/>
    <w:rsid w:val="00B84923"/>
    <w:rsid w:val="00B849FF"/>
    <w:rsid w:val="00B85085"/>
    <w:rsid w:val="00B85271"/>
    <w:rsid w:val="00B85331"/>
    <w:rsid w:val="00B8564A"/>
    <w:rsid w:val="00B85F07"/>
    <w:rsid w:val="00B861B3"/>
    <w:rsid w:val="00B86276"/>
    <w:rsid w:val="00B86291"/>
    <w:rsid w:val="00B862DF"/>
    <w:rsid w:val="00B86A74"/>
    <w:rsid w:val="00B86D99"/>
    <w:rsid w:val="00B87DC0"/>
    <w:rsid w:val="00B90037"/>
    <w:rsid w:val="00B906F7"/>
    <w:rsid w:val="00B90B01"/>
    <w:rsid w:val="00B90C03"/>
    <w:rsid w:val="00B90D67"/>
    <w:rsid w:val="00B90E93"/>
    <w:rsid w:val="00B91380"/>
    <w:rsid w:val="00B916B0"/>
    <w:rsid w:val="00B91DF3"/>
    <w:rsid w:val="00B91DF6"/>
    <w:rsid w:val="00B92571"/>
    <w:rsid w:val="00B93312"/>
    <w:rsid w:val="00B9339F"/>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7D22"/>
    <w:rsid w:val="00BA033A"/>
    <w:rsid w:val="00BA041D"/>
    <w:rsid w:val="00BA067D"/>
    <w:rsid w:val="00BA0794"/>
    <w:rsid w:val="00BA11D4"/>
    <w:rsid w:val="00BA1243"/>
    <w:rsid w:val="00BA1624"/>
    <w:rsid w:val="00BA18CA"/>
    <w:rsid w:val="00BA20F9"/>
    <w:rsid w:val="00BA222F"/>
    <w:rsid w:val="00BA28B0"/>
    <w:rsid w:val="00BA2C19"/>
    <w:rsid w:val="00BA2E11"/>
    <w:rsid w:val="00BA339C"/>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03B"/>
    <w:rsid w:val="00BA71EE"/>
    <w:rsid w:val="00BA71F2"/>
    <w:rsid w:val="00BA7266"/>
    <w:rsid w:val="00BA75E5"/>
    <w:rsid w:val="00BA7C90"/>
    <w:rsid w:val="00BB020B"/>
    <w:rsid w:val="00BB0589"/>
    <w:rsid w:val="00BB0914"/>
    <w:rsid w:val="00BB0CF4"/>
    <w:rsid w:val="00BB0E21"/>
    <w:rsid w:val="00BB0EAC"/>
    <w:rsid w:val="00BB10C8"/>
    <w:rsid w:val="00BB1D62"/>
    <w:rsid w:val="00BB1E8F"/>
    <w:rsid w:val="00BB1F68"/>
    <w:rsid w:val="00BB1FA7"/>
    <w:rsid w:val="00BB23A6"/>
    <w:rsid w:val="00BB23C2"/>
    <w:rsid w:val="00BB27A8"/>
    <w:rsid w:val="00BB289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258"/>
    <w:rsid w:val="00BD23C9"/>
    <w:rsid w:val="00BD279D"/>
    <w:rsid w:val="00BD27AC"/>
    <w:rsid w:val="00BD29A5"/>
    <w:rsid w:val="00BD29C9"/>
    <w:rsid w:val="00BD2C9C"/>
    <w:rsid w:val="00BD3711"/>
    <w:rsid w:val="00BD372D"/>
    <w:rsid w:val="00BD398C"/>
    <w:rsid w:val="00BD3AC1"/>
    <w:rsid w:val="00BD3F8D"/>
    <w:rsid w:val="00BD403C"/>
    <w:rsid w:val="00BD4596"/>
    <w:rsid w:val="00BD4DD9"/>
    <w:rsid w:val="00BD508A"/>
    <w:rsid w:val="00BD52EE"/>
    <w:rsid w:val="00BD700D"/>
    <w:rsid w:val="00BD75D7"/>
    <w:rsid w:val="00BD7606"/>
    <w:rsid w:val="00BD7A7D"/>
    <w:rsid w:val="00BD7BCC"/>
    <w:rsid w:val="00BD7D45"/>
    <w:rsid w:val="00BD7E46"/>
    <w:rsid w:val="00BE0117"/>
    <w:rsid w:val="00BE02C4"/>
    <w:rsid w:val="00BE062C"/>
    <w:rsid w:val="00BE0CD0"/>
    <w:rsid w:val="00BE0FD2"/>
    <w:rsid w:val="00BE15C4"/>
    <w:rsid w:val="00BE165C"/>
    <w:rsid w:val="00BE188D"/>
    <w:rsid w:val="00BE19CF"/>
    <w:rsid w:val="00BE1A23"/>
    <w:rsid w:val="00BE1D24"/>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DE4"/>
    <w:rsid w:val="00BE62C5"/>
    <w:rsid w:val="00BE6511"/>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B12"/>
    <w:rsid w:val="00BF3D7B"/>
    <w:rsid w:val="00BF4921"/>
    <w:rsid w:val="00BF49D1"/>
    <w:rsid w:val="00BF4A63"/>
    <w:rsid w:val="00BF53FC"/>
    <w:rsid w:val="00BF59EE"/>
    <w:rsid w:val="00BF5AC3"/>
    <w:rsid w:val="00BF77BC"/>
    <w:rsid w:val="00BF7C3E"/>
    <w:rsid w:val="00BF7EAE"/>
    <w:rsid w:val="00C001AF"/>
    <w:rsid w:val="00C00B71"/>
    <w:rsid w:val="00C00D2E"/>
    <w:rsid w:val="00C00DB1"/>
    <w:rsid w:val="00C02866"/>
    <w:rsid w:val="00C02C58"/>
    <w:rsid w:val="00C02E78"/>
    <w:rsid w:val="00C02EE4"/>
    <w:rsid w:val="00C02F35"/>
    <w:rsid w:val="00C03378"/>
    <w:rsid w:val="00C03C58"/>
    <w:rsid w:val="00C03E9B"/>
    <w:rsid w:val="00C03FF6"/>
    <w:rsid w:val="00C0408B"/>
    <w:rsid w:val="00C049E5"/>
    <w:rsid w:val="00C04AE6"/>
    <w:rsid w:val="00C05D50"/>
    <w:rsid w:val="00C061AD"/>
    <w:rsid w:val="00C06222"/>
    <w:rsid w:val="00C066CB"/>
    <w:rsid w:val="00C066DC"/>
    <w:rsid w:val="00C07433"/>
    <w:rsid w:val="00C07E40"/>
    <w:rsid w:val="00C104EF"/>
    <w:rsid w:val="00C107B8"/>
    <w:rsid w:val="00C10D01"/>
    <w:rsid w:val="00C111CB"/>
    <w:rsid w:val="00C11548"/>
    <w:rsid w:val="00C116A8"/>
    <w:rsid w:val="00C123BD"/>
    <w:rsid w:val="00C12BB7"/>
    <w:rsid w:val="00C12D88"/>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D54"/>
    <w:rsid w:val="00C2450E"/>
    <w:rsid w:val="00C245B0"/>
    <w:rsid w:val="00C24CEE"/>
    <w:rsid w:val="00C25787"/>
    <w:rsid w:val="00C257E9"/>
    <w:rsid w:val="00C25CF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4029"/>
    <w:rsid w:val="00C343D6"/>
    <w:rsid w:val="00C34412"/>
    <w:rsid w:val="00C346BF"/>
    <w:rsid w:val="00C348A1"/>
    <w:rsid w:val="00C348FD"/>
    <w:rsid w:val="00C34A54"/>
    <w:rsid w:val="00C34CEA"/>
    <w:rsid w:val="00C354D1"/>
    <w:rsid w:val="00C35883"/>
    <w:rsid w:val="00C359C7"/>
    <w:rsid w:val="00C35C6E"/>
    <w:rsid w:val="00C35D38"/>
    <w:rsid w:val="00C3618F"/>
    <w:rsid w:val="00C364AF"/>
    <w:rsid w:val="00C364E5"/>
    <w:rsid w:val="00C36C48"/>
    <w:rsid w:val="00C3706E"/>
    <w:rsid w:val="00C37572"/>
    <w:rsid w:val="00C376ED"/>
    <w:rsid w:val="00C37969"/>
    <w:rsid w:val="00C37E19"/>
    <w:rsid w:val="00C401F3"/>
    <w:rsid w:val="00C4029C"/>
    <w:rsid w:val="00C403B5"/>
    <w:rsid w:val="00C404F6"/>
    <w:rsid w:val="00C41637"/>
    <w:rsid w:val="00C419F0"/>
    <w:rsid w:val="00C426FA"/>
    <w:rsid w:val="00C42B25"/>
    <w:rsid w:val="00C43515"/>
    <w:rsid w:val="00C43584"/>
    <w:rsid w:val="00C435BD"/>
    <w:rsid w:val="00C436FC"/>
    <w:rsid w:val="00C43E9B"/>
    <w:rsid w:val="00C44062"/>
    <w:rsid w:val="00C443EE"/>
    <w:rsid w:val="00C4455F"/>
    <w:rsid w:val="00C44831"/>
    <w:rsid w:val="00C4490A"/>
    <w:rsid w:val="00C45114"/>
    <w:rsid w:val="00C4548E"/>
    <w:rsid w:val="00C45E8D"/>
    <w:rsid w:val="00C46161"/>
    <w:rsid w:val="00C4634A"/>
    <w:rsid w:val="00C46BBB"/>
    <w:rsid w:val="00C4722A"/>
    <w:rsid w:val="00C47AE6"/>
    <w:rsid w:val="00C5024B"/>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735"/>
    <w:rsid w:val="00C53C4A"/>
    <w:rsid w:val="00C53DB0"/>
    <w:rsid w:val="00C53E49"/>
    <w:rsid w:val="00C53F97"/>
    <w:rsid w:val="00C540AC"/>
    <w:rsid w:val="00C5427E"/>
    <w:rsid w:val="00C54702"/>
    <w:rsid w:val="00C548DF"/>
    <w:rsid w:val="00C549C3"/>
    <w:rsid w:val="00C54DE5"/>
    <w:rsid w:val="00C54F61"/>
    <w:rsid w:val="00C550D4"/>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525"/>
    <w:rsid w:val="00C62CAC"/>
    <w:rsid w:val="00C63110"/>
    <w:rsid w:val="00C63B38"/>
    <w:rsid w:val="00C63C16"/>
    <w:rsid w:val="00C63F93"/>
    <w:rsid w:val="00C63FB0"/>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CDE"/>
    <w:rsid w:val="00C70494"/>
    <w:rsid w:val="00C70D41"/>
    <w:rsid w:val="00C7126E"/>
    <w:rsid w:val="00C717AC"/>
    <w:rsid w:val="00C71888"/>
    <w:rsid w:val="00C7210E"/>
    <w:rsid w:val="00C724FA"/>
    <w:rsid w:val="00C72C5A"/>
    <w:rsid w:val="00C72D05"/>
    <w:rsid w:val="00C72E0F"/>
    <w:rsid w:val="00C72FE5"/>
    <w:rsid w:val="00C72FEC"/>
    <w:rsid w:val="00C73214"/>
    <w:rsid w:val="00C7414F"/>
    <w:rsid w:val="00C742F6"/>
    <w:rsid w:val="00C7450D"/>
    <w:rsid w:val="00C74DFF"/>
    <w:rsid w:val="00C74EF0"/>
    <w:rsid w:val="00C7541E"/>
    <w:rsid w:val="00C761D7"/>
    <w:rsid w:val="00C76256"/>
    <w:rsid w:val="00C763C9"/>
    <w:rsid w:val="00C77155"/>
    <w:rsid w:val="00C77B7E"/>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D3"/>
    <w:rsid w:val="00C915FB"/>
    <w:rsid w:val="00C918E4"/>
    <w:rsid w:val="00C921C6"/>
    <w:rsid w:val="00C92443"/>
    <w:rsid w:val="00C925D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7C"/>
    <w:rsid w:val="00C97080"/>
    <w:rsid w:val="00C9712E"/>
    <w:rsid w:val="00C9756A"/>
    <w:rsid w:val="00C9761E"/>
    <w:rsid w:val="00C979AD"/>
    <w:rsid w:val="00C97AE4"/>
    <w:rsid w:val="00CA042D"/>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5026"/>
    <w:rsid w:val="00CC53CB"/>
    <w:rsid w:val="00CC58B1"/>
    <w:rsid w:val="00CC5B44"/>
    <w:rsid w:val="00CC6223"/>
    <w:rsid w:val="00CC67C6"/>
    <w:rsid w:val="00CC68A4"/>
    <w:rsid w:val="00CC693B"/>
    <w:rsid w:val="00CC69D4"/>
    <w:rsid w:val="00CC6BBC"/>
    <w:rsid w:val="00CC78CA"/>
    <w:rsid w:val="00CC7C23"/>
    <w:rsid w:val="00CC7D4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6094"/>
    <w:rsid w:val="00CD6672"/>
    <w:rsid w:val="00CD6D5D"/>
    <w:rsid w:val="00CD6DE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317D"/>
    <w:rsid w:val="00CE3ADD"/>
    <w:rsid w:val="00CE40EC"/>
    <w:rsid w:val="00CE42DF"/>
    <w:rsid w:val="00CE4B7E"/>
    <w:rsid w:val="00CE4C17"/>
    <w:rsid w:val="00CE4FF5"/>
    <w:rsid w:val="00CE5003"/>
    <w:rsid w:val="00CE58BC"/>
    <w:rsid w:val="00CE5F67"/>
    <w:rsid w:val="00CE6668"/>
    <w:rsid w:val="00CE7A4B"/>
    <w:rsid w:val="00CE7C1F"/>
    <w:rsid w:val="00CE7FBB"/>
    <w:rsid w:val="00CF0234"/>
    <w:rsid w:val="00CF06E2"/>
    <w:rsid w:val="00CF075C"/>
    <w:rsid w:val="00CF0ADD"/>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A24"/>
    <w:rsid w:val="00CF5F4D"/>
    <w:rsid w:val="00CF627F"/>
    <w:rsid w:val="00CF650D"/>
    <w:rsid w:val="00CF672B"/>
    <w:rsid w:val="00CF67AD"/>
    <w:rsid w:val="00CF6AA3"/>
    <w:rsid w:val="00CF6F16"/>
    <w:rsid w:val="00CF7C93"/>
    <w:rsid w:val="00CF7D55"/>
    <w:rsid w:val="00CF7E02"/>
    <w:rsid w:val="00D00054"/>
    <w:rsid w:val="00D00481"/>
    <w:rsid w:val="00D004D7"/>
    <w:rsid w:val="00D0055E"/>
    <w:rsid w:val="00D008D1"/>
    <w:rsid w:val="00D00B22"/>
    <w:rsid w:val="00D018A6"/>
    <w:rsid w:val="00D01B54"/>
    <w:rsid w:val="00D02353"/>
    <w:rsid w:val="00D02415"/>
    <w:rsid w:val="00D02962"/>
    <w:rsid w:val="00D029ED"/>
    <w:rsid w:val="00D030E6"/>
    <w:rsid w:val="00D033D5"/>
    <w:rsid w:val="00D03554"/>
    <w:rsid w:val="00D03BC2"/>
    <w:rsid w:val="00D03D96"/>
    <w:rsid w:val="00D0403B"/>
    <w:rsid w:val="00D04710"/>
    <w:rsid w:val="00D0510E"/>
    <w:rsid w:val="00D05369"/>
    <w:rsid w:val="00D05731"/>
    <w:rsid w:val="00D0611B"/>
    <w:rsid w:val="00D0616B"/>
    <w:rsid w:val="00D06224"/>
    <w:rsid w:val="00D070EE"/>
    <w:rsid w:val="00D0711C"/>
    <w:rsid w:val="00D07145"/>
    <w:rsid w:val="00D0754C"/>
    <w:rsid w:val="00D076B3"/>
    <w:rsid w:val="00D0782E"/>
    <w:rsid w:val="00D079D2"/>
    <w:rsid w:val="00D07AA0"/>
    <w:rsid w:val="00D07EFD"/>
    <w:rsid w:val="00D10AD0"/>
    <w:rsid w:val="00D10D3E"/>
    <w:rsid w:val="00D10F78"/>
    <w:rsid w:val="00D11281"/>
    <w:rsid w:val="00D11B82"/>
    <w:rsid w:val="00D120FD"/>
    <w:rsid w:val="00D1226A"/>
    <w:rsid w:val="00D123E4"/>
    <w:rsid w:val="00D1288F"/>
    <w:rsid w:val="00D1391C"/>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75"/>
    <w:rsid w:val="00D20980"/>
    <w:rsid w:val="00D209BE"/>
    <w:rsid w:val="00D21191"/>
    <w:rsid w:val="00D214C0"/>
    <w:rsid w:val="00D21DC9"/>
    <w:rsid w:val="00D21E4E"/>
    <w:rsid w:val="00D2222E"/>
    <w:rsid w:val="00D224F6"/>
    <w:rsid w:val="00D2254B"/>
    <w:rsid w:val="00D22D84"/>
    <w:rsid w:val="00D2305F"/>
    <w:rsid w:val="00D234CE"/>
    <w:rsid w:val="00D23500"/>
    <w:rsid w:val="00D23904"/>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1201"/>
    <w:rsid w:val="00D513A5"/>
    <w:rsid w:val="00D51856"/>
    <w:rsid w:val="00D5198E"/>
    <w:rsid w:val="00D51F4D"/>
    <w:rsid w:val="00D52BEC"/>
    <w:rsid w:val="00D52D15"/>
    <w:rsid w:val="00D52F74"/>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409"/>
    <w:rsid w:val="00D638B2"/>
    <w:rsid w:val="00D63E51"/>
    <w:rsid w:val="00D64052"/>
    <w:rsid w:val="00D646EF"/>
    <w:rsid w:val="00D64A37"/>
    <w:rsid w:val="00D64B5C"/>
    <w:rsid w:val="00D64F84"/>
    <w:rsid w:val="00D65321"/>
    <w:rsid w:val="00D6552A"/>
    <w:rsid w:val="00D6581C"/>
    <w:rsid w:val="00D65B79"/>
    <w:rsid w:val="00D65F4A"/>
    <w:rsid w:val="00D66481"/>
    <w:rsid w:val="00D6687E"/>
    <w:rsid w:val="00D66B2D"/>
    <w:rsid w:val="00D66FC3"/>
    <w:rsid w:val="00D671B5"/>
    <w:rsid w:val="00D67E63"/>
    <w:rsid w:val="00D7043E"/>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5F93"/>
    <w:rsid w:val="00D761E0"/>
    <w:rsid w:val="00D7723B"/>
    <w:rsid w:val="00D77AAE"/>
    <w:rsid w:val="00D77AC6"/>
    <w:rsid w:val="00D80569"/>
    <w:rsid w:val="00D80740"/>
    <w:rsid w:val="00D80CD1"/>
    <w:rsid w:val="00D80E4F"/>
    <w:rsid w:val="00D80F86"/>
    <w:rsid w:val="00D814E3"/>
    <w:rsid w:val="00D817A0"/>
    <w:rsid w:val="00D821F2"/>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D60"/>
    <w:rsid w:val="00D9020A"/>
    <w:rsid w:val="00D90219"/>
    <w:rsid w:val="00D90D16"/>
    <w:rsid w:val="00D9106C"/>
    <w:rsid w:val="00D91645"/>
    <w:rsid w:val="00D91658"/>
    <w:rsid w:val="00D91782"/>
    <w:rsid w:val="00D919BA"/>
    <w:rsid w:val="00D919CE"/>
    <w:rsid w:val="00D91BE2"/>
    <w:rsid w:val="00D91DF8"/>
    <w:rsid w:val="00D91FFC"/>
    <w:rsid w:val="00D92076"/>
    <w:rsid w:val="00D92B95"/>
    <w:rsid w:val="00D92C2A"/>
    <w:rsid w:val="00D92E5B"/>
    <w:rsid w:val="00D9315B"/>
    <w:rsid w:val="00D93171"/>
    <w:rsid w:val="00D93470"/>
    <w:rsid w:val="00D93978"/>
    <w:rsid w:val="00D93A14"/>
    <w:rsid w:val="00D93B57"/>
    <w:rsid w:val="00D942D3"/>
    <w:rsid w:val="00D94899"/>
    <w:rsid w:val="00D94C56"/>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3F0"/>
    <w:rsid w:val="00DA575F"/>
    <w:rsid w:val="00DA5E37"/>
    <w:rsid w:val="00DA5F50"/>
    <w:rsid w:val="00DA60E3"/>
    <w:rsid w:val="00DA63C9"/>
    <w:rsid w:val="00DA6777"/>
    <w:rsid w:val="00DA6789"/>
    <w:rsid w:val="00DA70C1"/>
    <w:rsid w:val="00DA70E6"/>
    <w:rsid w:val="00DA70FB"/>
    <w:rsid w:val="00DA7273"/>
    <w:rsid w:val="00DA72CB"/>
    <w:rsid w:val="00DA74CA"/>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98F"/>
    <w:rsid w:val="00DC5CAB"/>
    <w:rsid w:val="00DC5EB2"/>
    <w:rsid w:val="00DC6004"/>
    <w:rsid w:val="00DC65F4"/>
    <w:rsid w:val="00DC691F"/>
    <w:rsid w:val="00DC6C17"/>
    <w:rsid w:val="00DC6D71"/>
    <w:rsid w:val="00DC6FFE"/>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2AF7"/>
    <w:rsid w:val="00DE337C"/>
    <w:rsid w:val="00DE3453"/>
    <w:rsid w:val="00DE3A35"/>
    <w:rsid w:val="00DE3DAE"/>
    <w:rsid w:val="00DE3EB5"/>
    <w:rsid w:val="00DE4006"/>
    <w:rsid w:val="00DE40EB"/>
    <w:rsid w:val="00DE4100"/>
    <w:rsid w:val="00DE45A1"/>
    <w:rsid w:val="00DE4741"/>
    <w:rsid w:val="00DE4809"/>
    <w:rsid w:val="00DE4C0D"/>
    <w:rsid w:val="00DE5559"/>
    <w:rsid w:val="00DE5A3A"/>
    <w:rsid w:val="00DE5D0B"/>
    <w:rsid w:val="00DE5D27"/>
    <w:rsid w:val="00DE5D8D"/>
    <w:rsid w:val="00DE64D6"/>
    <w:rsid w:val="00DE667E"/>
    <w:rsid w:val="00DE75D0"/>
    <w:rsid w:val="00DE78EC"/>
    <w:rsid w:val="00DE79EF"/>
    <w:rsid w:val="00DE7B47"/>
    <w:rsid w:val="00DE7EA6"/>
    <w:rsid w:val="00DE7EBA"/>
    <w:rsid w:val="00DF0213"/>
    <w:rsid w:val="00DF035F"/>
    <w:rsid w:val="00DF0555"/>
    <w:rsid w:val="00DF09AD"/>
    <w:rsid w:val="00DF0A7B"/>
    <w:rsid w:val="00DF16C1"/>
    <w:rsid w:val="00DF16CD"/>
    <w:rsid w:val="00DF1C4D"/>
    <w:rsid w:val="00DF2256"/>
    <w:rsid w:val="00DF22B1"/>
    <w:rsid w:val="00DF23B0"/>
    <w:rsid w:val="00DF2422"/>
    <w:rsid w:val="00DF3302"/>
    <w:rsid w:val="00DF345A"/>
    <w:rsid w:val="00DF3506"/>
    <w:rsid w:val="00DF3808"/>
    <w:rsid w:val="00DF3A3B"/>
    <w:rsid w:val="00DF3C86"/>
    <w:rsid w:val="00DF42A2"/>
    <w:rsid w:val="00DF43C8"/>
    <w:rsid w:val="00DF443D"/>
    <w:rsid w:val="00DF48B1"/>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45"/>
    <w:rsid w:val="00E0027E"/>
    <w:rsid w:val="00E002A6"/>
    <w:rsid w:val="00E00558"/>
    <w:rsid w:val="00E0080C"/>
    <w:rsid w:val="00E00829"/>
    <w:rsid w:val="00E009AF"/>
    <w:rsid w:val="00E00EEC"/>
    <w:rsid w:val="00E01A87"/>
    <w:rsid w:val="00E01ADF"/>
    <w:rsid w:val="00E0283B"/>
    <w:rsid w:val="00E028B4"/>
    <w:rsid w:val="00E02A57"/>
    <w:rsid w:val="00E02D4F"/>
    <w:rsid w:val="00E02FEE"/>
    <w:rsid w:val="00E0335E"/>
    <w:rsid w:val="00E0377E"/>
    <w:rsid w:val="00E037B1"/>
    <w:rsid w:val="00E0383B"/>
    <w:rsid w:val="00E03EB3"/>
    <w:rsid w:val="00E04210"/>
    <w:rsid w:val="00E04798"/>
    <w:rsid w:val="00E04EC2"/>
    <w:rsid w:val="00E064CF"/>
    <w:rsid w:val="00E06AA0"/>
    <w:rsid w:val="00E06BB0"/>
    <w:rsid w:val="00E06E40"/>
    <w:rsid w:val="00E06E69"/>
    <w:rsid w:val="00E06F26"/>
    <w:rsid w:val="00E075BC"/>
    <w:rsid w:val="00E0767F"/>
    <w:rsid w:val="00E07E23"/>
    <w:rsid w:val="00E101B7"/>
    <w:rsid w:val="00E106E8"/>
    <w:rsid w:val="00E1090B"/>
    <w:rsid w:val="00E11223"/>
    <w:rsid w:val="00E11439"/>
    <w:rsid w:val="00E11633"/>
    <w:rsid w:val="00E11924"/>
    <w:rsid w:val="00E11B5C"/>
    <w:rsid w:val="00E11D73"/>
    <w:rsid w:val="00E11E2D"/>
    <w:rsid w:val="00E13928"/>
    <w:rsid w:val="00E13D11"/>
    <w:rsid w:val="00E14846"/>
    <w:rsid w:val="00E14E0A"/>
    <w:rsid w:val="00E1585B"/>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71C"/>
    <w:rsid w:val="00E21B12"/>
    <w:rsid w:val="00E21DD4"/>
    <w:rsid w:val="00E21E35"/>
    <w:rsid w:val="00E21E46"/>
    <w:rsid w:val="00E222A5"/>
    <w:rsid w:val="00E2247F"/>
    <w:rsid w:val="00E22996"/>
    <w:rsid w:val="00E22AB1"/>
    <w:rsid w:val="00E22FC8"/>
    <w:rsid w:val="00E23251"/>
    <w:rsid w:val="00E23A32"/>
    <w:rsid w:val="00E23B16"/>
    <w:rsid w:val="00E24AD4"/>
    <w:rsid w:val="00E25118"/>
    <w:rsid w:val="00E2540E"/>
    <w:rsid w:val="00E25C0A"/>
    <w:rsid w:val="00E25C1A"/>
    <w:rsid w:val="00E26014"/>
    <w:rsid w:val="00E26CB0"/>
    <w:rsid w:val="00E26FC5"/>
    <w:rsid w:val="00E273C8"/>
    <w:rsid w:val="00E27B64"/>
    <w:rsid w:val="00E305B9"/>
    <w:rsid w:val="00E3270D"/>
    <w:rsid w:val="00E32CC6"/>
    <w:rsid w:val="00E32D60"/>
    <w:rsid w:val="00E32F0B"/>
    <w:rsid w:val="00E33DC2"/>
    <w:rsid w:val="00E34016"/>
    <w:rsid w:val="00E3412D"/>
    <w:rsid w:val="00E348D9"/>
    <w:rsid w:val="00E34A25"/>
    <w:rsid w:val="00E34A60"/>
    <w:rsid w:val="00E34F9E"/>
    <w:rsid w:val="00E356B8"/>
    <w:rsid w:val="00E358C3"/>
    <w:rsid w:val="00E35949"/>
    <w:rsid w:val="00E35EC2"/>
    <w:rsid w:val="00E36882"/>
    <w:rsid w:val="00E36A9B"/>
    <w:rsid w:val="00E36DCC"/>
    <w:rsid w:val="00E36F2C"/>
    <w:rsid w:val="00E37035"/>
    <w:rsid w:val="00E37088"/>
    <w:rsid w:val="00E378A1"/>
    <w:rsid w:val="00E404E7"/>
    <w:rsid w:val="00E406C2"/>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F2"/>
    <w:rsid w:val="00E51E91"/>
    <w:rsid w:val="00E51F5A"/>
    <w:rsid w:val="00E52197"/>
    <w:rsid w:val="00E52A9F"/>
    <w:rsid w:val="00E53072"/>
    <w:rsid w:val="00E53371"/>
    <w:rsid w:val="00E533F0"/>
    <w:rsid w:val="00E541DF"/>
    <w:rsid w:val="00E54D7B"/>
    <w:rsid w:val="00E5574F"/>
    <w:rsid w:val="00E557B9"/>
    <w:rsid w:val="00E55B17"/>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DDD"/>
    <w:rsid w:val="00E6265D"/>
    <w:rsid w:val="00E6270C"/>
    <w:rsid w:val="00E634A2"/>
    <w:rsid w:val="00E63566"/>
    <w:rsid w:val="00E635ED"/>
    <w:rsid w:val="00E637BA"/>
    <w:rsid w:val="00E643EC"/>
    <w:rsid w:val="00E6480D"/>
    <w:rsid w:val="00E65306"/>
    <w:rsid w:val="00E65460"/>
    <w:rsid w:val="00E654CB"/>
    <w:rsid w:val="00E655A6"/>
    <w:rsid w:val="00E65AB4"/>
    <w:rsid w:val="00E65BC1"/>
    <w:rsid w:val="00E65BDB"/>
    <w:rsid w:val="00E663B2"/>
    <w:rsid w:val="00E66724"/>
    <w:rsid w:val="00E6713E"/>
    <w:rsid w:val="00E67257"/>
    <w:rsid w:val="00E67287"/>
    <w:rsid w:val="00E675C3"/>
    <w:rsid w:val="00E678EC"/>
    <w:rsid w:val="00E6796E"/>
    <w:rsid w:val="00E67C30"/>
    <w:rsid w:val="00E67D67"/>
    <w:rsid w:val="00E700A1"/>
    <w:rsid w:val="00E7093B"/>
    <w:rsid w:val="00E7129F"/>
    <w:rsid w:val="00E7137A"/>
    <w:rsid w:val="00E71451"/>
    <w:rsid w:val="00E71709"/>
    <w:rsid w:val="00E71756"/>
    <w:rsid w:val="00E71F4E"/>
    <w:rsid w:val="00E72006"/>
    <w:rsid w:val="00E7247A"/>
    <w:rsid w:val="00E7270A"/>
    <w:rsid w:val="00E72936"/>
    <w:rsid w:val="00E72B2C"/>
    <w:rsid w:val="00E72C66"/>
    <w:rsid w:val="00E732B4"/>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6FAE"/>
    <w:rsid w:val="00E77168"/>
    <w:rsid w:val="00E7753F"/>
    <w:rsid w:val="00E777CA"/>
    <w:rsid w:val="00E80040"/>
    <w:rsid w:val="00E8008F"/>
    <w:rsid w:val="00E800F0"/>
    <w:rsid w:val="00E80346"/>
    <w:rsid w:val="00E806B6"/>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DD3"/>
    <w:rsid w:val="00E86DEE"/>
    <w:rsid w:val="00E86E79"/>
    <w:rsid w:val="00E878F6"/>
    <w:rsid w:val="00E9026B"/>
    <w:rsid w:val="00E9051C"/>
    <w:rsid w:val="00E9066F"/>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53B"/>
    <w:rsid w:val="00E967E1"/>
    <w:rsid w:val="00E96925"/>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218B"/>
    <w:rsid w:val="00EA2449"/>
    <w:rsid w:val="00EA2744"/>
    <w:rsid w:val="00EA3BDF"/>
    <w:rsid w:val="00EA3CC0"/>
    <w:rsid w:val="00EA4522"/>
    <w:rsid w:val="00EA4D93"/>
    <w:rsid w:val="00EA51B3"/>
    <w:rsid w:val="00EA54A0"/>
    <w:rsid w:val="00EA56A2"/>
    <w:rsid w:val="00EA5EE8"/>
    <w:rsid w:val="00EA62BD"/>
    <w:rsid w:val="00EA6679"/>
    <w:rsid w:val="00EA674A"/>
    <w:rsid w:val="00EA7532"/>
    <w:rsid w:val="00EA7549"/>
    <w:rsid w:val="00EA7692"/>
    <w:rsid w:val="00EB0367"/>
    <w:rsid w:val="00EB0690"/>
    <w:rsid w:val="00EB0940"/>
    <w:rsid w:val="00EB14A9"/>
    <w:rsid w:val="00EB15B5"/>
    <w:rsid w:val="00EB15C4"/>
    <w:rsid w:val="00EB16D8"/>
    <w:rsid w:val="00EB18EF"/>
    <w:rsid w:val="00EB224B"/>
    <w:rsid w:val="00EB225E"/>
    <w:rsid w:val="00EB24A5"/>
    <w:rsid w:val="00EB2FB6"/>
    <w:rsid w:val="00EB301E"/>
    <w:rsid w:val="00EB379B"/>
    <w:rsid w:val="00EB38DF"/>
    <w:rsid w:val="00EB3951"/>
    <w:rsid w:val="00EB3981"/>
    <w:rsid w:val="00EB3FC1"/>
    <w:rsid w:val="00EB418E"/>
    <w:rsid w:val="00EB4297"/>
    <w:rsid w:val="00EB42CF"/>
    <w:rsid w:val="00EB4539"/>
    <w:rsid w:val="00EB4A33"/>
    <w:rsid w:val="00EB4BD1"/>
    <w:rsid w:val="00EB4E97"/>
    <w:rsid w:val="00EB5432"/>
    <w:rsid w:val="00EB56F8"/>
    <w:rsid w:val="00EB5826"/>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DF9"/>
    <w:rsid w:val="00EC1ECA"/>
    <w:rsid w:val="00EC205E"/>
    <w:rsid w:val="00EC2249"/>
    <w:rsid w:val="00EC2519"/>
    <w:rsid w:val="00EC2B39"/>
    <w:rsid w:val="00EC2B76"/>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213A"/>
    <w:rsid w:val="00ED23DF"/>
    <w:rsid w:val="00ED2A16"/>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4EB1"/>
    <w:rsid w:val="00EE5227"/>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627"/>
    <w:rsid w:val="00EF1B38"/>
    <w:rsid w:val="00EF265A"/>
    <w:rsid w:val="00EF2AA3"/>
    <w:rsid w:val="00EF2DBF"/>
    <w:rsid w:val="00EF3022"/>
    <w:rsid w:val="00EF319F"/>
    <w:rsid w:val="00EF38FC"/>
    <w:rsid w:val="00EF3AE6"/>
    <w:rsid w:val="00EF3AEE"/>
    <w:rsid w:val="00EF3E1C"/>
    <w:rsid w:val="00EF4004"/>
    <w:rsid w:val="00EF4678"/>
    <w:rsid w:val="00EF4B3F"/>
    <w:rsid w:val="00EF522A"/>
    <w:rsid w:val="00EF56B8"/>
    <w:rsid w:val="00EF58AC"/>
    <w:rsid w:val="00EF6598"/>
    <w:rsid w:val="00EF6621"/>
    <w:rsid w:val="00EF674B"/>
    <w:rsid w:val="00EF6849"/>
    <w:rsid w:val="00EF6877"/>
    <w:rsid w:val="00EF6CA5"/>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F61"/>
    <w:rsid w:val="00F05772"/>
    <w:rsid w:val="00F05E77"/>
    <w:rsid w:val="00F0604E"/>
    <w:rsid w:val="00F069DC"/>
    <w:rsid w:val="00F06C80"/>
    <w:rsid w:val="00F06D75"/>
    <w:rsid w:val="00F070A1"/>
    <w:rsid w:val="00F0732B"/>
    <w:rsid w:val="00F07763"/>
    <w:rsid w:val="00F07A43"/>
    <w:rsid w:val="00F10741"/>
    <w:rsid w:val="00F10767"/>
    <w:rsid w:val="00F10AA4"/>
    <w:rsid w:val="00F10B67"/>
    <w:rsid w:val="00F10F8E"/>
    <w:rsid w:val="00F11400"/>
    <w:rsid w:val="00F1155C"/>
    <w:rsid w:val="00F116C1"/>
    <w:rsid w:val="00F11F11"/>
    <w:rsid w:val="00F127D8"/>
    <w:rsid w:val="00F12AF7"/>
    <w:rsid w:val="00F12D71"/>
    <w:rsid w:val="00F12E83"/>
    <w:rsid w:val="00F13670"/>
    <w:rsid w:val="00F138A4"/>
    <w:rsid w:val="00F13B22"/>
    <w:rsid w:val="00F14068"/>
    <w:rsid w:val="00F14769"/>
    <w:rsid w:val="00F14B7D"/>
    <w:rsid w:val="00F14B98"/>
    <w:rsid w:val="00F14EDF"/>
    <w:rsid w:val="00F14F94"/>
    <w:rsid w:val="00F1533E"/>
    <w:rsid w:val="00F15977"/>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968"/>
    <w:rsid w:val="00F219BD"/>
    <w:rsid w:val="00F21B45"/>
    <w:rsid w:val="00F21E7C"/>
    <w:rsid w:val="00F22332"/>
    <w:rsid w:val="00F22DE3"/>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E0C"/>
    <w:rsid w:val="00F300FB"/>
    <w:rsid w:val="00F3059E"/>
    <w:rsid w:val="00F308E3"/>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215C"/>
    <w:rsid w:val="00F423ED"/>
    <w:rsid w:val="00F4281B"/>
    <w:rsid w:val="00F42D3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D96"/>
    <w:rsid w:val="00F620BA"/>
    <w:rsid w:val="00F6234F"/>
    <w:rsid w:val="00F624DF"/>
    <w:rsid w:val="00F6253E"/>
    <w:rsid w:val="00F62651"/>
    <w:rsid w:val="00F627D3"/>
    <w:rsid w:val="00F62B21"/>
    <w:rsid w:val="00F62B3F"/>
    <w:rsid w:val="00F62CD1"/>
    <w:rsid w:val="00F630FB"/>
    <w:rsid w:val="00F63D2F"/>
    <w:rsid w:val="00F63E43"/>
    <w:rsid w:val="00F64437"/>
    <w:rsid w:val="00F64A5A"/>
    <w:rsid w:val="00F64B00"/>
    <w:rsid w:val="00F654CE"/>
    <w:rsid w:val="00F655DB"/>
    <w:rsid w:val="00F65786"/>
    <w:rsid w:val="00F657E8"/>
    <w:rsid w:val="00F65D9D"/>
    <w:rsid w:val="00F66295"/>
    <w:rsid w:val="00F66398"/>
    <w:rsid w:val="00F663C1"/>
    <w:rsid w:val="00F6659E"/>
    <w:rsid w:val="00F66C39"/>
    <w:rsid w:val="00F67075"/>
    <w:rsid w:val="00F67307"/>
    <w:rsid w:val="00F6751E"/>
    <w:rsid w:val="00F675C2"/>
    <w:rsid w:val="00F6764D"/>
    <w:rsid w:val="00F67874"/>
    <w:rsid w:val="00F6791E"/>
    <w:rsid w:val="00F679E1"/>
    <w:rsid w:val="00F67EEC"/>
    <w:rsid w:val="00F67FE0"/>
    <w:rsid w:val="00F70153"/>
    <w:rsid w:val="00F70461"/>
    <w:rsid w:val="00F70482"/>
    <w:rsid w:val="00F70D71"/>
    <w:rsid w:val="00F71921"/>
    <w:rsid w:val="00F71BD1"/>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772"/>
    <w:rsid w:val="00F7690C"/>
    <w:rsid w:val="00F77826"/>
    <w:rsid w:val="00F77999"/>
    <w:rsid w:val="00F80233"/>
    <w:rsid w:val="00F8048C"/>
    <w:rsid w:val="00F806B6"/>
    <w:rsid w:val="00F80762"/>
    <w:rsid w:val="00F815CD"/>
    <w:rsid w:val="00F816F4"/>
    <w:rsid w:val="00F81B25"/>
    <w:rsid w:val="00F81B37"/>
    <w:rsid w:val="00F81D10"/>
    <w:rsid w:val="00F82091"/>
    <w:rsid w:val="00F8282B"/>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B3"/>
    <w:rsid w:val="00F86456"/>
    <w:rsid w:val="00F8657D"/>
    <w:rsid w:val="00F86721"/>
    <w:rsid w:val="00F869C1"/>
    <w:rsid w:val="00F8708A"/>
    <w:rsid w:val="00F87514"/>
    <w:rsid w:val="00F875BF"/>
    <w:rsid w:val="00F87912"/>
    <w:rsid w:val="00F87C2C"/>
    <w:rsid w:val="00F87D9C"/>
    <w:rsid w:val="00F90975"/>
    <w:rsid w:val="00F90ACB"/>
    <w:rsid w:val="00F90B4D"/>
    <w:rsid w:val="00F90CCD"/>
    <w:rsid w:val="00F91294"/>
    <w:rsid w:val="00F9183D"/>
    <w:rsid w:val="00F91C6F"/>
    <w:rsid w:val="00F91D2B"/>
    <w:rsid w:val="00F91F4D"/>
    <w:rsid w:val="00F9253B"/>
    <w:rsid w:val="00F93203"/>
    <w:rsid w:val="00F932A1"/>
    <w:rsid w:val="00F937E7"/>
    <w:rsid w:val="00F93889"/>
    <w:rsid w:val="00F938B9"/>
    <w:rsid w:val="00F93A3D"/>
    <w:rsid w:val="00F943D5"/>
    <w:rsid w:val="00F94921"/>
    <w:rsid w:val="00F94C3B"/>
    <w:rsid w:val="00F94D71"/>
    <w:rsid w:val="00F952B2"/>
    <w:rsid w:val="00F952D9"/>
    <w:rsid w:val="00F95DF4"/>
    <w:rsid w:val="00F969C3"/>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903"/>
    <w:rsid w:val="00FA293B"/>
    <w:rsid w:val="00FA2D80"/>
    <w:rsid w:val="00FA33EF"/>
    <w:rsid w:val="00FA355D"/>
    <w:rsid w:val="00FA3D5B"/>
    <w:rsid w:val="00FA3DF5"/>
    <w:rsid w:val="00FA3F19"/>
    <w:rsid w:val="00FA42AD"/>
    <w:rsid w:val="00FA45FD"/>
    <w:rsid w:val="00FA4CFC"/>
    <w:rsid w:val="00FA4EE9"/>
    <w:rsid w:val="00FA4F46"/>
    <w:rsid w:val="00FA56CF"/>
    <w:rsid w:val="00FA68BC"/>
    <w:rsid w:val="00FA6A49"/>
    <w:rsid w:val="00FA6C8A"/>
    <w:rsid w:val="00FA73C2"/>
    <w:rsid w:val="00FA751E"/>
    <w:rsid w:val="00FB014E"/>
    <w:rsid w:val="00FB0A0D"/>
    <w:rsid w:val="00FB0E70"/>
    <w:rsid w:val="00FB0F49"/>
    <w:rsid w:val="00FB1103"/>
    <w:rsid w:val="00FB16A9"/>
    <w:rsid w:val="00FB17D0"/>
    <w:rsid w:val="00FB1A42"/>
    <w:rsid w:val="00FB2F61"/>
    <w:rsid w:val="00FB31FA"/>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218E"/>
    <w:rsid w:val="00FC28D9"/>
    <w:rsid w:val="00FC2A5B"/>
    <w:rsid w:val="00FC2A91"/>
    <w:rsid w:val="00FC368B"/>
    <w:rsid w:val="00FC3B5E"/>
    <w:rsid w:val="00FC3FA8"/>
    <w:rsid w:val="00FC44B9"/>
    <w:rsid w:val="00FC45F0"/>
    <w:rsid w:val="00FC4BDE"/>
    <w:rsid w:val="00FC55CF"/>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B38"/>
    <w:rsid w:val="00FD6FE4"/>
    <w:rsid w:val="00FD7435"/>
    <w:rsid w:val="00FD7CE4"/>
    <w:rsid w:val="00FD7DC7"/>
    <w:rsid w:val="00FD7E6F"/>
    <w:rsid w:val="00FD7EA4"/>
    <w:rsid w:val="00FD7EBB"/>
    <w:rsid w:val="00FE0A6B"/>
    <w:rsid w:val="00FE0B0E"/>
    <w:rsid w:val="00FE146B"/>
    <w:rsid w:val="00FE19B3"/>
    <w:rsid w:val="00FE229F"/>
    <w:rsid w:val="00FE2368"/>
    <w:rsid w:val="00FE25C7"/>
    <w:rsid w:val="00FE2B5A"/>
    <w:rsid w:val="00FE37AE"/>
    <w:rsid w:val="00FE3991"/>
    <w:rsid w:val="00FE3D68"/>
    <w:rsid w:val="00FE4084"/>
    <w:rsid w:val="00FE41B3"/>
    <w:rsid w:val="00FE42F1"/>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F079C"/>
    <w:rsid w:val="00FF0D2D"/>
    <w:rsid w:val="00FF11B9"/>
    <w:rsid w:val="00FF1799"/>
    <w:rsid w:val="00FF1B88"/>
    <w:rsid w:val="00FF1D74"/>
    <w:rsid w:val="00FF21FE"/>
    <w:rsid w:val="00FF2465"/>
    <w:rsid w:val="00FF2823"/>
    <w:rsid w:val="00FF297C"/>
    <w:rsid w:val="00FF2F0B"/>
    <w:rsid w:val="00FF3375"/>
    <w:rsid w:val="00FF3D84"/>
    <w:rsid w:val="00FF42BA"/>
    <w:rsid w:val="00FF53B7"/>
    <w:rsid w:val="00FF55E7"/>
    <w:rsid w:val="00FF57FE"/>
    <w:rsid w:val="00FF5C2D"/>
    <w:rsid w:val="00FF6ABF"/>
    <w:rsid w:val="00FF6CA2"/>
    <w:rsid w:val="00FF6CB7"/>
    <w:rsid w:val="00FF6E73"/>
    <w:rsid w:val="00FF6F96"/>
    <w:rsid w:val="00FF6FDF"/>
    <w:rsid w:val="00FF7097"/>
    <w:rsid w:val="00FF742D"/>
    <w:rsid w:val="00FF7912"/>
    <w:rsid w:val="00FF7C4F"/>
    <w:rsid w:val="00FF7F8C"/>
    <w:rsid w:val="31A8562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C9C045CF-17D9-4796-AE24-56B00DD39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41"/>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3gpp.org/ftp/tsg_ran/WG1_RL1/TSGR1_96/Docs/R1-1903374.zip" TargetMode="External"/><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hyperlink" Target="https://www.3gpp.org/ftp/TSG_RAN/TSG_RAN/TSGR_94e/Docs/RP-213588.zip"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E6JD2UEEJPRS-1285206665-5154</_dlc_DocId>
    <_dlc_DocIdUrl xmlns="6644bbd9-135b-4773-ad84-bc84a2f6263e">
      <Url>https://qualcomm.sharepoint.com/teams/LocationTechnology/ExternalFocus/_layouts/15/DocIdRedir.aspx?ID=E6JD2UEEJPRS-1285206665-5154</Url>
      <Description>E6JD2UEEJPRS-1285206665-5154</Description>
    </_dlc_DocIdUrl>
    <_dlc_DocIdPersistId xmlns="6644bbd9-135b-4773-ad84-bc84a2f6263e"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4.xml><?xml version="1.0" encoding="utf-8"?>
<ds:datastoreItem xmlns:ds="http://schemas.openxmlformats.org/officeDocument/2006/customXml" ds:itemID="{DE3A43BA-77FA-4159-A5FD-CD0050424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1</Pages>
  <Words>5247</Words>
  <Characters>29910</Characters>
  <Application>Microsoft Office Word</Application>
  <DocSecurity>0</DocSecurity>
  <Lines>249</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35087</CharactersWithSpaces>
  <SharedDoc>false</SharedDoc>
  <HLinks>
    <vt:vector size="12" baseType="variant">
      <vt:variant>
        <vt:i4>6488144</vt:i4>
      </vt:variant>
      <vt:variant>
        <vt:i4>6</vt:i4>
      </vt:variant>
      <vt:variant>
        <vt:i4>0</vt:i4>
      </vt:variant>
      <vt:variant>
        <vt:i4>5</vt:i4>
      </vt:variant>
      <vt:variant>
        <vt:lpwstr>https://www.3gpp.org/ftp/TSG_RAN/TSG_RAN/TSGR_94e/Docs/RP-213588.zip</vt:lpwstr>
      </vt:variant>
      <vt:variant>
        <vt:lpwstr/>
      </vt:variant>
      <vt:variant>
        <vt:i4>4587583</vt:i4>
      </vt:variant>
      <vt:variant>
        <vt:i4>3</vt:i4>
      </vt:variant>
      <vt:variant>
        <vt:i4>0</vt:i4>
      </vt:variant>
      <vt:variant>
        <vt:i4>5</vt:i4>
      </vt:variant>
      <vt:variant>
        <vt:lpwstr>https://www.3gpp.org/ftp/tsg_ran/WG1_RL1/TSGR1_96/Docs/R1-1903374.zip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207</cp:revision>
  <cp:lastPrinted>2018-09-27T14:55:00Z</cp:lastPrinted>
  <dcterms:created xsi:type="dcterms:W3CDTF">2022-08-04T18:05:00Z</dcterms:created>
  <dcterms:modified xsi:type="dcterms:W3CDTF">2022-08-12T17:19:00Z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74f6f750-ed1c-442c-83e2-5e2c1d2412d9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