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DFB7B" w14:textId="77777777" w:rsidR="004D589F" w:rsidRPr="00B1177A" w:rsidRDefault="004D589F" w:rsidP="004D589F">
      <w:pPr>
        <w:pStyle w:val="3GPPHeader"/>
        <w:spacing w:after="0"/>
        <w:rPr>
          <w:sz w:val="32"/>
          <w:szCs w:val="32"/>
          <w:lang w:val="de-DE"/>
        </w:rPr>
      </w:pPr>
      <w:r w:rsidRPr="00DD698D">
        <w:rPr>
          <w:lang w:val="de-DE"/>
        </w:rPr>
        <w:t>3GPP TSG-RAN WG</w:t>
      </w:r>
      <w:r w:rsidR="00E50048">
        <w:rPr>
          <w:lang w:val="de-DE"/>
        </w:rPr>
        <w:t>1</w:t>
      </w:r>
      <w:r w:rsidRPr="00DD698D">
        <w:rPr>
          <w:lang w:val="de-DE"/>
        </w:rPr>
        <w:t xml:space="preserve"> #</w:t>
      </w:r>
      <w:r w:rsidR="00F35D7F">
        <w:rPr>
          <w:lang w:val="de-DE"/>
        </w:rPr>
        <w:t>1</w:t>
      </w:r>
      <w:r w:rsidR="00493C61">
        <w:rPr>
          <w:lang w:val="de-DE"/>
        </w:rPr>
        <w:t>10</w:t>
      </w:r>
      <w:r w:rsidRPr="00DD698D">
        <w:rPr>
          <w:lang w:val="de-DE"/>
        </w:rPr>
        <w:tab/>
      </w:r>
      <w:r w:rsidRPr="00C01917">
        <w:rPr>
          <w:szCs w:val="24"/>
          <w:lang w:val="de-DE"/>
        </w:rPr>
        <w:t>R</w:t>
      </w:r>
      <w:r w:rsidR="00074AF8" w:rsidRPr="00C01917">
        <w:rPr>
          <w:szCs w:val="24"/>
          <w:lang w:val="de-DE"/>
        </w:rPr>
        <w:t>1</w:t>
      </w:r>
      <w:r w:rsidRPr="00C01917">
        <w:rPr>
          <w:szCs w:val="24"/>
          <w:lang w:val="de-DE"/>
        </w:rPr>
        <w:t>-</w:t>
      </w:r>
      <w:r w:rsidR="00E50048" w:rsidRPr="00C01917">
        <w:rPr>
          <w:szCs w:val="24"/>
          <w:lang w:val="de-DE"/>
        </w:rPr>
        <w:t>22</w:t>
      </w:r>
      <w:r w:rsidR="006A7F92" w:rsidRPr="00C01917">
        <w:rPr>
          <w:szCs w:val="24"/>
          <w:lang w:val="de-DE"/>
        </w:rPr>
        <w:t>0715</w:t>
      </w:r>
      <w:r w:rsidR="009806A3" w:rsidRPr="00C01917">
        <w:rPr>
          <w:szCs w:val="24"/>
          <w:lang w:val="de-DE"/>
        </w:rPr>
        <w:t>2</w:t>
      </w:r>
    </w:p>
    <w:p w14:paraId="27F5889C" w14:textId="77777777" w:rsidR="004D589F" w:rsidRPr="00E918EB" w:rsidRDefault="008222EF" w:rsidP="004D589F">
      <w:pPr>
        <w:pStyle w:val="3GPPHeader"/>
        <w:rPr>
          <w:lang w:val="en-US"/>
        </w:rPr>
      </w:pPr>
      <w:r w:rsidRPr="008222EF">
        <w:rPr>
          <w:lang w:val="en-US"/>
        </w:rPr>
        <w:t>Toulouse, France, August 22nd – 26th, 2022</w:t>
      </w:r>
    </w:p>
    <w:p w14:paraId="118683F1" w14:textId="77777777" w:rsidR="00FA20F7" w:rsidRPr="00C47D53" w:rsidRDefault="00FA20F7" w:rsidP="00FA20F7">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E50048">
        <w:rPr>
          <w:rFonts w:ascii="Times New Roman" w:hAnsi="Times New Roman"/>
          <w:b/>
          <w:bCs/>
          <w:sz w:val="24"/>
          <w:lang w:val="en-US"/>
        </w:rPr>
        <w:t>9.2.2.</w:t>
      </w:r>
      <w:r w:rsidR="00A97570">
        <w:rPr>
          <w:rFonts w:ascii="Times New Roman" w:hAnsi="Times New Roman"/>
          <w:b/>
          <w:bCs/>
          <w:sz w:val="24"/>
          <w:lang w:val="en-US"/>
        </w:rPr>
        <w:t>1</w:t>
      </w:r>
    </w:p>
    <w:p w14:paraId="70808206" w14:textId="77777777" w:rsidR="00FA20F7" w:rsidRPr="00C47D53" w:rsidRDefault="00FA20F7" w:rsidP="00FA20F7">
      <w:pPr>
        <w:tabs>
          <w:tab w:val="left" w:pos="1985"/>
        </w:tabs>
        <w:rPr>
          <w:b/>
          <w:bCs/>
          <w:sz w:val="24"/>
          <w:lang w:val="en-US"/>
        </w:rPr>
      </w:pPr>
      <w:r w:rsidRPr="00C47D53">
        <w:rPr>
          <w:b/>
          <w:bCs/>
          <w:sz w:val="24"/>
          <w:lang w:val="en-US"/>
        </w:rPr>
        <w:t>Source:</w:t>
      </w:r>
      <w:r w:rsidRPr="00C47D53">
        <w:rPr>
          <w:b/>
          <w:bCs/>
          <w:sz w:val="24"/>
          <w:lang w:val="en-US"/>
        </w:rPr>
        <w:tab/>
        <w:t>InterDigital</w:t>
      </w:r>
      <w:r w:rsidR="00E211AC">
        <w:rPr>
          <w:b/>
          <w:bCs/>
          <w:sz w:val="24"/>
          <w:lang w:val="en-US"/>
        </w:rPr>
        <w:t>,</w:t>
      </w:r>
      <w:r w:rsidR="00F35D7F">
        <w:rPr>
          <w:b/>
          <w:bCs/>
          <w:sz w:val="24"/>
          <w:lang w:val="en-US"/>
        </w:rPr>
        <w:t xml:space="preserve"> Inc.</w:t>
      </w:r>
    </w:p>
    <w:p w14:paraId="0D091958" w14:textId="77777777"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bookmarkStart w:id="0" w:name="_Hlk110512927"/>
      <w:r w:rsidR="00A97570">
        <w:rPr>
          <w:b/>
          <w:bCs/>
          <w:sz w:val="24"/>
          <w:lang w:val="en-US"/>
        </w:rPr>
        <w:t>Evaluation</w:t>
      </w:r>
      <w:r w:rsidR="006D0139" w:rsidRPr="000E3A53">
        <w:rPr>
          <w:b/>
          <w:bCs/>
          <w:sz w:val="24"/>
          <w:lang w:val="en-US"/>
        </w:rPr>
        <w:t xml:space="preserve"> on AI/ML for CSI feedback enhancement</w:t>
      </w:r>
      <w:bookmarkEnd w:id="0"/>
    </w:p>
    <w:p w14:paraId="311DED82" w14:textId="162A786D"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r w:rsidR="000A2AA4">
        <w:rPr>
          <w:b/>
          <w:bCs/>
          <w:sz w:val="24"/>
          <w:lang w:val="en-US"/>
        </w:rPr>
        <w:t xml:space="preserve"> and</w:t>
      </w:r>
      <w:r w:rsidR="00B91E5B">
        <w:rPr>
          <w:b/>
          <w:bCs/>
          <w:sz w:val="24"/>
          <w:lang w:val="en-US"/>
        </w:rPr>
        <w:t xml:space="preserve"> Decision</w:t>
      </w:r>
    </w:p>
    <w:p w14:paraId="642D51F7" w14:textId="77777777" w:rsidR="00261A3A" w:rsidRPr="001D0064" w:rsidRDefault="00A35469" w:rsidP="00C34D28">
      <w:pPr>
        <w:pStyle w:val="Heading1"/>
        <w:rPr>
          <w:sz w:val="32"/>
          <w:lang w:val="en-US"/>
        </w:rPr>
      </w:pPr>
      <w:r w:rsidRPr="001D0064">
        <w:rPr>
          <w:sz w:val="32"/>
          <w:lang w:val="en-US"/>
        </w:rPr>
        <w:t>Introduction</w:t>
      </w:r>
    </w:p>
    <w:p w14:paraId="39AE6458" w14:textId="1349F1E1" w:rsidR="003C49BC" w:rsidRPr="00C01917" w:rsidRDefault="003C49BC" w:rsidP="003C49BC">
      <w:pPr>
        <w:rPr>
          <w:szCs w:val="22"/>
          <w:lang w:val="en-US"/>
        </w:rPr>
      </w:pPr>
      <w:r w:rsidRPr="00C01917">
        <w:rPr>
          <w:szCs w:val="22"/>
          <w:lang w:val="en-US"/>
        </w:rPr>
        <w:t>During RAN#94e, a study item (SI) on AI/ML for NR Air Interface was approved</w:t>
      </w:r>
      <w:r w:rsidR="000268F1" w:rsidRPr="00C01917">
        <w:rPr>
          <w:szCs w:val="22"/>
          <w:lang w:val="en-US"/>
        </w:rPr>
        <w:t xml:space="preserve">, with the revised study item description in </w:t>
      </w:r>
      <w:r w:rsidR="000268F1" w:rsidRPr="00C01917">
        <w:rPr>
          <w:szCs w:val="22"/>
          <w:lang w:val="en-US"/>
        </w:rPr>
        <w:fldChar w:fldCharType="begin"/>
      </w:r>
      <w:r w:rsidR="000268F1" w:rsidRPr="00C01917">
        <w:rPr>
          <w:szCs w:val="22"/>
          <w:lang w:val="en-US"/>
        </w:rPr>
        <w:instrText xml:space="preserve"> REF _Ref416167577 \r \h </w:instrText>
      </w:r>
      <w:r w:rsidR="000268F1" w:rsidRPr="00C01917">
        <w:rPr>
          <w:szCs w:val="22"/>
          <w:lang w:val="en-US"/>
        </w:rPr>
      </w:r>
      <w:r w:rsidR="00C63DC7">
        <w:rPr>
          <w:szCs w:val="22"/>
          <w:lang w:val="en-US"/>
        </w:rPr>
        <w:instrText xml:space="preserve"> \* MERGEFORMAT </w:instrText>
      </w:r>
      <w:r w:rsidR="000268F1" w:rsidRPr="00C01917">
        <w:rPr>
          <w:szCs w:val="22"/>
          <w:lang w:val="en-US"/>
        </w:rPr>
        <w:fldChar w:fldCharType="separate"/>
      </w:r>
      <w:r w:rsidR="000268F1" w:rsidRPr="00C01917">
        <w:rPr>
          <w:szCs w:val="22"/>
          <w:lang w:val="en-US"/>
        </w:rPr>
        <w:t>[1]</w:t>
      </w:r>
      <w:r w:rsidR="000268F1" w:rsidRPr="00C01917">
        <w:rPr>
          <w:szCs w:val="22"/>
          <w:lang w:val="en-US"/>
        </w:rPr>
        <w:fldChar w:fldCharType="end"/>
      </w:r>
      <w:r w:rsidRPr="00C01917">
        <w:rPr>
          <w:szCs w:val="22"/>
          <w:lang w:val="en-US"/>
        </w:rPr>
        <w:t>.</w:t>
      </w:r>
      <w:r w:rsidR="00A16BD1" w:rsidRPr="00C01917">
        <w:rPr>
          <w:szCs w:val="22"/>
          <w:lang w:val="en-US"/>
        </w:rPr>
        <w:t xml:space="preserve"> </w:t>
      </w:r>
      <w:r w:rsidR="00782A02" w:rsidRPr="00C01917">
        <w:rPr>
          <w:szCs w:val="22"/>
          <w:lang w:val="en-US"/>
        </w:rPr>
        <w:t xml:space="preserve"> </w:t>
      </w:r>
      <w:r w:rsidR="00A16BD1" w:rsidRPr="00C01917">
        <w:rPr>
          <w:szCs w:val="22"/>
          <w:lang w:val="en-US"/>
        </w:rPr>
        <w:t>The study</w:t>
      </w:r>
      <w:r w:rsidR="00782A02" w:rsidRPr="00C01917">
        <w:rPr>
          <w:szCs w:val="22"/>
          <w:lang w:val="en-US"/>
        </w:rPr>
        <w:t xml:space="preserve"> item</w:t>
      </w:r>
      <w:r w:rsidR="00A16BD1" w:rsidRPr="00C01917">
        <w:rPr>
          <w:szCs w:val="22"/>
          <w:lang w:val="en-US"/>
        </w:rPr>
        <w:t xml:space="preserve"> identifies use cases to focus 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6BD1" w:rsidRPr="00C63DC7" w14:paraId="55BDDFBB" w14:textId="77777777" w:rsidTr="00FC6924">
        <w:tc>
          <w:tcPr>
            <w:tcW w:w="9855" w:type="dxa"/>
            <w:shd w:val="clear" w:color="auto" w:fill="auto"/>
          </w:tcPr>
          <w:p w14:paraId="724C6838" w14:textId="77777777" w:rsidR="00A16BD1" w:rsidRPr="00C01917" w:rsidRDefault="00A16BD1" w:rsidP="00FC6924">
            <w:pPr>
              <w:spacing w:after="0"/>
              <w:rPr>
                <w:bCs/>
                <w:szCs w:val="22"/>
              </w:rPr>
            </w:pPr>
            <w:r w:rsidRPr="00C01917">
              <w:rPr>
                <w:bCs/>
                <w:szCs w:val="22"/>
              </w:rPr>
              <w:t xml:space="preserve">Use cases to focus on: </w:t>
            </w:r>
          </w:p>
          <w:p w14:paraId="78472DE4" w14:textId="77777777" w:rsidR="00A16BD1" w:rsidRPr="00C01917" w:rsidRDefault="00A16BD1" w:rsidP="00FC6924">
            <w:pPr>
              <w:numPr>
                <w:ilvl w:val="0"/>
                <w:numId w:val="19"/>
              </w:numPr>
              <w:spacing w:after="0"/>
              <w:jc w:val="left"/>
              <w:rPr>
                <w:bCs/>
                <w:szCs w:val="22"/>
              </w:rPr>
            </w:pPr>
            <w:r w:rsidRPr="00C01917">
              <w:rPr>
                <w:bCs/>
                <w:szCs w:val="22"/>
              </w:rPr>
              <w:t xml:space="preserve">Initial set of use cases includes: </w:t>
            </w:r>
          </w:p>
          <w:p w14:paraId="5DB88647" w14:textId="77777777" w:rsidR="00A16BD1" w:rsidRPr="00C01917" w:rsidRDefault="00A16BD1" w:rsidP="00FC6924">
            <w:pPr>
              <w:numPr>
                <w:ilvl w:val="1"/>
                <w:numId w:val="19"/>
              </w:numPr>
              <w:spacing w:after="0"/>
              <w:jc w:val="left"/>
              <w:rPr>
                <w:bCs/>
                <w:szCs w:val="22"/>
              </w:rPr>
            </w:pPr>
            <w:r w:rsidRPr="00C01917">
              <w:rPr>
                <w:bCs/>
                <w:szCs w:val="22"/>
              </w:rPr>
              <w:t>CSI feedback enhancement, e.g., overhead reduction, improved accuracy, prediction [RAN1]</w:t>
            </w:r>
          </w:p>
          <w:p w14:paraId="0B0434C7" w14:textId="77777777" w:rsidR="00A16BD1" w:rsidRPr="00C01917" w:rsidRDefault="00A16BD1" w:rsidP="00FC6924">
            <w:pPr>
              <w:numPr>
                <w:ilvl w:val="1"/>
                <w:numId w:val="19"/>
              </w:numPr>
              <w:spacing w:after="0"/>
              <w:jc w:val="left"/>
              <w:rPr>
                <w:rStyle w:val="normaltextrun"/>
                <w:bCs/>
                <w:szCs w:val="22"/>
              </w:rPr>
            </w:pPr>
            <w:r w:rsidRPr="00C01917">
              <w:rPr>
                <w:bCs/>
                <w:szCs w:val="22"/>
              </w:rPr>
              <w:t xml:space="preserve">Beam management, e.g., </w:t>
            </w:r>
            <w:r w:rsidRPr="00C01917">
              <w:rPr>
                <w:szCs w:val="22"/>
              </w:rPr>
              <w:t>beam prediction in time,</w:t>
            </w:r>
            <w:r w:rsidRPr="00C01917">
              <w:rPr>
                <w:rStyle w:val="normaltextrun"/>
                <w:color w:val="000000"/>
                <w:szCs w:val="22"/>
                <w:shd w:val="clear" w:color="auto" w:fill="FFFFFF"/>
              </w:rPr>
              <w:t> and/or </w:t>
            </w:r>
            <w:r w:rsidRPr="00C01917">
              <w:rPr>
                <w:szCs w:val="22"/>
              </w:rPr>
              <w:t>spatial domain</w:t>
            </w:r>
            <w:r w:rsidRPr="00C01917">
              <w:rPr>
                <w:rStyle w:val="normaltextrun"/>
                <w:color w:val="000000"/>
                <w:szCs w:val="22"/>
                <w:shd w:val="clear" w:color="auto" w:fill="FFFFFF"/>
              </w:rPr>
              <w:t> for overhead and latency reduction, beam selection accuracy improvement [RAN1]</w:t>
            </w:r>
          </w:p>
          <w:p w14:paraId="3B6967BF" w14:textId="77777777" w:rsidR="00A16BD1" w:rsidRPr="00C01917" w:rsidRDefault="00A16BD1" w:rsidP="00FC6924">
            <w:pPr>
              <w:numPr>
                <w:ilvl w:val="1"/>
                <w:numId w:val="19"/>
              </w:numPr>
              <w:spacing w:after="0"/>
              <w:jc w:val="left"/>
              <w:rPr>
                <w:bCs/>
                <w:szCs w:val="22"/>
              </w:rPr>
            </w:pPr>
            <w:r w:rsidRPr="00C01917">
              <w:rPr>
                <w:szCs w:val="22"/>
              </w:rPr>
              <w:t>Positioning accuracy enhancements for different scenarios including, e.g., those with</w:t>
            </w:r>
            <w:r w:rsidRPr="00C01917">
              <w:rPr>
                <w:rStyle w:val="normaltextrun"/>
                <w:color w:val="000000"/>
                <w:szCs w:val="22"/>
                <w:shd w:val="clear" w:color="auto" w:fill="FFFFFF"/>
              </w:rPr>
              <w:t> heavy</w:t>
            </w:r>
            <w:r w:rsidRPr="00C01917">
              <w:rPr>
                <w:szCs w:val="22"/>
              </w:rPr>
              <w:t xml:space="preserve"> NLOS </w:t>
            </w:r>
            <w:r w:rsidRPr="00C01917">
              <w:rPr>
                <w:rStyle w:val="normaltextrun"/>
                <w:color w:val="000000"/>
                <w:szCs w:val="22"/>
                <w:shd w:val="clear" w:color="auto" w:fill="FFFFFF"/>
              </w:rPr>
              <w:t xml:space="preserve">conditions [RAN1] </w:t>
            </w:r>
          </w:p>
        </w:tc>
      </w:tr>
    </w:tbl>
    <w:p w14:paraId="703CDE80" w14:textId="77777777" w:rsidR="00B82F97" w:rsidRPr="00C01917" w:rsidRDefault="00B82F97" w:rsidP="00872273">
      <w:pPr>
        <w:rPr>
          <w:szCs w:val="22"/>
          <w:lang w:val="en-US"/>
        </w:rPr>
      </w:pPr>
    </w:p>
    <w:p w14:paraId="6A30BEF9" w14:textId="16D0F7D8" w:rsidR="000268F1" w:rsidRPr="00C01917" w:rsidRDefault="000268F1" w:rsidP="00872273">
      <w:pPr>
        <w:rPr>
          <w:szCs w:val="22"/>
        </w:rPr>
      </w:pPr>
      <w:r w:rsidRPr="00C01917">
        <w:rPr>
          <w:szCs w:val="22"/>
        </w:rPr>
        <w:t xml:space="preserve">RAN1 #109-e </w:t>
      </w:r>
      <w:r w:rsidR="000C4CEC" w:rsidRPr="00C01917">
        <w:rPr>
          <w:szCs w:val="22"/>
        </w:rPr>
        <w:t xml:space="preserve">further </w:t>
      </w:r>
      <w:r w:rsidRPr="00C01917">
        <w:rPr>
          <w:szCs w:val="22"/>
        </w:rPr>
        <w:t xml:space="preserve">selected CSI compression as one representative sub-use case </w:t>
      </w:r>
      <w:r w:rsidRPr="00C01917">
        <w:rPr>
          <w:szCs w:val="22"/>
        </w:rPr>
        <w:fldChar w:fldCharType="begin"/>
      </w:r>
      <w:r w:rsidRPr="00C01917">
        <w:rPr>
          <w:szCs w:val="22"/>
        </w:rPr>
        <w:instrText xml:space="preserve"> REF _Ref110614891 \r \h </w:instrText>
      </w:r>
      <w:r w:rsidRPr="00C01917">
        <w:rPr>
          <w:szCs w:val="22"/>
        </w:rPr>
      </w:r>
      <w:r w:rsidR="00C63DC7">
        <w:rPr>
          <w:szCs w:val="22"/>
        </w:rPr>
        <w:instrText xml:space="preserve"> \* MERGEFORMAT </w:instrText>
      </w:r>
      <w:r w:rsidRPr="00C01917">
        <w:rPr>
          <w:szCs w:val="22"/>
        </w:rPr>
        <w:fldChar w:fldCharType="separate"/>
      </w:r>
      <w:r w:rsidRPr="00C01917">
        <w:rPr>
          <w:szCs w:val="22"/>
        </w:rPr>
        <w:t>[2]</w:t>
      </w:r>
      <w:r w:rsidRPr="00C01917">
        <w:rPr>
          <w:szCs w:val="22"/>
        </w:rPr>
        <w:fldChar w:fldCharType="end"/>
      </w:r>
      <w:r w:rsidR="00BB004D" w:rsidRPr="00C01917">
        <w:rPr>
          <w:szCs w:val="22"/>
        </w:rPr>
        <w:t>.</w:t>
      </w:r>
      <w:r w:rsidRPr="00C01917">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72E9" w:rsidRPr="00C63DC7" w14:paraId="4182650D" w14:textId="77777777" w:rsidTr="00C63DC8">
        <w:tc>
          <w:tcPr>
            <w:tcW w:w="9855" w:type="dxa"/>
            <w:shd w:val="clear" w:color="auto" w:fill="auto"/>
          </w:tcPr>
          <w:p w14:paraId="6B1B34A4" w14:textId="77777777" w:rsidR="000372E9" w:rsidRPr="00C01917" w:rsidRDefault="000372E9" w:rsidP="00C63DC8">
            <w:pPr>
              <w:overflowPunct/>
              <w:autoSpaceDE/>
              <w:autoSpaceDN/>
              <w:adjustRightInd/>
              <w:spacing w:after="0"/>
              <w:jc w:val="left"/>
              <w:textAlignment w:val="auto"/>
              <w:rPr>
                <w:rFonts w:ascii="Times" w:eastAsia="Batang" w:hAnsi="Times"/>
                <w:szCs w:val="22"/>
                <w:lang w:eastAsia="en-US"/>
              </w:rPr>
            </w:pPr>
            <w:r w:rsidRPr="00C01917">
              <w:rPr>
                <w:rFonts w:ascii="Times" w:eastAsia="Batang" w:hAnsi="Times"/>
                <w:szCs w:val="22"/>
                <w:lang w:eastAsia="en-US"/>
              </w:rPr>
              <w:t>Spatial-frequency domain CSI compression using two-sided AI model is selected as one representative sub use case. </w:t>
            </w:r>
          </w:p>
          <w:p w14:paraId="0DBF5DC9" w14:textId="77777777" w:rsidR="000372E9" w:rsidRPr="00C01917" w:rsidRDefault="000372E9" w:rsidP="00C63DC8">
            <w:pPr>
              <w:numPr>
                <w:ilvl w:val="0"/>
                <w:numId w:val="24"/>
              </w:numPr>
              <w:overflowPunct/>
              <w:autoSpaceDE/>
              <w:autoSpaceDN/>
              <w:adjustRightInd/>
              <w:spacing w:after="180"/>
              <w:contextualSpacing/>
              <w:jc w:val="left"/>
              <w:textAlignment w:val="auto"/>
              <w:rPr>
                <w:szCs w:val="22"/>
                <w:lang w:eastAsia="ja-JP"/>
              </w:rPr>
            </w:pPr>
            <w:r w:rsidRPr="00C01917">
              <w:rPr>
                <w:szCs w:val="22"/>
                <w:lang w:eastAsia="ja-JP"/>
              </w:rPr>
              <w:t>Note: Study of other sub use cases is not precluded.</w:t>
            </w:r>
          </w:p>
          <w:p w14:paraId="017D9235" w14:textId="77777777" w:rsidR="000372E9" w:rsidRPr="00C01917" w:rsidRDefault="000372E9" w:rsidP="00C63DC8">
            <w:pPr>
              <w:numPr>
                <w:ilvl w:val="0"/>
                <w:numId w:val="24"/>
              </w:numPr>
              <w:overflowPunct/>
              <w:autoSpaceDE/>
              <w:autoSpaceDN/>
              <w:adjustRightInd/>
              <w:spacing w:after="180"/>
              <w:contextualSpacing/>
              <w:jc w:val="left"/>
              <w:textAlignment w:val="auto"/>
              <w:rPr>
                <w:szCs w:val="22"/>
                <w:lang w:eastAsia="ja-JP"/>
              </w:rPr>
            </w:pPr>
            <w:r w:rsidRPr="00C01917">
              <w:rPr>
                <w:szCs w:val="22"/>
                <w:lang w:eastAsia="ja-JP"/>
              </w:rPr>
              <w:t>Note: All pre-processing/post-processing, quantization/de-quantization are within the scope of the sub use case. </w:t>
            </w:r>
          </w:p>
          <w:p w14:paraId="495EB8D8" w14:textId="77777777" w:rsidR="000372E9" w:rsidRPr="00C01917" w:rsidRDefault="000372E9" w:rsidP="00C63DC8">
            <w:pPr>
              <w:overflowPunct/>
              <w:autoSpaceDE/>
              <w:autoSpaceDN/>
              <w:adjustRightInd/>
              <w:spacing w:after="0"/>
              <w:jc w:val="left"/>
              <w:textAlignment w:val="auto"/>
              <w:rPr>
                <w:rFonts w:ascii="Times" w:eastAsia="DengXian" w:hAnsi="Times"/>
                <w:szCs w:val="22"/>
                <w:u w:val="single"/>
              </w:rPr>
            </w:pPr>
            <w:r w:rsidRPr="00C01917">
              <w:rPr>
                <w:rFonts w:ascii="Times" w:eastAsia="DengXian" w:hAnsi="Times" w:hint="eastAsia"/>
                <w:szCs w:val="22"/>
                <w:u w:val="single"/>
              </w:rPr>
              <w:t>C</w:t>
            </w:r>
            <w:r w:rsidRPr="00C01917">
              <w:rPr>
                <w:rFonts w:ascii="Times" w:eastAsia="DengXian" w:hAnsi="Times"/>
                <w:szCs w:val="22"/>
                <w:u w:val="single"/>
              </w:rPr>
              <w:t>onclusion</w:t>
            </w:r>
          </w:p>
          <w:p w14:paraId="51E61C26" w14:textId="77777777" w:rsidR="000372E9" w:rsidRPr="00C01917" w:rsidRDefault="000372E9" w:rsidP="00C63DC8">
            <w:pPr>
              <w:pStyle w:val="ListParagraph"/>
              <w:numPr>
                <w:ilvl w:val="0"/>
                <w:numId w:val="25"/>
              </w:numPr>
              <w:overflowPunct w:val="0"/>
              <w:autoSpaceDE w:val="0"/>
              <w:autoSpaceDN w:val="0"/>
              <w:adjustRightInd w:val="0"/>
              <w:ind w:left="504" w:hanging="144"/>
              <w:contextualSpacing/>
              <w:textAlignment w:val="baseline"/>
              <w:rPr>
                <w:rFonts w:ascii="Times New Roman" w:eastAsia="SimSun" w:hAnsi="Times New Roman"/>
                <w:lang w:val="en-GB" w:eastAsia="ja-JP"/>
              </w:rPr>
            </w:pPr>
            <w:r w:rsidRPr="00C01917">
              <w:rPr>
                <w:rFonts w:ascii="Times New Roman" w:eastAsia="SimSun" w:hAnsi="Times New Roman"/>
                <w:lang w:val="en-GB" w:eastAsia="ja-JP"/>
              </w:rPr>
              <w:t>Further discuss temporal-spatial-frequency domain CSI compression using two-sided model as a possible sub-use case for CSI feedback enhancement after evaluation methodology discussion.</w:t>
            </w:r>
          </w:p>
          <w:p w14:paraId="03D2AF68" w14:textId="77777777" w:rsidR="000372E9" w:rsidRPr="00C01917" w:rsidRDefault="000372E9" w:rsidP="00C63DC8">
            <w:pPr>
              <w:pStyle w:val="ListParagraph"/>
              <w:numPr>
                <w:ilvl w:val="0"/>
                <w:numId w:val="25"/>
              </w:numPr>
              <w:overflowPunct w:val="0"/>
              <w:autoSpaceDE w:val="0"/>
              <w:autoSpaceDN w:val="0"/>
              <w:adjustRightInd w:val="0"/>
              <w:ind w:left="504" w:hanging="144"/>
              <w:contextualSpacing/>
              <w:textAlignment w:val="baseline"/>
              <w:rPr>
                <w:rFonts w:ascii="Times New Roman" w:eastAsia="SimSun" w:hAnsi="Times New Roman"/>
                <w:lang w:val="en-GB" w:eastAsia="ja-JP"/>
              </w:rPr>
            </w:pPr>
            <w:r w:rsidRPr="00C01917">
              <w:rPr>
                <w:rFonts w:ascii="Times New Roman" w:eastAsia="SimSun" w:hAnsi="Times New Roman"/>
                <w:lang w:val="en-GB" w:eastAsia="ja-JP"/>
              </w:rPr>
              <w:t>Further discuss improving the CSI accuracy based on traditional codebook design using one-sided model as a possible sub-use case for CSI feedback enhancement after evaluation methodology discussion.</w:t>
            </w:r>
          </w:p>
          <w:p w14:paraId="449FD4D7" w14:textId="77777777" w:rsidR="000372E9" w:rsidRPr="00C01917" w:rsidRDefault="000372E9" w:rsidP="00C63DC8">
            <w:pPr>
              <w:pStyle w:val="ListParagraph"/>
              <w:numPr>
                <w:ilvl w:val="0"/>
                <w:numId w:val="25"/>
              </w:numPr>
              <w:overflowPunct w:val="0"/>
              <w:autoSpaceDE w:val="0"/>
              <w:autoSpaceDN w:val="0"/>
              <w:adjustRightInd w:val="0"/>
              <w:ind w:left="504" w:hanging="144"/>
              <w:contextualSpacing/>
              <w:textAlignment w:val="baseline"/>
              <w:rPr>
                <w:rFonts w:ascii="Times New Roman" w:eastAsia="SimSun" w:hAnsi="Times New Roman"/>
                <w:lang w:val="en-GB" w:eastAsia="ja-JP"/>
              </w:rPr>
            </w:pPr>
            <w:r w:rsidRPr="00C01917">
              <w:rPr>
                <w:rFonts w:ascii="Times New Roman" w:eastAsia="SimSun" w:hAnsi="Times New Roman"/>
                <w:lang w:val="en-GB" w:eastAsia="ja-JP"/>
              </w:rPr>
              <w:t>Further discuss CSI prediction using one-sided model as a possible sub-use case for CSI feedback enhancement after evaluation methodology discussion</w:t>
            </w:r>
          </w:p>
          <w:p w14:paraId="42B50E74" w14:textId="77777777" w:rsidR="000372E9" w:rsidRPr="00C01917" w:rsidRDefault="000372E9" w:rsidP="00C63DC8">
            <w:pPr>
              <w:pStyle w:val="ListParagraph"/>
              <w:numPr>
                <w:ilvl w:val="0"/>
                <w:numId w:val="25"/>
              </w:numPr>
              <w:overflowPunct w:val="0"/>
              <w:autoSpaceDE w:val="0"/>
              <w:autoSpaceDN w:val="0"/>
              <w:adjustRightInd w:val="0"/>
              <w:ind w:left="504" w:hanging="144"/>
              <w:contextualSpacing/>
              <w:textAlignment w:val="baseline"/>
              <w:rPr>
                <w:rFonts w:ascii="Times New Roman" w:eastAsia="SimSun" w:hAnsi="Times New Roman"/>
                <w:lang w:val="en-GB" w:eastAsia="ja-JP"/>
              </w:rPr>
            </w:pPr>
            <w:r w:rsidRPr="00C01917">
              <w:rPr>
                <w:rFonts w:ascii="Times New Roman" w:eastAsia="SimSun" w:hAnsi="Times New Roman"/>
                <w:lang w:val="en-GB" w:eastAsia="ja-JP"/>
              </w:rPr>
              <w:t>Further discuss CSI-RS configuration and overhead reduction as a possible sub-use case for CSI feedback enhancement after evaluation methodology discussion</w:t>
            </w:r>
          </w:p>
          <w:p w14:paraId="36F84385" w14:textId="77777777" w:rsidR="000372E9" w:rsidRPr="00C01917" w:rsidRDefault="000372E9" w:rsidP="00C63DC8">
            <w:pPr>
              <w:pStyle w:val="ListParagraph"/>
              <w:numPr>
                <w:ilvl w:val="0"/>
                <w:numId w:val="25"/>
              </w:numPr>
              <w:overflowPunct w:val="0"/>
              <w:autoSpaceDE w:val="0"/>
              <w:autoSpaceDN w:val="0"/>
              <w:adjustRightInd w:val="0"/>
              <w:ind w:left="504" w:hanging="144"/>
              <w:contextualSpacing/>
              <w:textAlignment w:val="baseline"/>
              <w:rPr>
                <w:rFonts w:ascii="Times New Roman" w:eastAsia="SimSun" w:hAnsi="Times New Roman"/>
                <w:lang w:val="en-GB" w:eastAsia="ja-JP"/>
              </w:rPr>
            </w:pPr>
            <w:r w:rsidRPr="00C01917">
              <w:rPr>
                <w:rFonts w:ascii="Times New Roman" w:eastAsia="SimSun" w:hAnsi="Times New Roman"/>
                <w:lang w:val="en-GB" w:eastAsia="ja-JP"/>
              </w:rPr>
              <w:t>Further discuss resource allocation and scheduling as a possible sub-use case for CSI feedback enhancement after evaluation methodology discussion</w:t>
            </w:r>
          </w:p>
          <w:p w14:paraId="6D4314D0" w14:textId="77777777" w:rsidR="000372E9" w:rsidRPr="00C01917" w:rsidRDefault="000372E9" w:rsidP="00C63DC8">
            <w:pPr>
              <w:pStyle w:val="ListParagraph"/>
              <w:numPr>
                <w:ilvl w:val="0"/>
                <w:numId w:val="25"/>
              </w:numPr>
              <w:overflowPunct w:val="0"/>
              <w:autoSpaceDE w:val="0"/>
              <w:autoSpaceDN w:val="0"/>
              <w:adjustRightInd w:val="0"/>
              <w:ind w:left="504" w:hanging="144"/>
              <w:contextualSpacing/>
              <w:textAlignment w:val="baseline"/>
              <w:rPr>
                <w:lang w:val="en-GB" w:eastAsia="ja-JP"/>
              </w:rPr>
            </w:pPr>
            <w:r w:rsidRPr="00C01917">
              <w:rPr>
                <w:rFonts w:ascii="Times New Roman" w:eastAsia="SimSun" w:hAnsi="Times New Roman"/>
                <w:lang w:val="en-GB" w:eastAsia="ja-JP"/>
              </w:rPr>
              <w:t>Further discuss joint CSI prediction and compression as a possible sub-use case for CSI feedback enhancement after evaluation methodology discussion.</w:t>
            </w:r>
          </w:p>
        </w:tc>
      </w:tr>
    </w:tbl>
    <w:p w14:paraId="426B765E" w14:textId="77777777" w:rsidR="000268F1" w:rsidRPr="00C01917" w:rsidRDefault="000268F1" w:rsidP="00872273">
      <w:pPr>
        <w:rPr>
          <w:szCs w:val="22"/>
        </w:rPr>
      </w:pPr>
    </w:p>
    <w:p w14:paraId="2FA8DB67" w14:textId="69C0C84C" w:rsidR="007F0DBD" w:rsidRPr="00C01917" w:rsidRDefault="000C4CEC" w:rsidP="00B82F97">
      <w:pPr>
        <w:rPr>
          <w:szCs w:val="22"/>
          <w:lang w:val="en-US"/>
        </w:rPr>
      </w:pPr>
      <w:r w:rsidRPr="00C01917">
        <w:rPr>
          <w:szCs w:val="22"/>
          <w:lang w:val="en-US"/>
        </w:rPr>
        <w:t xml:space="preserve">For the evaluation methodology of the AI/ML based CSI feedback enhancement, </w:t>
      </w:r>
      <w:r w:rsidRPr="00C01917">
        <w:rPr>
          <w:szCs w:val="22"/>
        </w:rPr>
        <w:t xml:space="preserve">RAN1 #109-e adopted system level simulation as baseline </w:t>
      </w:r>
      <w:r w:rsidR="00A36BDC" w:rsidRPr="00C01917">
        <w:rPr>
          <w:szCs w:val="22"/>
        </w:rPr>
        <w:fldChar w:fldCharType="begin"/>
      </w:r>
      <w:r w:rsidR="00A36BDC" w:rsidRPr="00C01917">
        <w:rPr>
          <w:szCs w:val="22"/>
        </w:rPr>
        <w:instrText xml:space="preserve"> REF _Ref111188844 \r \h </w:instrText>
      </w:r>
      <w:r w:rsidR="00A36BDC" w:rsidRPr="00C01917">
        <w:rPr>
          <w:szCs w:val="22"/>
        </w:rPr>
      </w:r>
      <w:r w:rsidR="00C63DC7">
        <w:rPr>
          <w:szCs w:val="22"/>
        </w:rPr>
        <w:instrText xml:space="preserve"> \* MERGEFORMAT </w:instrText>
      </w:r>
      <w:r w:rsidR="00A36BDC" w:rsidRPr="00C01917">
        <w:rPr>
          <w:szCs w:val="22"/>
        </w:rPr>
        <w:fldChar w:fldCharType="separate"/>
      </w:r>
      <w:r w:rsidR="00A36BDC" w:rsidRPr="00C01917">
        <w:rPr>
          <w:szCs w:val="22"/>
        </w:rPr>
        <w:t>[3]</w:t>
      </w:r>
      <w:r w:rsidR="00A36BDC" w:rsidRPr="00C01917">
        <w:rPr>
          <w:szCs w:val="22"/>
        </w:rPr>
        <w:fldChar w:fldCharType="end"/>
      </w:r>
      <w:r w:rsidR="00A36BDC" w:rsidRPr="00C01917">
        <w:rPr>
          <w:szCs w:val="22"/>
        </w:rPr>
        <w:t>.</w:t>
      </w:r>
      <w:r w:rsidRPr="00C01917">
        <w:rPr>
          <w:szCs w:val="22"/>
        </w:rPr>
        <w:t xml:space="preserve"> </w:t>
      </w:r>
      <w:r w:rsidR="00B412C8" w:rsidRPr="00C01917">
        <w:rPr>
          <w:szCs w:val="22"/>
        </w:rPr>
        <w:t>Moreover, it was agreed that “a two-sided model is considered as a starting point, including an AI/ML-based CSI generation part to generate the CSI feedback information and an AI/ML-based CSI reconstruction part which is used to reconstruct the CSI from the received CSI feedback information.”</w:t>
      </w:r>
    </w:p>
    <w:p w14:paraId="1D711BF3" w14:textId="2FBB3006" w:rsidR="00CC1346" w:rsidRPr="00C01917" w:rsidRDefault="000850D7" w:rsidP="00B82F97">
      <w:pPr>
        <w:rPr>
          <w:szCs w:val="22"/>
          <w:lang w:val="en-US"/>
        </w:rPr>
      </w:pPr>
      <w:r w:rsidRPr="00C01917">
        <w:rPr>
          <w:szCs w:val="22"/>
          <w:lang w:val="en-US"/>
        </w:rPr>
        <w:t>Th</w:t>
      </w:r>
      <w:r w:rsidR="00B412C8" w:rsidRPr="00C01917">
        <w:rPr>
          <w:szCs w:val="22"/>
          <w:lang w:val="en-US"/>
        </w:rPr>
        <w:t>erefore</w:t>
      </w:r>
      <w:r w:rsidR="005D0A66" w:rsidRPr="00C01917">
        <w:rPr>
          <w:szCs w:val="22"/>
          <w:lang w:val="en-US"/>
        </w:rPr>
        <w:t>,</w:t>
      </w:r>
      <w:r w:rsidR="00B412C8" w:rsidRPr="00C01917">
        <w:rPr>
          <w:szCs w:val="22"/>
          <w:lang w:val="en-US"/>
        </w:rPr>
        <w:t xml:space="preserve"> this</w:t>
      </w:r>
      <w:r w:rsidRPr="00C01917">
        <w:rPr>
          <w:szCs w:val="22"/>
          <w:lang w:val="en-US"/>
        </w:rPr>
        <w:t xml:space="preserve"> contribution discusses </w:t>
      </w:r>
      <w:r w:rsidR="00C83A13" w:rsidRPr="00C01917">
        <w:rPr>
          <w:szCs w:val="22"/>
          <w:lang w:val="en-US"/>
        </w:rPr>
        <w:t>evaluation aspects for CSI feedback enhancement and provides system-level simulation results for auto-encoder based CSI compression.</w:t>
      </w:r>
    </w:p>
    <w:p w14:paraId="1749FDD7" w14:textId="77777777" w:rsidR="00CC1346" w:rsidRDefault="008714FD" w:rsidP="00CC1346">
      <w:pPr>
        <w:pStyle w:val="Heading1"/>
        <w:pBdr>
          <w:top w:val="single" w:sz="12" w:space="5" w:color="auto"/>
        </w:pBdr>
        <w:spacing w:after="120"/>
        <w:rPr>
          <w:sz w:val="32"/>
          <w:lang w:val="en-US"/>
        </w:rPr>
      </w:pPr>
      <w:r>
        <w:rPr>
          <w:sz w:val="32"/>
          <w:lang w:val="en-US"/>
        </w:rPr>
        <w:lastRenderedPageBreak/>
        <w:t>Autoencoder (AE) based CSI compres</w:t>
      </w:r>
      <w:r w:rsidR="00F34D35">
        <w:rPr>
          <w:sz w:val="32"/>
          <w:lang w:val="en-US"/>
        </w:rPr>
        <w:t>s</w:t>
      </w:r>
      <w:r>
        <w:rPr>
          <w:sz w:val="32"/>
          <w:lang w:val="en-US"/>
        </w:rPr>
        <w:t>ion for NR</w:t>
      </w:r>
    </w:p>
    <w:p w14:paraId="2AA0119A" w14:textId="77777777" w:rsidR="00F34D35" w:rsidRDefault="008714FD" w:rsidP="00F34D35">
      <w:pPr>
        <w:pStyle w:val="Heading2"/>
        <w:rPr>
          <w:lang w:val="en-US"/>
        </w:rPr>
      </w:pPr>
      <w:r>
        <w:rPr>
          <w:lang w:val="en-US"/>
        </w:rPr>
        <w:t>Dataset generatio</w:t>
      </w:r>
      <w:r w:rsidR="00F34D35">
        <w:rPr>
          <w:lang w:val="en-US"/>
        </w:rPr>
        <w:t>n</w:t>
      </w:r>
    </w:p>
    <w:p w14:paraId="49621A8C" w14:textId="322CABA5" w:rsidR="003A16AD" w:rsidRPr="00C01917" w:rsidRDefault="002D0200" w:rsidP="00F34D35">
      <w:pPr>
        <w:rPr>
          <w:szCs w:val="22"/>
          <w:lang w:val="en-US"/>
        </w:rPr>
      </w:pPr>
      <w:r w:rsidRPr="00C01917">
        <w:rPr>
          <w:szCs w:val="22"/>
          <w:lang w:val="en-US"/>
        </w:rPr>
        <w:t>A</w:t>
      </w:r>
      <w:r w:rsidR="00756AA8" w:rsidRPr="00C01917">
        <w:rPr>
          <w:szCs w:val="22"/>
          <w:lang w:val="en-US"/>
        </w:rPr>
        <w:t xml:space="preserve"> dataset </w:t>
      </w:r>
      <w:r w:rsidRPr="00C01917">
        <w:rPr>
          <w:szCs w:val="22"/>
          <w:lang w:val="en-US"/>
        </w:rPr>
        <w:t>comprised of 8</w:t>
      </w:r>
      <w:r w:rsidR="00732E13" w:rsidRPr="00C01917">
        <w:rPr>
          <w:szCs w:val="22"/>
          <w:lang w:val="en-US"/>
        </w:rPr>
        <w:t>4</w:t>
      </w:r>
      <w:r w:rsidRPr="00C01917">
        <w:rPr>
          <w:szCs w:val="22"/>
          <w:lang w:val="en-US"/>
        </w:rPr>
        <w:t xml:space="preserve">k channel samples was generated using the system level testbench and </w:t>
      </w:r>
      <w:proofErr w:type="spellStart"/>
      <w:r w:rsidRPr="00C01917">
        <w:rPr>
          <w:szCs w:val="22"/>
          <w:lang w:val="en-US"/>
        </w:rPr>
        <w:t>UMa</w:t>
      </w:r>
      <w:proofErr w:type="spellEnd"/>
      <w:r w:rsidRPr="00C01917">
        <w:rPr>
          <w:szCs w:val="22"/>
          <w:lang w:val="en-US"/>
        </w:rPr>
        <w:t xml:space="preserve"> channel model</w:t>
      </w:r>
      <w:r w:rsidR="003A16AD" w:rsidRPr="00C01917">
        <w:rPr>
          <w:szCs w:val="22"/>
          <w:lang w:val="en-US"/>
        </w:rPr>
        <w:t>; 80% of the dataset was used for model training, while 20% was used for validation.</w:t>
      </w:r>
    </w:p>
    <w:p w14:paraId="59D00F65" w14:textId="67C96292" w:rsidR="008714FD" w:rsidRPr="00C01917" w:rsidRDefault="002D0200" w:rsidP="00F34D35">
      <w:pPr>
        <w:rPr>
          <w:szCs w:val="22"/>
          <w:lang w:val="en-US"/>
        </w:rPr>
      </w:pPr>
      <w:r w:rsidRPr="00C01917">
        <w:rPr>
          <w:szCs w:val="22"/>
          <w:lang w:val="en-US"/>
        </w:rPr>
        <w:t xml:space="preserve">The other parameters for dataset generation are as agreed in </w:t>
      </w:r>
      <w:r w:rsidRPr="00C01917">
        <w:rPr>
          <w:szCs w:val="22"/>
          <w:lang w:val="en-US"/>
        </w:rPr>
        <w:fldChar w:fldCharType="begin"/>
      </w:r>
      <w:r w:rsidRPr="00C01917">
        <w:rPr>
          <w:szCs w:val="22"/>
          <w:lang w:val="en-US"/>
        </w:rPr>
        <w:instrText xml:space="preserve"> REF _Ref111193513 \r \h </w:instrText>
      </w:r>
      <w:r w:rsidRPr="00C01917">
        <w:rPr>
          <w:szCs w:val="22"/>
          <w:lang w:val="en-US"/>
        </w:rPr>
      </w:r>
      <w:r w:rsidR="00C63DC7">
        <w:rPr>
          <w:szCs w:val="22"/>
          <w:lang w:val="en-US"/>
        </w:rPr>
        <w:instrText xml:space="preserve"> \* MERGEFORMAT </w:instrText>
      </w:r>
      <w:r w:rsidRPr="00C01917">
        <w:rPr>
          <w:szCs w:val="22"/>
          <w:lang w:val="en-US"/>
        </w:rPr>
        <w:fldChar w:fldCharType="separate"/>
      </w:r>
      <w:r w:rsidRPr="00C01917">
        <w:rPr>
          <w:szCs w:val="22"/>
          <w:lang w:val="en-US"/>
        </w:rPr>
        <w:t>[4]</w:t>
      </w:r>
      <w:r w:rsidRPr="00C01917">
        <w:rPr>
          <w:szCs w:val="22"/>
          <w:lang w:val="en-US"/>
        </w:rPr>
        <w:fldChar w:fldCharType="end"/>
      </w:r>
      <w:r w:rsidRPr="00C01917">
        <w:rPr>
          <w:szCs w:val="22"/>
          <w:lang w:val="en-US"/>
        </w:rPr>
        <w:t xml:space="preserve"> (see also the table in Section </w:t>
      </w:r>
      <w:r w:rsidRPr="00C01917">
        <w:rPr>
          <w:szCs w:val="22"/>
          <w:lang w:val="en-US"/>
        </w:rPr>
        <w:fldChar w:fldCharType="begin"/>
      </w:r>
      <w:r w:rsidRPr="00C01917">
        <w:rPr>
          <w:szCs w:val="22"/>
          <w:lang w:val="en-US"/>
        </w:rPr>
        <w:instrText xml:space="preserve"> REF _Ref111198283 \r \h </w:instrText>
      </w:r>
      <w:r w:rsidRPr="00C01917">
        <w:rPr>
          <w:szCs w:val="22"/>
          <w:lang w:val="en-US"/>
        </w:rPr>
      </w:r>
      <w:r w:rsidR="00C63DC7">
        <w:rPr>
          <w:szCs w:val="22"/>
          <w:lang w:val="en-US"/>
        </w:rPr>
        <w:instrText xml:space="preserve"> \* MERGEFORMAT </w:instrText>
      </w:r>
      <w:r w:rsidRPr="00C01917">
        <w:rPr>
          <w:szCs w:val="22"/>
          <w:lang w:val="en-US"/>
        </w:rPr>
        <w:fldChar w:fldCharType="separate"/>
      </w:r>
      <w:r w:rsidRPr="00C01917">
        <w:rPr>
          <w:szCs w:val="22"/>
          <w:lang w:val="en-US"/>
        </w:rPr>
        <w:t>3.1</w:t>
      </w:r>
      <w:r w:rsidRPr="00C01917">
        <w:rPr>
          <w:szCs w:val="22"/>
          <w:lang w:val="en-US"/>
        </w:rPr>
        <w:fldChar w:fldCharType="end"/>
      </w:r>
      <w:r w:rsidR="00870CC4" w:rsidRPr="00C01917">
        <w:rPr>
          <w:szCs w:val="22"/>
          <w:lang w:val="en-US"/>
        </w:rPr>
        <w:t xml:space="preserve"> below)</w:t>
      </w:r>
      <w:r w:rsidR="00FE6703" w:rsidRPr="00C01917">
        <w:rPr>
          <w:szCs w:val="22"/>
          <w:lang w:val="en-US"/>
        </w:rPr>
        <w:t>.</w:t>
      </w:r>
      <w:r w:rsidR="003A16AD" w:rsidRPr="00C01917">
        <w:rPr>
          <w:szCs w:val="22"/>
          <w:lang w:val="en-US"/>
        </w:rPr>
        <w:t xml:space="preserve"> </w:t>
      </w:r>
    </w:p>
    <w:p w14:paraId="1DEB765A" w14:textId="77777777" w:rsidR="00F34D35" w:rsidRPr="00710542" w:rsidRDefault="00F34D35" w:rsidP="00F34D35">
      <w:pPr>
        <w:rPr>
          <w:sz w:val="20"/>
          <w:lang w:val="en-US"/>
        </w:rPr>
      </w:pPr>
    </w:p>
    <w:p w14:paraId="6D281A4F" w14:textId="77777777" w:rsidR="00F34D35" w:rsidRDefault="008714FD" w:rsidP="00F34D35">
      <w:pPr>
        <w:pStyle w:val="Heading2"/>
        <w:rPr>
          <w:lang w:val="en-US"/>
        </w:rPr>
      </w:pPr>
      <w:r>
        <w:rPr>
          <w:lang w:val="en-US"/>
        </w:rPr>
        <w:t>Model assumption and training</w:t>
      </w:r>
    </w:p>
    <w:p w14:paraId="68027678" w14:textId="0CAEC221" w:rsidR="00D726B2" w:rsidRPr="00C01917" w:rsidRDefault="00886EDA" w:rsidP="00D726B2">
      <w:pPr>
        <w:rPr>
          <w:b/>
          <w:szCs w:val="22"/>
        </w:rPr>
      </w:pPr>
      <w:r w:rsidRPr="00C01917">
        <w:rPr>
          <w:szCs w:val="22"/>
        </w:rPr>
        <w:t xml:space="preserve">Similar to our previous contribution </w:t>
      </w:r>
      <w:r w:rsidRPr="00C01917">
        <w:rPr>
          <w:szCs w:val="22"/>
        </w:rPr>
        <w:fldChar w:fldCharType="begin"/>
      </w:r>
      <w:r w:rsidRPr="00C01917">
        <w:rPr>
          <w:szCs w:val="22"/>
        </w:rPr>
        <w:instrText xml:space="preserve"> REF _Ref111193190 \r \h </w:instrText>
      </w:r>
      <w:r w:rsidR="00710542" w:rsidRPr="00C01917">
        <w:rPr>
          <w:szCs w:val="22"/>
        </w:rPr>
        <w:instrText xml:space="preserve"> \* MERGEFORMAT </w:instrText>
      </w:r>
      <w:r w:rsidRPr="00C01917">
        <w:rPr>
          <w:szCs w:val="22"/>
        </w:rPr>
      </w:r>
      <w:r w:rsidRPr="00C01917">
        <w:rPr>
          <w:szCs w:val="22"/>
        </w:rPr>
        <w:fldChar w:fldCharType="separate"/>
      </w:r>
      <w:r w:rsidRPr="00C01917">
        <w:rPr>
          <w:szCs w:val="22"/>
        </w:rPr>
        <w:t>[5]</w:t>
      </w:r>
      <w:r w:rsidRPr="00C01917">
        <w:rPr>
          <w:szCs w:val="22"/>
        </w:rPr>
        <w:fldChar w:fldCharType="end"/>
      </w:r>
      <w:r w:rsidRPr="00C01917">
        <w:rPr>
          <w:szCs w:val="22"/>
        </w:rPr>
        <w:t>, a</w:t>
      </w:r>
      <w:r w:rsidR="00D726B2" w:rsidRPr="00C01917">
        <w:rPr>
          <w:szCs w:val="22"/>
        </w:rPr>
        <w:t xml:space="preserve"> CSI-Net </w:t>
      </w:r>
      <w:r w:rsidR="009D6AEC" w:rsidRPr="00C01917">
        <w:rPr>
          <w:szCs w:val="22"/>
        </w:rPr>
        <w:fldChar w:fldCharType="begin"/>
      </w:r>
      <w:r w:rsidR="009D6AEC" w:rsidRPr="00C01917">
        <w:rPr>
          <w:szCs w:val="22"/>
        </w:rPr>
        <w:instrText xml:space="preserve"> REF _Ref111189274 \r \h </w:instrText>
      </w:r>
      <w:r w:rsidR="00710542" w:rsidRPr="00C01917">
        <w:rPr>
          <w:szCs w:val="22"/>
        </w:rPr>
        <w:instrText xml:space="preserve"> \* MERGEFORMAT </w:instrText>
      </w:r>
      <w:r w:rsidR="009D6AEC" w:rsidRPr="00C01917">
        <w:rPr>
          <w:szCs w:val="22"/>
        </w:rPr>
      </w:r>
      <w:r w:rsidR="009D6AEC" w:rsidRPr="00C01917">
        <w:rPr>
          <w:szCs w:val="22"/>
        </w:rPr>
        <w:fldChar w:fldCharType="separate"/>
      </w:r>
      <w:r w:rsidR="009D6AEC" w:rsidRPr="00C01917">
        <w:rPr>
          <w:szCs w:val="22"/>
        </w:rPr>
        <w:t>[6]</w:t>
      </w:r>
      <w:r w:rsidR="009D6AEC" w:rsidRPr="00C01917">
        <w:rPr>
          <w:szCs w:val="22"/>
        </w:rPr>
        <w:fldChar w:fldCharType="end"/>
      </w:r>
      <w:r w:rsidR="00D726B2" w:rsidRPr="00C01917">
        <w:rPr>
          <w:szCs w:val="22"/>
        </w:rPr>
        <w:t xml:space="preserve"> based autoencoder model has been utilized where both the encoder and decoder consist of convolutional, fully connected and batch normalization layers. </w:t>
      </w:r>
    </w:p>
    <w:p w14:paraId="19519C50" w14:textId="5AD9D99F" w:rsidR="002E5B15" w:rsidRPr="00C01917" w:rsidRDefault="002E5B15" w:rsidP="00D726B2">
      <w:pPr>
        <w:numPr>
          <w:ilvl w:val="0"/>
          <w:numId w:val="30"/>
        </w:numPr>
        <w:overflowPunct/>
        <w:autoSpaceDE/>
        <w:autoSpaceDN/>
        <w:adjustRightInd/>
        <w:spacing w:after="160" w:line="259" w:lineRule="auto"/>
        <w:jc w:val="left"/>
        <w:textAlignment w:val="auto"/>
        <w:rPr>
          <w:bCs/>
          <w:szCs w:val="22"/>
        </w:rPr>
      </w:pPr>
      <w:r w:rsidRPr="00C01917">
        <w:rPr>
          <w:bCs/>
          <w:szCs w:val="22"/>
        </w:rPr>
        <w:t>In</w:t>
      </w:r>
      <w:r w:rsidR="00EC2603" w:rsidRPr="00C01917">
        <w:rPr>
          <w:bCs/>
          <w:szCs w:val="22"/>
        </w:rPr>
        <w:t>p</w:t>
      </w:r>
      <w:r w:rsidRPr="00C01917">
        <w:rPr>
          <w:bCs/>
          <w:szCs w:val="22"/>
        </w:rPr>
        <w:t>ut CSI Type</w:t>
      </w:r>
      <w:r w:rsidR="00EC2603" w:rsidRPr="00C01917">
        <w:rPr>
          <w:bCs/>
          <w:szCs w:val="22"/>
        </w:rPr>
        <w:t xml:space="preserve">: </w:t>
      </w:r>
      <w:r w:rsidR="00EC2603" w:rsidRPr="00C01917">
        <w:rPr>
          <w:szCs w:val="22"/>
          <w:lang w:eastAsia="x-none"/>
        </w:rPr>
        <w:t>raw channel matrix estimated by UE</w:t>
      </w:r>
    </w:p>
    <w:p w14:paraId="727E90FC" w14:textId="2974D97A" w:rsidR="00EC2603" w:rsidRPr="00C01917" w:rsidRDefault="00EC2603" w:rsidP="00D726B2">
      <w:pPr>
        <w:numPr>
          <w:ilvl w:val="0"/>
          <w:numId w:val="30"/>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p>
    <w:p w14:paraId="4187B527" w14:textId="515DDF70" w:rsidR="00D726B2" w:rsidRPr="00C01917" w:rsidRDefault="00D726B2" w:rsidP="00D726B2">
      <w:pPr>
        <w:numPr>
          <w:ilvl w:val="0"/>
          <w:numId w:val="30"/>
        </w:numPr>
        <w:overflowPunct/>
        <w:autoSpaceDE/>
        <w:autoSpaceDN/>
        <w:adjustRightInd/>
        <w:spacing w:after="160" w:line="259" w:lineRule="auto"/>
        <w:jc w:val="left"/>
        <w:textAlignment w:val="auto"/>
        <w:rPr>
          <w:b/>
          <w:szCs w:val="22"/>
        </w:rPr>
      </w:pPr>
      <w:r w:rsidRPr="00C01917">
        <w:rPr>
          <w:szCs w:val="22"/>
        </w:rPr>
        <w:t>Pre</w:t>
      </w:r>
      <w:r w:rsidR="002E5B15" w:rsidRPr="00C01917">
        <w:rPr>
          <w:szCs w:val="22"/>
        </w:rPr>
        <w:t>-</w:t>
      </w:r>
      <w:r w:rsidRPr="00C01917">
        <w:rPr>
          <w:szCs w:val="22"/>
        </w:rPr>
        <w:t>processing</w:t>
      </w:r>
    </w:p>
    <w:p w14:paraId="0E3D6A05" w14:textId="77777777" w:rsidR="00D726B2" w:rsidRPr="00C01917" w:rsidRDefault="00D726B2" w:rsidP="00D726B2">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6518F4EA" w14:textId="72C1C015" w:rsidR="00D726B2" w:rsidRPr="00C01917" w:rsidRDefault="00D726B2" w:rsidP="00D726B2">
      <w:pPr>
        <w:numPr>
          <w:ilvl w:val="1"/>
          <w:numId w:val="30"/>
        </w:numPr>
        <w:overflowPunct/>
        <w:autoSpaceDE/>
        <w:autoSpaceDN/>
        <w:adjustRightInd/>
        <w:spacing w:after="160" w:line="259" w:lineRule="auto"/>
        <w:jc w:val="left"/>
        <w:textAlignment w:val="auto"/>
        <w:rPr>
          <w:szCs w:val="22"/>
        </w:rPr>
      </w:pPr>
      <w:r w:rsidRPr="00C01917">
        <w:rPr>
          <w:szCs w:val="22"/>
        </w:rPr>
        <w:t>we average the channel matrix across 2</w:t>
      </w:r>
      <w:r w:rsidR="001D7B7D" w:rsidRPr="00C01917">
        <w:rPr>
          <w:szCs w:val="22"/>
        </w:rPr>
        <w:t xml:space="preserve"> or 4</w:t>
      </w:r>
      <w:r w:rsidRPr="00C01917">
        <w:rPr>
          <w:szCs w:val="22"/>
        </w:rPr>
        <w:t xml:space="preserve"> resource blocks and across 1 time slot. Therefore, if the size of the raw channel is 624x2x</w:t>
      </w:r>
      <w:r w:rsidR="00663AE9" w:rsidRPr="00C01917">
        <w:rPr>
          <w:szCs w:val="22"/>
        </w:rPr>
        <w:t>16</w:t>
      </w:r>
      <w:r w:rsidRPr="00C01917">
        <w:rPr>
          <w:szCs w:val="22"/>
        </w:rPr>
        <w:t>, representing 52 RBs,</w:t>
      </w:r>
      <w:r w:rsidR="001D7B7D" w:rsidRPr="00C01917">
        <w:rPr>
          <w:szCs w:val="22"/>
        </w:rPr>
        <w:t xml:space="preserve"> </w:t>
      </w:r>
      <w:r w:rsidRPr="00C01917">
        <w:rPr>
          <w:szCs w:val="22"/>
        </w:rPr>
        <w:fldChar w:fldCharType="begin"/>
      </w:r>
      <w:r w:rsidRPr="00C01917">
        <w:rPr>
          <w:szCs w:val="22"/>
        </w:rPr>
        <w:instrText xml:space="preserve"> QUOTE </w:instrText>
      </w:r>
      <w:r w:rsidR="00362AF6" w:rsidRPr="00362AF6">
        <w:rPr>
          <w:noProof/>
          <w:position w:val="-5"/>
          <w:szCs w:val="22"/>
        </w:rPr>
        <w:pict w14:anchorId="7B8D1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2.1pt;height:13.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ZH-CN&quot; w:vendorID=&quot;64&quot; w:dllVersion=&quot;5&quot; w:nlCheck=&quot;on&quot; w:optionSet=&quot;1&quot;/&gt;&lt;w:activeWritingStyle w:lang=&quot;FR&quot; w:vendorID=&quot;64&quot; w:dllVersion=&quot;6&quot; w:nlCheck=&quot;on&quot; w:optionSet=&quot;1&quot;/&gt;&lt;w:activeWritingStyle w:lang=&quot;FR-CA&quot; w:vendorID=&quot;64&quot; w:dllVersion=&quot;6&quot; w:nlCheck=&quot;on&quot; w:optionSet=&quot;1&quot;/&gt;&lt;w:activeWritingStyle w:lang=&quot;DE&quot; w:vendorID=&quot;64&quot; w:dllVersion=&quot;0&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71&quot;/&gt;&lt;wsp:rsid wsp:val=&quot;00002BC4&quot;/&gt;&lt;wsp:rsid wsp:val=&quot;00003E50&quot;/&gt;&lt;wsp:rsid wsp:val=&quot;00003E87&quot;/&gt;&lt;wsp:rsid wsp:val=&quot;00003EC3&quot;/&gt;&lt;wsp:rsid wsp:val=&quot;00004F21&quot;/&gt;&lt;wsp:rsid wsp:val=&quot;00006446&quot;/&gt;&lt;wsp:rsid wsp:val=&quot;00006896&quot;/&gt;&lt;wsp:rsid wsp:val=&quot;00007CDC&quot;/&gt;&lt;wsp:rsid wsp:val=&quot;00007DCB&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6E0A&quot;/&gt;&lt;wsp:rsid wsp:val=&quot;00020E6C&quot;/&gt;&lt;wsp:rsid wsp:val=&quot;00021143&quot;/&gt;&lt;wsp:rsid wsp:val=&quot;00022522&quot;/&gt;&lt;wsp:rsid wsp:val=&quot;000226CC&quot;/&gt;&lt;wsp:rsid wsp:val=&quot;00022C6C&quot;/&gt;&lt;wsp:rsid wsp:val=&quot;00023233&quot;/&gt;&lt;wsp:rsid wsp:val=&quot;0002564D&quot;/&gt;&lt;wsp:rsid wsp:val=&quot;000256CA&quot;/&gt;&lt;wsp:rsid wsp:val=&quot;00025D5F&quot;/&gt;&lt;wsp:rsid wsp:val=&quot;00025ECA&quot;/&gt;&lt;wsp:rsid wsp:val=&quot;000268F1&quot;/&gt;&lt;wsp:rsid wsp:val=&quot;00026E30&quot;/&gt;&lt;wsp:rsid wsp:val=&quot;00027DEF&quot;/&gt;&lt;wsp:rsid wsp:val=&quot;000325B8&quot;/&gt;&lt;wsp:rsid wsp:val=&quot;00033351&quot;/&gt;&lt;wsp:rsid wsp:val=&quot;0003410A&quot;/&gt;&lt;wsp:rsid wsp:val=&quot;00034A05&quot;/&gt;&lt;wsp:rsid wsp:val=&quot;00034C15&quot;/&gt;&lt;wsp:rsid wsp:val=&quot;00034F38&quot;/&gt;&lt;wsp:rsid wsp:val=&quot;00035EA8&quot;/&gt;&lt;wsp:rsid wsp:val=&quot;00036AF4&quot;/&gt;&lt;wsp:rsid wsp:val=&quot;00036BA1&quot;/&gt;&lt;wsp:rsid wsp:val=&quot;000372E9&quot;/&gt;&lt;wsp:rsid wsp:val=&quot;00040B78&quot;/&gt;&lt;wsp:rsid wsp:val=&quot;000422E2&quot;/&gt;&lt;wsp:rsid wsp:val=&quot;00042F22&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2D&quot;/&gt;&lt;wsp:rsid wsp:val=&quot;000500C3&quot;/&gt;&lt;wsp:rsid wsp:val=&quot;00050717&quot;/&gt;&lt;wsp:rsid wsp:val=&quot;00050D78&quot;/&gt;&lt;wsp:rsid wsp:val=&quot;000511FA&quot;/&gt;&lt;wsp:rsid wsp:val=&quot;00052A07&quot;/&gt;&lt;wsp:rsid wsp:val=&quot;000534E3&quot;/&gt;&lt;wsp:rsid wsp:val=&quot;00053C47&quot;/&gt;&lt;wsp:rsid wsp:val=&quot;00053D60&quot;/&gt;&lt;wsp:rsid wsp:val=&quot;00054303&quot;/&gt;&lt;wsp:rsid wsp:val=&quot;00054EE4&quot;/&gt;&lt;wsp:rsid wsp:val=&quot;00055378&quot;/&gt;&lt;wsp:rsid wsp:val=&quot;0005606A&quot;/&gt;&lt;wsp:rsid wsp:val=&quot;00056718&quot;/&gt;&lt;wsp:rsid wsp:val=&quot;00056A67&quot;/&gt;&lt;wsp:rsid wsp:val=&quot;00056FD0&quot;/&gt;&lt;wsp:rsid wsp:val=&quot;00057117&quot;/&gt;&lt;wsp:rsid wsp:val=&quot;000571B8&quot;/&gt;&lt;wsp:rsid wsp:val=&quot;0005757D&quot;/&gt;&lt;wsp:rsid wsp:val=&quot;000604D2&quot;/&gt;&lt;wsp:rsid wsp:val=&quot;00060886&quot;/&gt;&lt;wsp:rsid wsp:val=&quot;000616E7&quot;/&gt;&lt;wsp:rsid wsp:val=&quot;00061829&quot;/&gt;&lt;wsp:rsid wsp:val=&quot;000625C8&quot;/&gt;&lt;wsp:rsid wsp:val=&quot;00063C46&quot;/&gt;&lt;wsp:rsid wsp:val=&quot;00063EF3&quot;/&gt;&lt;wsp:rsid wsp:val=&quot;000645B8&quot;/&gt;&lt;wsp:rsid wsp:val=&quot;0006487E&quot;/&gt;&lt;wsp:rsid wsp:val=&quot;00065E1A&quot;/&gt;&lt;wsp:rsid wsp:val=&quot;00071164&quot;/&gt;&lt;wsp:rsid wsp:val=&quot;00071225&quot;/&gt;&lt;wsp:rsid wsp:val=&quot;000715A7&quot;/&gt;&lt;wsp:rsid wsp:val=&quot;00071DBE&quot;/&gt;&lt;wsp:rsid wsp:val=&quot;000725A0&quot;/&gt;&lt;wsp:rsid wsp:val=&quot;0007415D&quot;/&gt;&lt;wsp:rsid wsp:val=&quot;00074AF8&quot;/&gt;&lt;wsp:rsid wsp:val=&quot;00074F35&quot;/&gt;&lt;wsp:rsid wsp:val=&quot;00075BF1&quot;/&gt;&lt;wsp:rsid wsp:val=&quot;0007636A&quot;/&gt;&lt;wsp:rsid wsp:val=&quot;000769F3&quot;/&gt;&lt;wsp:rsid wsp:val=&quot;00077A1C&quot;/&gt;&lt;wsp:rsid wsp:val=&quot;00077E5F&quot;/&gt;&lt;wsp:rsid wsp:val=&quot;00080281&quot;/&gt;&lt;wsp:rsid wsp:val=&quot;0008036A&quot;/&gt;&lt;wsp:rsid wsp:val=&quot;00081AE6&quot;/&gt;&lt;wsp:rsid wsp:val=&quot;00082135&quot;/&gt;&lt;wsp:rsid wsp:val=&quot;00082E01&quot;/&gt;&lt;wsp:rsid wsp:val=&quot;000848F0&quot;/&gt;&lt;wsp:rsid wsp:val=&quot;000850D7&quot;/&gt;&lt;wsp:rsid wsp:val=&quot;000855EB&quot;/&gt;&lt;wsp:rsid wsp:val=&quot;00085B52&quot;/&gt;&lt;wsp:rsid wsp:val=&quot;00085E11&quot;/&gt;&lt;wsp:rsid wsp:val=&quot;000862B6&quot;/&gt;&lt;wsp:rsid wsp:val=&quot;000866F2&quot;/&gt;&lt;wsp:rsid wsp:val=&quot;00086A43&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6A7E&quot;/&gt;&lt;wsp:rsid wsp:val=&quot;00097774&quot;/&gt;&lt;wsp:rsid wsp:val=&quot;000A0028&quot;/&gt;&lt;wsp:rsid wsp:val=&quot;000A0276&quot;/&gt;&lt;wsp:rsid wsp:val=&quot;000A1B7B&quot;/&gt;&lt;wsp:rsid wsp:val=&quot;000A22F2&quot;/&gt;&lt;wsp:rsid wsp:val=&quot;000A2538&quot;/&gt;&lt;wsp:rsid wsp:val=&quot;000A3063&quot;/&gt;&lt;wsp:rsid wsp:val=&quot;000A41FE&quot;/&gt;&lt;wsp:rsid wsp:val=&quot;000A56F2&quot;/&gt;&lt;wsp:rsid wsp:val=&quot;000A7DC3&quot;/&gt;&lt;wsp:rsid wsp:val=&quot;000B0223&quot;/&gt;&lt;wsp:rsid wsp:val=&quot;000B02A2&quot;/&gt;&lt;wsp:rsid wsp:val=&quot;000B0A01&quot;/&gt;&lt;wsp:rsid wsp:val=&quot;000B2719&quot;/&gt;&lt;wsp:rsid wsp:val=&quot;000B3347&quot;/&gt;&lt;wsp:rsid wsp:val=&quot;000B3516&quot;/&gt;&lt;wsp:rsid wsp:val=&quot;000B3A8F&quot;/&gt;&lt;wsp:rsid wsp:val=&quot;000B4AB9&quot;/&gt;&lt;wsp:rsid wsp:val=&quot;000B58C3&quot;/&gt;&lt;wsp:rsid wsp:val=&quot;000B61E9&quot;/&gt;&lt;wsp:rsid wsp:val=&quot;000B64DA&quot;/&gt;&lt;wsp:rsid wsp:val=&quot;000B6BB9&quot;/&gt;&lt;wsp:rsid wsp:val=&quot;000B730C&quot;/&gt;&lt;wsp:rsid wsp:val=&quot;000B7771&quot;/&gt;&lt;wsp:rsid wsp:val=&quot;000C165A&quot;/&gt;&lt;wsp:rsid wsp:val=&quot;000C1689&quot;/&gt;&lt;wsp:rsid wsp:val=&quot;000C1E19&quot;/&gt;&lt;wsp:rsid wsp:val=&quot;000C2365&quot;/&gt;&lt;wsp:rsid wsp:val=&quot;000C2C1D&quot;/&gt;&lt;wsp:rsid wsp:val=&quot;000C2E19&quot;/&gt;&lt;wsp:rsid wsp:val=&quot;000C4CEC&quot;/&gt;&lt;wsp:rsid wsp:val=&quot;000C501B&quot;/&gt;&lt;wsp:rsid wsp:val=&quot;000C50FA&quot;/&gt;&lt;wsp:rsid wsp:val=&quot;000C64E6&quot;/&gt;&lt;wsp:rsid wsp:val=&quot;000D06F0&quot;/&gt;&lt;wsp:rsid wsp:val=&quot;000D0D07&quot;/&gt;&lt;wsp:rsid wsp:val=&quot;000D162D&quot;/&gt;&lt;wsp:rsid wsp:val=&quot;000D2F63&quot;/&gt;&lt;wsp:rsid wsp:val=&quot;000D4797&quot;/&gt;&lt;wsp:rsid wsp:val=&quot;000D5C17&quot;/&gt;&lt;wsp:rsid wsp:val=&quot;000E0527&quot;/&gt;&lt;wsp:rsid wsp:val=&quot;000E0AD8&quot;/&gt;&lt;wsp:rsid wsp:val=&quot;000E18EA&quot;/&gt;&lt;wsp:rsid wsp:val=&quot;000E1E92&quot;/&gt;&lt;wsp:rsid wsp:val=&quot;000E23FF&quot;/&gt;&lt;wsp:rsid wsp:val=&quot;000E371D&quot;/&gt;&lt;wsp:rsid wsp:val=&quot;000E3A53&quot;/&gt;&lt;wsp:rsid wsp:val=&quot;000E43AB&quot;/&gt;&lt;wsp:rsid wsp:val=&quot;000E4C58&quot;/&gt;&lt;wsp:rsid wsp:val=&quot;000E5324&quot;/&gt;&lt;wsp:rsid wsp:val=&quot;000E591F&quot;/&gt;&lt;wsp:rsid wsp:val=&quot;000E5BBB&quot;/&gt;&lt;wsp:rsid wsp:val=&quot;000E5EBB&quot;/&gt;&lt;wsp:rsid wsp:val=&quot;000E66EF&quot;/&gt;&lt;wsp:rsid wsp:val=&quot;000E677C&quot;/&gt;&lt;wsp:rsid wsp:val=&quot;000E6C65&quot;/&gt;&lt;wsp:rsid wsp:val=&quot;000E6F04&quot;/&gt;&lt;wsp:rsid wsp:val=&quot;000E7644&quot;/&gt;&lt;wsp:rsid wsp:val=&quot;000E78E3&quot;/&gt;&lt;wsp:rsid wsp:val=&quot;000F06D6&quot;/&gt;&lt;wsp:rsid wsp:val=&quot;000F0709&quot;/&gt;&lt;wsp:rsid wsp:val=&quot;000F0EB1&quot;/&gt;&lt;wsp:rsid wsp:val=&quot;000F1106&quot;/&gt;&lt;wsp:rsid wsp:val=&quot;000F147A&quot;/&gt;&lt;wsp:rsid wsp:val=&quot;000F1854&quot;/&gt;&lt;wsp:rsid wsp:val=&quot;000F1AE1&quot;/&gt;&lt;wsp:rsid wsp:val=&quot;000F2365&quot;/&gt;&lt;wsp:rsid wsp:val=&quot;000F3BE9&quot;/&gt;&lt;wsp:rsid wsp:val=&quot;000F3F6C&quot;/&gt;&lt;wsp:rsid wsp:val=&quot;000F5397&quot;/&gt;&lt;wsp:rsid wsp:val=&quot;000F557E&quot;/&gt;&lt;wsp:rsid wsp:val=&quot;000F68BA&quot;/&gt;&lt;wsp:rsid wsp:val=&quot;000F6DF3&quot;/&gt;&lt;wsp:rsid wsp:val=&quot;000F6F49&quot;/&gt;&lt;wsp:rsid wsp:val=&quot;001005FF&quot;/&gt;&lt;wsp:rsid wsp:val=&quot;00100770&quot;/&gt;&lt;wsp:rsid wsp:val=&quot;0010105B&quot;/&gt;&lt;wsp:rsid wsp:val=&quot;00101BCC&quot;/&gt;&lt;wsp:rsid wsp:val=&quot;001026FC&quot;/&gt;&lt;wsp:rsid wsp:val=&quot;00103174&quot;/&gt;&lt;wsp:rsid wsp:val=&quot;00103ADA&quot;/&gt;&lt;wsp:rsid wsp:val=&quot;001048B7&quot;/&gt;&lt;wsp:rsid wsp:val=&quot;00104A7C&quot;/&gt;&lt;wsp:rsid wsp:val=&quot;00105D2D&quot;/&gt;&lt;wsp:rsid wsp:val=&quot;00106117&quot;/&gt;&lt;wsp:rsid wsp:val=&quot;001062FB&quot;/&gt;&lt;wsp:rsid wsp:val=&quot;001063E6&quot;/&gt;&lt;wsp:rsid wsp:val=&quot;00106B59&quot;/&gt;&lt;wsp:rsid wsp:val=&quot;0011214B&quot;/&gt;&lt;wsp:rsid wsp:val=&quot;00112DEF&quot;/&gt;&lt;wsp:rsid wsp:val=&quot;00113CF4&quot;/&gt;&lt;wsp:rsid wsp:val=&quot;00115027&quot;/&gt;&lt;wsp:rsid wsp:val=&quot;001153EA&quot;/&gt;&lt;wsp:rsid wsp:val=&quot;00115643&quot;/&gt;&lt;wsp:rsid wsp:val=&quot;00115693&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4C48&quot;/&gt;&lt;wsp:rsid wsp:val=&quot;00125448&quot;/&gt;&lt;wsp:rsid wsp:val=&quot;00125D8C&quot;/&gt;&lt;wsp:rsid wsp:val=&quot;00125FDB&quot;/&gt;&lt;wsp:rsid wsp:val=&quot;00126B4A&quot;/&gt;&lt;wsp:rsid wsp:val=&quot;0013192D&quot;/&gt;&lt;wsp:rsid wsp:val=&quot;00131BF9&quot;/&gt;&lt;wsp:rsid wsp:val=&quot;00132FD0&quot;/&gt;&lt;wsp:rsid wsp:val=&quot;001330B8&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02D&quot;/&gt;&lt;wsp:rsid wsp:val=&quot;00141990&quot;/&gt;&lt;wsp:rsid wsp:val=&quot;00141A18&quot;/&gt;&lt;wsp:rsid wsp:val=&quot;00141BE7&quot;/&gt;&lt;wsp:rsid wsp:val=&quot;001420DF&quot;/&gt;&lt;wsp:rsid wsp:val=&quot;0014236F&quot;/&gt;&lt;wsp:rsid wsp:val=&quot;001425FB&quot;/&gt;&lt;wsp:rsid wsp:val=&quot;00142ADE&quot;/&gt;&lt;wsp:rsid wsp:val=&quot;00143E76&quot;/&gt;&lt;wsp:rsid wsp:val=&quot;00145B01&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3DA&quot;/&gt;&lt;wsp:rsid wsp:val=&quot;0016246F&quot;/&gt;&lt;wsp:rsid wsp:val=&quot;001629FC&quot;/&gt;&lt;wsp:rsid wsp:val=&quot;00162BD1&quot;/&gt;&lt;wsp:rsid wsp:val=&quot;00163554&quot;/&gt;&lt;wsp:rsid wsp:val=&quot;00163FBD&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33D1&quot;/&gt;&lt;wsp:rsid wsp:val=&quot;00183A3D&quot;/&gt;&lt;wsp:rsid wsp:val=&quot;001846F2&quot;/&gt;&lt;wsp:rsid wsp:val=&quot;00184866&quot;/&gt;&lt;wsp:rsid wsp:val=&quot;00187149&quot;/&gt;&lt;wsp:rsid wsp:val=&quot;00187FF9&quot;/&gt;&lt;wsp:rsid wsp:val=&quot;00190AC1&quot;/&gt;&lt;wsp:rsid wsp:val=&quot;001911F2&quot;/&gt;&lt;wsp:rsid wsp:val=&quot;001921DE&quot;/&gt;&lt;wsp:rsid wsp:val=&quot;00192D14&quot;/&gt;&lt;wsp:rsid wsp:val=&quot;0019341A&quot;/&gt;&lt;wsp:rsid wsp:val=&quot;0019468F&quot;/&gt;&lt;wsp:rsid wsp:val=&quot;001965C4&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803&quot;/&gt;&lt;wsp:rsid wsp:val=&quot;001A6173&quot;/&gt;&lt;wsp:rsid wsp:val=&quot;001A6ABE&quot;/&gt;&lt;wsp:rsid wsp:val=&quot;001A75A6&quot;/&gt;&lt;wsp:rsid wsp:val=&quot;001B0D97&quot;/&gt;&lt;wsp:rsid wsp:val=&quot;001B21A6&quot;/&gt;&lt;wsp:rsid wsp:val=&quot;001B3010&quot;/&gt;&lt;wsp:rsid wsp:val=&quot;001B34D1&quot;/&gt;&lt;wsp:rsid wsp:val=&quot;001B36D6&quot;/&gt;&lt;wsp:rsid wsp:val=&quot;001B5A5D&quot;/&gt;&lt;wsp:rsid wsp:val=&quot;001B653E&quot;/&gt;&lt;wsp:rsid wsp:val=&quot;001B69DB&quot;/&gt;&lt;wsp:rsid wsp:val=&quot;001B7034&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312&quot;/&gt;&lt;wsp:rsid wsp:val=&quot;001C664F&quot;/&gt;&lt;wsp:rsid wsp:val=&quot;001D0064&quot;/&gt;&lt;wsp:rsid wsp:val=&quot;001D11ED&quot;/&gt;&lt;wsp:rsid wsp:val=&quot;001D1B44&quot;/&gt;&lt;wsp:rsid wsp:val=&quot;001D2B1F&quot;/&gt;&lt;wsp:rsid wsp:val=&quot;001D2C6B&quot;/&gt;&lt;wsp:rsid wsp:val=&quot;001D2DB5&quot;/&gt;&lt;wsp:rsid wsp:val=&quot;001D37DE&quot;/&gt;&lt;wsp:rsid wsp:val=&quot;001D3974&quot;/&gt;&lt;wsp:rsid wsp:val=&quot;001D51BA&quot;/&gt;&lt;wsp:rsid wsp:val=&quot;001D52F5&quot;/&gt;&lt;wsp:rsid wsp:val=&quot;001D5A0D&quot;/&gt;&lt;wsp:rsid wsp:val=&quot;001D6342&quot;/&gt;&lt;wsp:rsid wsp:val=&quot;001D6D53&quot;/&gt;&lt;wsp:rsid wsp:val=&quot;001D783F&quot;/&gt;&lt;wsp:rsid wsp:val=&quot;001D79A1&quot;/&gt;&lt;wsp:rsid wsp:val=&quot;001D7A02&quot;/&gt;&lt;wsp:rsid wsp:val=&quot;001D7EA1&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8E2&quot;/&gt;&lt;wsp:rsid wsp:val=&quot;001E7AED&quot;/&gt;&lt;wsp:rsid wsp:val=&quot;001F0CCF&quot;/&gt;&lt;wsp:rsid wsp:val=&quot;001F2733&quot;/&gt;&lt;wsp:rsid wsp:val=&quot;001F36C3&quot;/&gt;&lt;wsp:rsid wsp:val=&quot;001F3916&quot;/&gt;&lt;wsp:rsid wsp:val=&quot;001F4676&quot;/&gt;&lt;wsp:rsid wsp:val=&quot;001F54C5&quot;/&gt;&lt;wsp:rsid wsp:val=&quot;001F5B50&quot;/&gt;&lt;wsp:rsid wsp:val=&quot;001F61DB&quot;/&gt;&lt;wsp:rsid wsp:val=&quot;001F662C&quot;/&gt;&lt;wsp:rsid wsp:val=&quot;001F7074&quot;/&gt;&lt;wsp:rsid wsp:val=&quot;001F7A85&quot;/&gt;&lt;wsp:rsid wsp:val=&quot;00200490&quot;/&gt;&lt;wsp:rsid wsp:val=&quot;00201F3A&quot;/&gt;&lt;wsp:rsid wsp:val=&quot;0020327F&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B8C&quot;/&gt;&lt;wsp:rsid wsp:val=&quot;002111FD&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C54&quot;/&gt;&lt;wsp:rsid wsp:val=&quot;00226404&quot;/&gt;&lt;wsp:rsid wsp:val=&quot;00226535&quot;/&gt;&lt;wsp:rsid wsp:val=&quot;00226BE1&quot;/&gt;&lt;wsp:rsid wsp:val=&quot;00227027&quot;/&gt;&lt;wsp:rsid wsp:val=&quot;002276E2&quot;/&gt;&lt;wsp:rsid wsp:val=&quot;00227D97&quot;/&gt;&lt;wsp:rsid wsp:val=&quot;00230765&quot;/&gt;&lt;wsp:rsid wsp:val=&quot;002319E4&quot;/&gt;&lt;wsp:rsid wsp:val=&quot;002320DA&quot;/&gt;&lt;wsp:rsid wsp:val=&quot;0023321F&quot;/&gt;&lt;wsp:rsid wsp:val=&quot;00233A44&quot;/&gt;&lt;wsp:rsid wsp:val=&quot;00233E89&quot;/&gt;&lt;wsp:rsid wsp:val=&quot;002346E3&quot;/&gt;&lt;wsp:rsid wsp:val=&quot;002348DA&quot;/&gt;&lt;wsp:rsid wsp:val=&quot;002349E8&quot;/&gt;&lt;wsp:rsid wsp:val=&quot;00235632&quot;/&gt;&lt;wsp:rsid wsp:val=&quot;00235872&quot;/&gt;&lt;wsp:rsid wsp:val=&quot;00236ED3&quot;/&gt;&lt;wsp:rsid wsp:val=&quot;00237363&quot;/&gt;&lt;wsp:rsid wsp:val=&quot;002413CC&quot;/&gt;&lt;wsp:rsid wsp:val=&quot;00241559&quot;/&gt;&lt;wsp:rsid wsp:val=&quot;00242362&quot;/&gt;&lt;wsp:rsid wsp:val=&quot;0024267E&quot;/&gt;&lt;wsp:rsid wsp:val=&quot;00243179&quot;/&gt;&lt;wsp:rsid wsp:val=&quot;0024350A&quot;/&gt;&lt;wsp:rsid wsp:val=&quot;002435B3&quot;/&gt;&lt;wsp:rsid wsp:val=&quot;00244040&quot;/&gt;&lt;wsp:rsid wsp:val=&quot;002458EB&quot;/&gt;&lt;wsp:rsid wsp:val=&quot;002462D0&quot;/&gt;&lt;wsp:rsid wsp:val=&quot;00246594&quot;/&gt;&lt;wsp:rsid wsp:val=&quot;0024798D&quot;/&gt;&lt;wsp:rsid wsp:val=&quot;00251316&quot;/&gt;&lt;wsp:rsid wsp:val=&quot;00251615&quot;/&gt;&lt;wsp:rsid wsp:val=&quot;00251B4A&quot;/&gt;&lt;wsp:rsid wsp:val=&quot;00251DE3&quot;/&gt;&lt;wsp:rsid wsp:val=&quot;00251F7B&quot;/&gt;&lt;wsp:rsid wsp:val=&quot;0025243C&quot;/&gt;&lt;wsp:rsid wsp:val=&quot;002536A0&quot;/&gt;&lt;wsp:rsid wsp:val=&quot;00253EE7&quot;/&gt;&lt;wsp:rsid wsp:val=&quot;00255D36&quot;/&gt;&lt;wsp:rsid wsp:val=&quot;00257543&quot;/&gt;&lt;wsp:rsid wsp:val=&quot;00261782&quot;/&gt;&lt;wsp:rsid wsp:val=&quot;002617E7&quot;/&gt;&lt;wsp:rsid wsp:val=&quot;00261A3A&quot;/&gt;&lt;wsp:rsid wsp:val=&quot;002622B0&quot;/&gt;&lt;wsp:rsid wsp:val=&quot;00262A43&quot;/&gt;&lt;wsp:rsid wsp:val=&quot;002637AE&quot;/&gt;&lt;wsp:rsid wsp:val=&quot;00264189&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67DDB&quot;/&gt;&lt;wsp:rsid wsp:val=&quot;0027144F&quot;/&gt;&lt;wsp:rsid wsp:val=&quot;00271F3A&quot;/&gt;&lt;wsp:rsid wsp:val=&quot;00273278&quot;/&gt;&lt;wsp:rsid wsp:val=&quot;002737F4&quot;/&gt;&lt;wsp:rsid wsp:val=&quot;00274BB8&quot;/&gt;&lt;wsp:rsid wsp:val=&quot;00274C41&quot;/&gt;&lt;wsp:rsid wsp:val=&quot;00274DFF&quot;/&gt;&lt;wsp:rsid wsp:val=&quot;00276081&quot;/&gt;&lt;wsp:rsid wsp:val=&quot;00276B67&quot;/&gt;&lt;wsp:rsid wsp:val=&quot;00277097&quot;/&gt;&lt;wsp:rsid wsp:val=&quot;002805F5&quot;/&gt;&lt;wsp:rsid wsp:val=&quot;00280751&quot;/&gt;&lt;wsp:rsid wsp:val=&quot;00280E8F&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5BE1&quot;/&gt;&lt;wsp:rsid wsp:val=&quot;00296227&quot;/&gt;&lt;wsp:rsid wsp:val=&quot;00296314&quot;/&gt;&lt;wsp:rsid wsp:val=&quot;00296F44&quot;/&gt;&lt;wsp:rsid wsp:val=&quot;0029777D&quot;/&gt;&lt;wsp:rsid wsp:val=&quot;002A055E&quot;/&gt;&lt;wsp:rsid wsp:val=&quot;002A1733&quot;/&gt;&lt;wsp:rsid wsp:val=&quot;002A1D4E&quot;/&gt;&lt;wsp:rsid wsp:val=&quot;002A216E&quot;/&gt;&lt;wsp:rsid wsp:val=&quot;002A2869&quot;/&gt;&lt;wsp:rsid wsp:val=&quot;002A3257&quot;/&gt;&lt;wsp:rsid wsp:val=&quot;002A37EE&quot;/&gt;&lt;wsp:rsid wsp:val=&quot;002A3FC3&quot;/&gt;&lt;wsp:rsid wsp:val=&quot;002A4CC1&quot;/&gt;&lt;wsp:rsid wsp:val=&quot;002A5A5B&quot;/&gt;&lt;wsp:rsid wsp:val=&quot;002A5F35&quot;/&gt;&lt;wsp:rsid wsp:val=&quot;002A6CFF&quot;/&gt;&lt;wsp:rsid wsp:val=&quot;002A6FF8&quot;/&gt;&lt;wsp:rsid wsp:val=&quot;002B1174&quot;/&gt;&lt;wsp:rsid wsp:val=&quot;002B24D6&quot;/&gt;&lt;wsp:rsid wsp:val=&quot;002B2C00&quot;/&gt;&lt;wsp:rsid wsp:val=&quot;002B3FE9&quot;/&gt;&lt;wsp:rsid wsp:val=&quot;002B6D00&quot;/&gt;&lt;wsp:rsid wsp:val=&quot;002C151A&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71A&quot;/&gt;&lt;wsp:rsid wsp:val=&quot;002D102E&quot;/&gt;&lt;wsp:rsid wsp:val=&quot;002D2E85&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7F2&quot;/&gt;&lt;wsp:rsid wsp:val=&quot;002E2A11&quot;/&gt;&lt;wsp:rsid wsp:val=&quot;002E368E&quot;/&gt;&lt;wsp:rsid wsp:val=&quot;002E4943&quot;/&gt;&lt;wsp:rsid wsp:val=&quot;002E689B&quot;/&gt;&lt;wsp:rsid wsp:val=&quot;002E7003&quot;/&gt;&lt;wsp:rsid wsp:val=&quot;002E74D2&quot;/&gt;&lt;wsp:rsid wsp:val=&quot;002E7CAE&quot;/&gt;&lt;wsp:rsid wsp:val=&quot;002F07A4&quot;/&gt;&lt;wsp:rsid wsp:val=&quot;002F2219&quot;/&gt;&lt;wsp:rsid wsp:val=&quot;002F2523&quot;/&gt;&lt;wsp:rsid wsp:val=&quot;002F2771&quot;/&gt;&lt;wsp:rsid wsp:val=&quot;002F2F73&quot;/&gt;&lt;wsp:rsid wsp:val=&quot;002F37A9&quot;/&gt;&lt;wsp:rsid wsp:val=&quot;002F5609&quot;/&gt;&lt;wsp:rsid wsp:val=&quot;002F5AFC&quot;/&gt;&lt;wsp:rsid wsp:val=&quot;002F6E9C&quot;/&gt;&lt;wsp:rsid wsp:val=&quot;002F6EF2&quot;/&gt;&lt;wsp:rsid wsp:val=&quot;002F771F&quot;/&gt;&lt;wsp:rsid wsp:val=&quot;002F7935&quot;/&gt;&lt;wsp:rsid wsp:val=&quot;003001B2&quot;/&gt;&lt;wsp:rsid wsp:val=&quot;003003EF&quot;/&gt;&lt;wsp:rsid wsp:val=&quot;003003F3&quot;/&gt;&lt;wsp:rsid wsp:val=&quot;00300A39&quot;/&gt;&lt;wsp:rsid wsp:val=&quot;00301CE6&quot;/&gt;&lt;wsp:rsid wsp:val=&quot;00302569&quot;/&gt;&lt;wsp:rsid wsp:val=&quot;0030256B&quot;/&gt;&lt;wsp:rsid wsp:val=&quot;00302D11&quot;/&gt;&lt;wsp:rsid wsp:val=&quot;003038EC&quot;/&gt;&lt;wsp:rsid wsp:val=&quot;0030501F&quot;/&gt;&lt;wsp:rsid wsp:val=&quot;00305444&quot;/&gt;&lt;wsp:rsid wsp:val=&quot;00305E84&quot;/&gt;&lt;wsp:rsid wsp:val=&quot;00306D7E&quot;/&gt;&lt;wsp:rsid wsp:val=&quot;00307A45&quot;/&gt;&lt;wsp:rsid wsp:val=&quot;00307BA1&quot;/&gt;&lt;wsp:rsid wsp:val=&quot;003100B3&quot;/&gt;&lt;wsp:rsid wsp:val=&quot;003113AC&quot;/&gt;&lt;wsp:rsid wsp:val=&quot;00311702&quot;/&gt;&lt;wsp:rsid wsp:val=&quot;00311E82&quot;/&gt;&lt;wsp:rsid wsp:val=&quot;003124BA&quot;/&gt;&lt;wsp:rsid wsp:val=&quot;00313FD6&quot;/&gt;&lt;wsp:rsid wsp:val=&quot;003143BD&quot;/&gt;&lt;wsp:rsid wsp:val=&quot;00317C54&quot;/&gt;&lt;wsp:rsid wsp:val=&quot;00320177&quot;/&gt;&lt;wsp:rsid wsp:val=&quot;003203ED&quot;/&gt;&lt;wsp:rsid wsp:val=&quot;00320E9E&quot;/&gt;&lt;wsp:rsid wsp:val=&quot;00321454&quot;/&gt;&lt;wsp:rsid wsp:val=&quot;003225B5&quot;/&gt;&lt;wsp:rsid wsp:val=&quot;00322820&quot;/&gt;&lt;wsp:rsid wsp:val=&quot;00322C9F&quot;/&gt;&lt;wsp:rsid wsp:val=&quot;003233E6&quot;/&gt;&lt;wsp:rsid wsp:val=&quot;00324135&quot;/&gt;&lt;wsp:rsid wsp:val=&quot;00324AA1&quot;/&gt;&lt;wsp:rsid wsp:val=&quot;00324D23&quot;/&gt;&lt;wsp:rsid wsp:val=&quot;00325768&quot;/&gt;&lt;wsp:rsid wsp:val=&quot;00325F35&quot;/&gt;&lt;wsp:rsid wsp:val=&quot;003260A9&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203F&quot;/&gt;&lt;wsp:rsid wsp:val=&quot;00342BD7&quot;/&gt;&lt;wsp:rsid wsp:val=&quot;00343CE6&quot;/&gt;&lt;wsp:rsid wsp:val=&quot;0034447A&quot;/&gt;&lt;wsp:rsid wsp:val=&quot;003457C4&quot;/&gt;&lt;wsp:rsid wsp:val=&quot;00346038&quot;/&gt;&lt;wsp:rsid wsp:val=&quot;00346290&quot;/&gt;&lt;wsp:rsid wsp:val=&quot;00346DB5&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F66&quot;/&gt;&lt;wsp:rsid wsp:val=&quot;00355206&quot;/&gt;&lt;wsp:rsid wsp:val=&quot;003557C7&quot;/&gt;&lt;wsp:rsid wsp:val=&quot;00355B66&quot;/&gt;&lt;wsp:rsid wsp:val=&quot;00356081&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B02&quot;/&gt;&lt;wsp:rsid wsp:val=&quot;00370C16&quot;/&gt;&lt;wsp:rsid wsp:val=&quot;00370E47&quot;/&gt;&lt;wsp:rsid wsp:val=&quot;00372AAF&quot;/&gt;&lt;wsp:rsid wsp:val=&quot;003742AC&quot;/&gt;&lt;wsp:rsid wsp:val=&quot;00374B50&quot;/&gt;&lt;wsp:rsid wsp:val=&quot;00374BFF&quot;/&gt;&lt;wsp:rsid wsp:val=&quot;00375719&quot;/&gt;&lt;wsp:rsid wsp:val=&quot;0037634D&quot;/&gt;&lt;wsp:rsid wsp:val=&quot;003768AA&quot;/&gt;&lt;wsp:rsid wsp:val=&quot;00377688&quot;/&gt;&lt;wsp:rsid wsp:val=&quot;00377CE1&quot;/&gt;&lt;wsp:rsid wsp:val=&quot;00380D7D&quot;/&gt;&lt;wsp:rsid wsp:val=&quot;0038191C&quot;/&gt;&lt;wsp:rsid wsp:val=&quot;00383467&quot;/&gt;&lt;wsp:rsid wsp:val=&quot;00384177&quot;/&gt;&lt;wsp:rsid wsp:val=&quot;00384284&quot;/&gt;&lt;wsp:rsid wsp:val=&quot;003856B5&quot;/&gt;&lt;wsp:rsid wsp:val=&quot;00385770&quot;/&gt;&lt;wsp:rsid wsp:val=&quot;00385932&quot;/&gt;&lt;wsp:rsid wsp:val=&quot;003859C1&quot;/&gt;&lt;wsp:rsid wsp:val=&quot;00385BF0&quot;/&gt;&lt;wsp:rsid wsp:val=&quot;00391638&quot;/&gt;&lt;wsp:rsid wsp:val=&quot;003918D0&quot;/&gt;&lt;wsp:rsid wsp:val=&quot;003920B4&quot;/&gt;&lt;wsp:rsid wsp:val=&quot;003927B8&quot;/&gt;&lt;wsp:rsid wsp:val=&quot;00393702&quot;/&gt;&lt;wsp:rsid wsp:val=&quot;003939FF&quot;/&gt;&lt;wsp:rsid wsp:val=&quot;00393FE3&quot;/&gt;&lt;wsp:rsid wsp:val=&quot;00394C1E&quot;/&gt;&lt;wsp:rsid wsp:val=&quot;00394D8D&quot;/&gt;&lt;wsp:rsid wsp:val=&quot;0039539E&quot;/&gt;&lt;wsp:rsid wsp:val=&quot;00395948&quot;/&gt;&lt;wsp:rsid wsp:val=&quot;00395F42&quot;/&gt;&lt;wsp:rsid wsp:val=&quot;003967CC&quot;/&gt;&lt;wsp:rsid wsp:val=&quot;00396C06&quot;/&gt;&lt;wsp:rsid wsp:val=&quot;00397568&quot;/&gt;&lt;wsp:rsid wsp:val=&quot;003978A8&quot;/&gt;&lt;wsp:rsid wsp:val=&quot;003A0DAE&quot;/&gt;&lt;wsp:rsid wsp:val=&quot;003A2130&quot;/&gt;&lt;wsp:rsid wsp:val=&quot;003A2207&quot;/&gt;&lt;wsp:rsid wsp:val=&quot;003A2223&quot;/&gt;&lt;wsp:rsid wsp:val=&quot;003A2A0F&quot;/&gt;&lt;wsp:rsid wsp:val=&quot;003A3994&quot;/&gt;&lt;wsp:rsid wsp:val=&quot;003A45A1&quot;/&gt;&lt;wsp:rsid wsp:val=&quot;003A4C90&quot;/&gt;&lt;wsp:rsid wsp:val=&quot;003A4EBD&quot;/&gt;&lt;wsp:rsid wsp:val=&quot;003A5B0A&quot;/&gt;&lt;wsp:rsid wsp:val=&quot;003A5EA3&quot;/&gt;&lt;wsp:rsid wsp:val=&quot;003A6679&quot;/&gt;&lt;wsp:rsid wsp:val=&quot;003A6BAC&quot;/&gt;&lt;wsp:rsid wsp:val=&quot;003A6BE0&quot;/&gt;&lt;wsp:rsid wsp:val=&quot;003A7D5E&quot;/&gt;&lt;wsp:rsid wsp:val=&quot;003A7EF3&quot;/&gt;&lt;wsp:rsid wsp:val=&quot;003B0669&quot;/&gt;&lt;wsp:rsid wsp:val=&quot;003B0DC8&quot;/&gt;&lt;wsp:rsid wsp:val=&quot;003B159C&quot;/&gt;&lt;wsp:rsid wsp:val=&quot;003B172F&quot;/&gt;&lt;wsp:rsid wsp:val=&quot;003B1DDF&quot;/&gt;&lt;wsp:rsid wsp:val=&quot;003B29D5&quot;/&gt;&lt;wsp:rsid wsp:val=&quot;003B2AE7&quot;/&gt;&lt;wsp:rsid wsp:val=&quot;003B2B22&quot;/&gt;&lt;wsp:rsid wsp:val=&quot;003B369F&quot;/&gt;&lt;wsp:rsid wsp:val=&quot;003B36A3&quot;/&gt;&lt;wsp:rsid wsp:val=&quot;003B4EB4&quot;/&gt;&lt;wsp:rsid wsp:val=&quot;003B53CC&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49BC&quot;/&gt;&lt;wsp:rsid wsp:val=&quot;003C62E9&quot;/&gt;&lt;wsp:rsid wsp:val=&quot;003C62ED&quot;/&gt;&lt;wsp:rsid wsp:val=&quot;003C6C78&quot;/&gt;&lt;wsp:rsid wsp:val=&quot;003C6E0C&quot;/&gt;&lt;wsp:rsid wsp:val=&quot;003C7806&quot;/&gt;&lt;wsp:rsid wsp:val=&quot;003D109F&quot;/&gt;&lt;wsp:rsid wsp:val=&quot;003D2478&quot;/&gt;&lt;wsp:rsid wsp:val=&quot;003D40C4&quot;/&gt;&lt;wsp:rsid wsp:val=&quot;003D4835&quot;/&gt;&lt;wsp:rsid wsp:val=&quot;003D5B1F&quot;/&gt;&lt;wsp:rsid wsp:val=&quot;003D5BE9&quot;/&gt;&lt;wsp:rsid wsp:val=&quot;003D6122&quot;/&gt;&lt;wsp:rsid wsp:val=&quot;003D6509&quot;/&gt;&lt;wsp:rsid wsp:val=&quot;003D6649&quot;/&gt;&lt;wsp:rsid wsp:val=&quot;003D7146&quot;/&gt;&lt;wsp:rsid wsp:val=&quot;003D7999&quot;/&gt;&lt;wsp:rsid wsp:val=&quot;003D7FB1&quot;/&gt;&lt;wsp:rsid wsp:val=&quot;003E104F&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493&quot;/&gt;&lt;wsp:rsid wsp:val=&quot;003E4C6F&quot;/&gt;&lt;wsp:rsid wsp:val=&quot;003E517D&quot;/&gt;&lt;wsp:rsid wsp:val=&quot;003E55E4&quot;/&gt;&lt;wsp:rsid wsp:val=&quot;003E5B3A&quot;/&gt;&lt;wsp:rsid wsp:val=&quot;003E64AD&quot;/&gt;&lt;wsp:rsid wsp:val=&quot;003E74E3&quot;/&gt;&lt;wsp:rsid wsp:val=&quot;003F05C7&quot;/&gt;&lt;wsp:rsid wsp:val=&quot;003F1FDF&quot;/&gt;&lt;wsp:rsid wsp:val=&quot;003F2CD4&quot;/&gt;&lt;wsp:rsid wsp:val=&quot;003F370E&quot;/&gt;&lt;wsp:rsid wsp:val=&quot;003F4A38&quot;/&gt;&lt;wsp:rsid wsp:val=&quot;003F4A65&quot;/&gt;&lt;wsp:rsid wsp:val=&quot;003F5632&quot;/&gt;&lt;wsp:rsid wsp:val=&quot;003F56D3&quot;/&gt;&lt;wsp:rsid wsp:val=&quot;003F6BBE&quot;/&gt;&lt;wsp:rsid wsp:val=&quot;004000E8&quot;/&gt;&lt;wsp:rsid wsp:val=&quot;00400768&quot;/&gt;&lt;wsp:rsid wsp:val=&quot;004008B0&quot;/&gt;&lt;wsp:rsid wsp:val=&quot;00400B54&quot;/&gt;&lt;wsp:rsid wsp:val=&quot;00402353&quot;/&gt;&lt;wsp:rsid wsp:val=&quot;0040236A&quot;/&gt;&lt;wsp:rsid wsp:val=&quot;0040255D&quot;/&gt;&lt;wsp:rsid wsp:val=&quot;004028A6&quot;/&gt;&lt;wsp:rsid wsp:val=&quot;00402E2B&quot;/&gt;&lt;wsp:rsid wsp:val=&quot;00403C08&quot;/&gt;&lt;wsp:rsid wsp:val=&quot;00404059&quot;/&gt;&lt;wsp:rsid wsp:val=&quot;004040C0&quot;/&gt;&lt;wsp:rsid wsp:val=&quot;004048FF&quot;/&gt;&lt;wsp:rsid wsp:val=&quot;00404F24&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4FEA&quot;/&gt;&lt;wsp:rsid wsp:val=&quot;00415E8A&quot;/&gt;&lt;wsp:rsid wsp:val=&quot;00416275&quot;/&gt;&lt;wsp:rsid wsp:val=&quot;00416D25&quot;/&gt;&lt;wsp:rsid wsp:val=&quot;00420230&quot;/&gt;&lt;wsp:rsid wsp:val=&quot;00421105&quot;/&gt;&lt;wsp:rsid wsp:val=&quot;00421616&quot;/&gt;&lt;wsp:rsid wsp:val=&quot;0042167F&quot;/&gt;&lt;wsp:rsid wsp:val=&quot;00422D12&quot;/&gt;&lt;wsp:rsid wsp:val=&quot;004234DB&quot;/&gt;&lt;wsp:rsid wsp:val=&quot;00423A90&quot;/&gt;&lt;wsp:rsid wsp:val=&quot;004242F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30936&quot;/&gt;&lt;wsp:rsid wsp:val=&quot;004310AC&quot;/&gt;&lt;wsp:rsid wsp:val=&quot;00431284&quot;/&gt;&lt;wsp:rsid wsp:val=&quot;00431A9F&quot;/&gt;&lt;wsp:rsid wsp:val=&quot;00432F94&quot;/&gt;&lt;wsp:rsid wsp:val=&quot;00433CB2&quot;/&gt;&lt;wsp:rsid wsp:val=&quot;0043473D&quot;/&gt;&lt;wsp:rsid wsp:val=&quot;00434ED0&quot;/&gt;&lt;wsp:rsid wsp:val=&quot;00437447&quot;/&gt;&lt;wsp:rsid wsp:val=&quot;00440C67&quot;/&gt;&lt;wsp:rsid wsp:val=&quot;00441362&quot;/&gt;&lt;wsp:rsid wsp:val=&quot;00441A92&quot;/&gt;&lt;wsp:rsid wsp:val=&quot;00442A5F&quot;/&gt;&lt;wsp:rsid wsp:val=&quot;00443C63&quot;/&gt;&lt;wsp:rsid wsp:val=&quot;00444F56&quot;/&gt;&lt;wsp:rsid wsp:val=&quot;004459C8&quot;/&gt;&lt;wsp:rsid wsp:val=&quot;00446488&quot;/&gt;&lt;wsp:rsid wsp:val=&quot;00446A99&quot;/&gt;&lt;wsp:rsid wsp:val=&quot;0044705A&quot;/&gt;&lt;wsp:rsid wsp:val=&quot;00450214&quot;/&gt;&lt;wsp:rsid wsp:val=&quot;00450E98&quot;/&gt;&lt;wsp:rsid wsp:val=&quot;004517AA&quot;/&gt;&lt;wsp:rsid wsp:val=&quot;00452CAC&quot;/&gt;&lt;wsp:rsid wsp:val=&quot;004545AE&quot;/&gt;&lt;wsp:rsid wsp:val=&quot;00454921&quot;/&gt;&lt;wsp:rsid wsp:val=&quot;0045630F&quot;/&gt;&lt;wsp:rsid wsp:val=&quot;00456425&quot;/&gt;&lt;wsp:rsid wsp:val=&quot;00456B04&quot;/&gt;&lt;wsp:rsid wsp:val=&quot;00457565&quot;/&gt;&lt;wsp:rsid wsp:val=&quot;00457B71&quot;/&gt;&lt;wsp:rsid wsp:val=&quot;00460D15&quot;/&gt;&lt;wsp:rsid wsp:val=&quot;004616E7&quot;/&gt;&lt;wsp:rsid wsp:val=&quot;00461892&quot;/&gt;&lt;wsp:rsid wsp:val=&quot;0046493F&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44BC&quot;/&gt;&lt;wsp:rsid wsp:val=&quot;004751F6&quot;/&gt;&lt;wsp:rsid wsp:val=&quot;0047556B&quot;/&gt;&lt;wsp:rsid wsp:val=&quot;004759C4&quot;/&gt;&lt;wsp:rsid wsp:val=&quot;00476675&quot;/&gt;&lt;wsp:rsid wsp:val=&quot;00477768&quot;/&gt;&lt;wsp:rsid wsp:val=&quot;004804AB&quot;/&gt;&lt;wsp:rsid wsp:val=&quot;004809E0&quot;/&gt;&lt;wsp:rsid wsp:val=&quot;00480E5D&quot;/&gt;&lt;wsp:rsid wsp:val=&quot;00480E90&quot;/&gt;&lt;wsp:rsid wsp:val=&quot;00481203&quot;/&gt;&lt;wsp:rsid wsp:val=&quot;004815FD&quot;/&gt;&lt;wsp:rsid wsp:val=&quot;00481705&quot;/&gt;&lt;wsp:rsid wsp:val=&quot;00481DE7&quot;/&gt;&lt;wsp:rsid wsp:val=&quot;00481FB4&quot;/&gt;&lt;wsp:rsid wsp:val=&quot;00482695&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90C6F&quot;/&gt;&lt;wsp:rsid wsp:val=&quot;00491B36&quot;/&gt;&lt;wsp:rsid wsp:val=&quot;00492BC5&quot;/&gt;&lt;wsp:rsid wsp:val=&quot;00492E72&quot;/&gt;&lt;wsp:rsid wsp:val=&quot;00493C61&quot;/&gt;&lt;wsp:rsid wsp:val=&quot;0049408E&quot;/&gt;&lt;wsp:rsid wsp:val=&quot;00494971&quot;/&gt;&lt;wsp:rsid wsp:val=&quot;00495707&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64A&quot;/&gt;&lt;wsp:rsid wsp:val=&quot;004A27DF&quot;/&gt;&lt;wsp:rsid wsp:val=&quot;004A2B94&quot;/&gt;&lt;wsp:rsid wsp:val=&quot;004A2D47&quot;/&gt;&lt;wsp:rsid wsp:val=&quot;004A4A51&quot;/&gt;&lt;wsp:rsid wsp:val=&quot;004A5256&quot;/&gt;&lt;wsp:rsid wsp:val=&quot;004A5E18&quot;/&gt;&lt;wsp:rsid wsp:val=&quot;004A614C&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F6C&quot;/&gt;&lt;wsp:rsid wsp:val=&quot;004B4459&quot;/&gt;&lt;wsp:rsid wsp:val=&quot;004B44CE&quot;/&gt;&lt;wsp:rsid wsp:val=&quot;004B5267&quot;/&gt;&lt;wsp:rsid wsp:val=&quot;004B6A7F&quot;/&gt;&lt;wsp:rsid wsp:val=&quot;004B74E1&quot;/&gt;&lt;wsp:rsid wsp:val=&quot;004B7C0C&quot;/&gt;&lt;wsp:rsid wsp:val=&quot;004C0C9D&quot;/&gt;&lt;wsp:rsid wsp:val=&quot;004C0D08&quot;/&gt;&lt;wsp:rsid wsp:val=&quot;004C114F&quot;/&gt;&lt;wsp:rsid wsp:val=&quot;004C1260&quot;/&gt;&lt;wsp:rsid wsp:val=&quot;004C1468&quot;/&gt;&lt;wsp:rsid wsp:val=&quot;004C1E01&quot;/&gt;&lt;wsp:rsid wsp:val=&quot;004C23B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D06BB&quot;/&gt;&lt;wsp:rsid wsp:val=&quot;004D2254&quot;/&gt;&lt;wsp:rsid wsp:val=&quot;004D36B1&quot;/&gt;&lt;wsp:rsid wsp:val=&quot;004D4B05&quot;/&gt;&lt;wsp:rsid wsp:val=&quot;004D589F&quot;/&gt;&lt;wsp:rsid wsp:val=&quot;004D6C54&quot;/&gt;&lt;wsp:rsid wsp:val=&quot;004D6E88&quot;/&gt;&lt;wsp:rsid wsp:val=&quot;004D7DE1&quot;/&gt;&lt;wsp:rsid wsp:val=&quot;004D7EBD&quot;/&gt;&lt;wsp:rsid wsp:val=&quot;004E0BC3&quot;/&gt;&lt;wsp:rsid wsp:val=&quot;004E1246&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51E3&quot;/&gt;&lt;wsp:rsid wsp:val=&quot;004E53C7&quot;/&gt;&lt;wsp:rsid wsp:val=&quot;004E56DC&quot;/&gt;&lt;wsp:rsid wsp:val=&quot;004E6C03&quot;/&gt;&lt;wsp:rsid wsp:val=&quot;004E76F4&quot;/&gt;&lt;wsp:rsid wsp:val=&quot;004E7873&quot;/&gt;&lt;wsp:rsid wsp:val=&quot;004F0445&quot;/&gt;&lt;wsp:rsid wsp:val=&quot;004F0B6C&quot;/&gt;&lt;wsp:rsid wsp:val=&quot;004F19EB&quot;/&gt;&lt;wsp:rsid wsp:val=&quot;004F2078&quot;/&gt;&lt;wsp:rsid wsp:val=&quot;004F27D0&quot;/&gt;&lt;wsp:rsid wsp:val=&quot;004F4DA3&quot;/&gt;&lt;wsp:rsid wsp:val=&quot;004F5669&quot;/&gt;&lt;wsp:rsid wsp:val=&quot;004F631B&quot;/&gt;&lt;wsp:rsid wsp:val=&quot;004F6322&quot;/&gt;&lt;wsp:rsid wsp:val=&quot;004F659D&quot;/&gt;&lt;wsp:rsid wsp:val=&quot;004F6870&quot;/&gt;&lt;wsp:rsid wsp:val=&quot;00500B52&quot;/&gt;&lt;wsp:rsid wsp:val=&quot;0050268E&quot;/&gt;&lt;wsp:rsid wsp:val=&quot;0050318E&quot;/&gt;&lt;wsp:rsid wsp:val=&quot;00504512&quot;/&gt;&lt;wsp:rsid wsp:val=&quot;00504D78&quot;/&gt;&lt;wsp:rsid wsp:val=&quot;00505C53&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4531&quot;/&gt;&lt;wsp:rsid wsp:val=&quot;005146A4&quot;/&gt;&lt;wsp:rsid wsp:val=&quot;005153A7&quot;/&gt;&lt;wsp:rsid wsp:val=&quot;00517FD4&quot;/&gt;&lt;wsp:rsid wsp:val=&quot;005219CF&quot;/&gt;&lt;wsp:rsid wsp:val=&quot;00522170&quot;/&gt;&lt;wsp:rsid wsp:val=&quot;00522857&quot;/&gt;&lt;wsp:rsid wsp:val=&quot;005234AA&quot;/&gt;&lt;wsp:rsid wsp:val=&quot;00525A40&quot;/&gt;&lt;wsp:rsid wsp:val=&quot;005306C8&quot;/&gt;&lt;wsp:rsid wsp:val=&quot;00530D7E&quot;/&gt;&lt;wsp:rsid wsp:val=&quot;00533C5F&quot;/&gt;&lt;wsp:rsid wsp:val=&quot;00534697&quot;/&gt;&lt;wsp:rsid wsp:val=&quot;00534AE0&quot;/&gt;&lt;wsp:rsid wsp:val=&quot;00534B59&quot;/&gt;&lt;wsp:rsid wsp:val=&quot;00534D24&quot;/&gt;&lt;wsp:rsid wsp:val=&quot;00535499&quot;/&gt;&lt;wsp:rsid wsp:val=&quot;00535666&quot;/&gt;&lt;wsp:rsid wsp:val=&quot;00536759&quot;/&gt;&lt;wsp:rsid wsp:val=&quot;00536B97&quot;/&gt;&lt;wsp:rsid wsp:val=&quot;00536CB9&quot;/&gt;&lt;wsp:rsid wsp:val=&quot;00536DF7&quot;/&gt;&lt;wsp:rsid wsp:val=&quot;00537C62&quot;/&gt;&lt;wsp:rsid wsp:val=&quot;005408C3&quot;/&gt;&lt;wsp:rsid wsp:val=&quot;00541033&quot;/&gt;&lt;wsp:rsid wsp:val=&quot;0054116A&quot;/&gt;&lt;wsp:rsid wsp:val=&quot;0054206F&quot;/&gt;&lt;wsp:rsid wsp:val=&quot;00542D12&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0A18&quot;/&gt;&lt;wsp:rsid wsp:val=&quot;00551810&quot;/&gt;&lt;wsp:rsid wsp:val=&quot;00553521&quot;/&gt;&lt;wsp:rsid wsp:val=&quot;0055446D&quot;/&gt;&lt;wsp:rsid wsp:val=&quot;00554D8B&quot;/&gt;&lt;wsp:rsid wsp:val=&quot;00554E19&quot;/&gt;&lt;wsp:rsid wsp:val=&quot;00555418&quot;/&gt;&lt;wsp:rsid wsp:val=&quot;0055688F&quot;/&gt;&lt;wsp:rsid wsp:val=&quot;005571BC&quot;/&gt;&lt;wsp:rsid wsp:val=&quot;005574AF&quot;/&gt;&lt;wsp:rsid wsp:val=&quot;00557502&quot;/&gt;&lt;wsp:rsid wsp:val=&quot;005606BD&quot;/&gt;&lt;wsp:rsid wsp:val=&quot;00560C31&quot;/&gt;&lt;wsp:rsid wsp:val=&quot;0056121F&quot;/&gt;&lt;wsp:rsid wsp:val=&quot;00563ABE&quot;/&gt;&lt;wsp:rsid wsp:val=&quot;00563BB8&quot;/&gt;&lt;wsp:rsid wsp:val=&quot;00564FBF&quot;/&gt;&lt;wsp:rsid wsp:val=&quot;00565DED&quot;/&gt;&lt;wsp:rsid wsp:val=&quot;00566BFE&quot;/&gt;&lt;wsp:rsid wsp:val=&quot;005704BB&quot;/&gt;&lt;wsp:rsid wsp:val=&quot;00570632&quot;/&gt;&lt;wsp:rsid wsp:val=&quot;00570D73&quot;/&gt;&lt;wsp:rsid wsp:val=&quot;005716E3&quot;/&gt;&lt;wsp:rsid wsp:val=&quot;00571BE1&quot;/&gt;&lt;wsp:rsid wsp:val=&quot;00571D3C&quot;/&gt;&lt;wsp:rsid wsp:val=&quot;00572505&quot;/&gt;&lt;wsp:rsid wsp:val=&quot;00572A03&quot;/&gt;&lt;wsp:rsid wsp:val=&quot;00572A2E&quot;/&gt;&lt;wsp:rsid wsp:val=&quot;00573357&quot;/&gt;&lt;wsp:rsid wsp:val=&quot;005735CE&quot;/&gt;&lt;wsp:rsid wsp:val=&quot;00573793&quot;/&gt;&lt;wsp:rsid wsp:val=&quot;005743DE&quot;/&gt;&lt;wsp:rsid wsp:val=&quot;005752DA&quot;/&gt;&lt;wsp:rsid wsp:val=&quot;005764C7&quot;/&gt;&lt;wsp:rsid wsp:val=&quot;0057762F&quot;/&gt;&lt;wsp:rsid wsp:val=&quot;0058154C&quot;/&gt;&lt;wsp:rsid wsp:val=&quot;0058172D&quot;/&gt;&lt;wsp:rsid wsp:val=&quot;00581CEB&quot;/&gt;&lt;wsp:rsid wsp:val=&quot;00582561&quot;/&gt;&lt;wsp:rsid wsp:val=&quot;00582809&quot;/&gt;&lt;wsp:rsid wsp:val=&quot;0058331C&quot;/&gt;&lt;wsp:rsid wsp:val=&quot;00585C4E&quot;/&gt;&lt;wsp:rsid wsp:val=&quot;00585C6A&quot;/&gt;&lt;wsp:rsid wsp:val=&quot;00586023&quot;/&gt;&lt;wsp:rsid wsp:val=&quot;0058638E&quot;/&gt;&lt;wsp:rsid wsp:val=&quot;00586451&quot;/&gt;&lt;wsp:rsid wsp:val=&quot;0058798C&quot;/&gt;&lt;wsp:rsid wsp:val=&quot;005900FA&quot;/&gt;&lt;wsp:rsid wsp:val=&quot;0059237B&quot;/&gt;&lt;wsp:rsid wsp:val=&quot;005935A4&quot;/&gt;&lt;wsp:rsid wsp:val=&quot;005948C2&quot;/&gt;&lt;wsp:rsid wsp:val=&quot;00594AC4&quot;/&gt;&lt;wsp:rsid wsp:val=&quot;0059588C&quot;/&gt;&lt;wsp:rsid wsp:val=&quot;00595D45&quot;/&gt;&lt;wsp:rsid wsp:val=&quot;00595D84&quot;/&gt;&lt;wsp:rsid wsp:val=&quot;00595DCA&quot;/&gt;&lt;wsp:rsid wsp:val=&quot;00596121&quot;/&gt;&lt;wsp:rsid wsp:val=&quot;0059779B&quot;/&gt;&lt;wsp:rsid wsp:val=&quot;00597B77&quot;/&gt;&lt;wsp:rsid wsp:val=&quot;005A04F4&quot;/&gt;&lt;wsp:rsid wsp:val=&quot;005A0771&quot;/&gt;&lt;wsp:rsid wsp:val=&quot;005A0942&quot;/&gt;&lt;wsp:rsid wsp:val=&quot;005A0DAA&quot;/&gt;&lt;wsp:rsid wsp:val=&quot;005A1BCB&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178&quot;/&gt;&lt;wsp:rsid wsp:val=&quot;005B5493&quot;/&gt;&lt;wsp:rsid wsp:val=&quot;005B5511&quot;/&gt;&lt;wsp:rsid wsp:val=&quot;005B576D&quot;/&gt;&lt;wsp:rsid wsp:val=&quot;005B5EAF&quot;/&gt;&lt;wsp:rsid wsp:val=&quot;005B6D71&quot;/&gt;&lt;wsp:rsid wsp:val=&quot;005B6F83&quot;/&gt;&lt;wsp:rsid wsp:val=&quot;005C22CC&quot;/&gt;&lt;wsp:rsid wsp:val=&quot;005C2555&quot;/&gt;&lt;wsp:rsid wsp:val=&quot;005C433B&quot;/&gt;&lt;wsp:rsid wsp:val=&quot;005C61AC&quot;/&gt;&lt;wsp:rsid wsp:val=&quot;005C65B6&quot;/&gt;&lt;wsp:rsid wsp:val=&quot;005C6E03&quot;/&gt;&lt;wsp:rsid wsp:val=&quot;005C731C&quot;/&gt;&lt;wsp:rsid wsp:val=&quot;005C74FB&quot;/&gt;&lt;wsp:rsid wsp:val=&quot;005C76FB&quot;/&gt;&lt;wsp:rsid wsp:val=&quot;005D030D&quot;/&gt;&lt;wsp:rsid wsp:val=&quot;005D1602&quot;/&gt;&lt;wsp:rsid wsp:val=&quot;005D2D6C&quot;/&gt;&lt;wsp:rsid wsp:val=&quot;005D32AE&quot;/&gt;&lt;wsp:rsid wsp:val=&quot;005D4AB0&quot;/&gt;&lt;wsp:rsid wsp:val=&quot;005D547D&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FCF&quot;/&gt;&lt;wsp:rsid wsp:val=&quot;005E53B7&quot;/&gt;&lt;wsp:rsid wsp:val=&quot;005E5895&quot;/&gt;&lt;wsp:rsid wsp:val=&quot;005E5B81&quot;/&gt;&lt;wsp:rsid wsp:val=&quot;005E6492&quot;/&gt;&lt;wsp:rsid wsp:val=&quot;005E7D4A&quot;/&gt;&lt;wsp:rsid wsp:val=&quot;005F036E&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F27&quot;/&gt;&lt;wsp:rsid wsp:val=&quot;0060064D&quot;/&gt;&lt;wsp:rsid wsp:val=&quot;0060251F&quot;/&gt;&lt;wsp:rsid wsp:val=&quot;00602602&quot;/&gt;&lt;wsp:rsid wsp:val=&quot;0060283C&quot;/&gt;&lt;wsp:rsid wsp:val=&quot;00602EF6&quot;/&gt;&lt;wsp:rsid wsp:val=&quot;00603A84&quot;/&gt;&lt;wsp:rsid wsp:val=&quot;00604F14&quot;/&gt;&lt;wsp:rsid wsp:val=&quot;00605289&quot;/&gt;&lt;wsp:rsid wsp:val=&quot;006059C5&quot;/&gt;&lt;wsp:rsid wsp:val=&quot;00606ECD&quot;/&gt;&lt;wsp:rsid wsp:val=&quot;006074C1&quot;/&gt;&lt;wsp:rsid wsp:val=&quot;0060764F&quot;/&gt;&lt;wsp:rsid wsp:val=&quot;00610E1F&quot;/&gt;&lt;wsp:rsid wsp:val=&quot;00611AB9&quot;/&gt;&lt;wsp:rsid wsp:val=&quot;00613257&quot;/&gt;&lt;wsp:rsid wsp:val=&quot;006146ED&quot;/&gt;&lt;wsp:rsid wsp:val=&quot;00614994&quot;/&gt;&lt;wsp:rsid wsp:val=&quot;006151D2&quot;/&gt;&lt;wsp:rsid wsp:val=&quot;00620B97&quot;/&gt;&lt;wsp:rsid wsp:val=&quot;00621751&quot;/&gt;&lt;wsp:rsid wsp:val=&quot;006232E1&quot;/&gt;&lt;wsp:rsid wsp:val=&quot;006234A6&quot;/&gt;&lt;wsp:rsid wsp:val=&quot;00623B7D&quot;/&gt;&lt;wsp:rsid wsp:val=&quot;00626130&quot;/&gt;&lt;wsp:rsid wsp:val=&quot;0062798D&quot;/&gt;&lt;wsp:rsid wsp:val=&quot;00630001&quot;/&gt;&lt;wsp:rsid wsp:val=&quot;006311B3&quot;/&gt;&lt;wsp:rsid wsp:val=&quot;00631957&quot;/&gt;&lt;wsp:rsid wsp:val=&quot;00631AA5&quot;/&gt;&lt;wsp:rsid wsp:val=&quot;00632043&quot;/&gt;&lt;wsp:rsid wsp:val=&quot;0063284C&quot;/&gt;&lt;wsp:rsid wsp:val=&quot;00632BD0&quot;/&gt;&lt;wsp:rsid wsp:val=&quot;00633697&quot;/&gt;&lt;wsp:rsid wsp:val=&quot;00633862&quot;/&gt;&lt;wsp:rsid wsp:val=&quot;00634EEA&quot;/&gt;&lt;wsp:rsid wsp:val=&quot;00636398&quot;/&gt;&lt;wsp:rsid wsp:val=&quot;006367D3&quot;/&gt;&lt;wsp:rsid wsp:val=&quot;006368D3&quot;/&gt;&lt;wsp:rsid wsp:val=&quot;006369E9&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208D&quot;/&gt;&lt;wsp:rsid wsp:val=&quot;00642735&quot;/&gt;&lt;wsp:rsid wsp:val=&quot;006427F0&quot;/&gt;&lt;wsp:rsid wsp:val=&quot;0064295E&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1CC&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5ED4&quot;/&gt;&lt;wsp:rsid wsp:val=&quot;0066664B&quot;/&gt;&lt;wsp:rsid wsp:val=&quot;00667EE7&quot;/&gt;&lt;wsp:rsid wsp:val=&quot;00670922&quot;/&gt;&lt;wsp:rsid wsp:val=&quot;00670BE1&quot;/&gt;&lt;wsp:rsid wsp:val=&quot;00671DC9&quot;/&gt;&lt;wsp:rsid wsp:val=&quot;0067218F&quot;/&gt;&lt;wsp:rsid wsp:val=&quot;00673784&quot;/&gt;&lt;wsp:rsid wsp:val=&quot;006737B4&quot;/&gt;&lt;wsp:rsid wsp:val=&quot;00673B0F&quot;/&gt;&lt;wsp:rsid wsp:val=&quot;006741F2&quot;/&gt;&lt;wsp:rsid wsp:val=&quot;0067421C&quot;/&gt;&lt;wsp:rsid wsp:val=&quot;00674CC3&quot;/&gt;&lt;wsp:rsid wsp:val=&quot;00675C72&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6DB&quot;/&gt;&lt;wsp:rsid wsp:val=&quot;006908D7&quot;/&gt;&lt;wsp:rsid wsp:val=&quot;00690CAD&quot;/&gt;&lt;wsp:rsid wsp:val=&quot;00691A2E&quot;/&gt;&lt;wsp:rsid wsp:val=&quot;006921F6&quot;/&gt;&lt;wsp:rsid wsp:val=&quot;006929B2&quot;/&gt;&lt;wsp:rsid wsp:val=&quot;00692E40&quot;/&gt;&lt;wsp:rsid wsp:val=&quot;006931AC&quot;/&gt;&lt;wsp:rsid wsp:val=&quot;006941C9&quot;/&gt;&lt;wsp:rsid wsp:val=&quot;006958B5&quot;/&gt;&lt;wsp:rsid wsp:val=&quot;00695A30&quot;/&gt;&lt;wsp:rsid wsp:val=&quot;00695FC2&quot;/&gt;&lt;wsp:rsid wsp:val=&quot;006962FB&quot;/&gt;&lt;wsp:rsid wsp:val=&quot;00696949&quot;/&gt;&lt;wsp:rsid wsp:val=&quot;00697052&quot;/&gt;&lt;wsp:rsid wsp:val=&quot;00697530&quot;/&gt;&lt;wsp:rsid wsp:val=&quot;00697F2A&quot;/&gt;&lt;wsp:rsid wsp:val=&quot;006A0E56&quot;/&gt;&lt;wsp:rsid wsp:val=&quot;006A0ECE&quot;/&gt;&lt;wsp:rsid wsp:val=&quot;006A325E&quot;/&gt;&lt;wsp:rsid wsp:val=&quot;006A46FB&quot;/&gt;&lt;wsp:rsid wsp:val=&quot;006A52D5&quot;/&gt;&lt;wsp:rsid wsp:val=&quot;006A586C&quot;/&gt;&lt;wsp:rsid wsp:val=&quot;006A5E28&quot;/&gt;&lt;wsp:rsid wsp:val=&quot;006A613C&quot;/&gt;&lt;wsp:rsid wsp:val=&quot;006A6555&quot;/&gt;&lt;wsp:rsid wsp:val=&quot;006A697B&quot;/&gt;&lt;wsp:rsid wsp:val=&quot;006A78F3&quot;/&gt;&lt;wsp:rsid wsp:val=&quot;006A7AFF&quot;/&gt;&lt;wsp:rsid wsp:val=&quot;006A7F92&quot;/&gt;&lt;wsp:rsid wsp:val=&quot;006B040B&quot;/&gt;&lt;wsp:rsid wsp:val=&quot;006B0EC6&quot;/&gt;&lt;wsp:rsid wsp:val=&quot;006B1816&quot;/&gt;&lt;wsp:rsid wsp:val=&quot;006B2099&quot;/&gt;&lt;wsp:rsid wsp:val=&quot;006B2283&quot;/&gt;&lt;wsp:rsid wsp:val=&quot;006B2A51&quot;/&gt;&lt;wsp:rsid wsp:val=&quot;006B3DBE&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0BF3&quot;/&gt;&lt;wsp:rsid wsp:val=&quot;006C385B&quot;/&gt;&lt;wsp:rsid wsp:val=&quot;006C4E5C&quot;/&gt;&lt;wsp:rsid wsp:val=&quot;006C545C&quot;/&gt;&lt;wsp:rsid wsp:val=&quot;006C58DF&quot;/&gt;&lt;wsp:rsid wsp:val=&quot;006C5B25&quot;/&gt;&lt;wsp:rsid wsp:val=&quot;006C5EC9&quot;/&gt;&lt;wsp:rsid wsp:val=&quot;006C6059&quot;/&gt;&lt;wsp:rsid wsp:val=&quot;006C7522&quot;/&gt;&lt;wsp:rsid wsp:val=&quot;006D0139&quot;/&gt;&lt;wsp:rsid wsp:val=&quot;006D305F&quot;/&gt;&lt;wsp:rsid wsp:val=&quot;006D351A&quot;/&gt;&lt;wsp:rsid wsp:val=&quot;006D4C5B&quot;/&gt;&lt;wsp:rsid wsp:val=&quot;006D554A&quot;/&gt;&lt;wsp:rsid wsp:val=&quot;006D5CE4&quot;/&gt;&lt;wsp:rsid wsp:val=&quot;006D6F08&quot;/&gt;&lt;wsp:rsid wsp:val=&quot;006D74BE&quot;/&gt;&lt;wsp:rsid wsp:val=&quot;006D79AB&quot;/&gt;&lt;wsp:rsid wsp:val=&quot;006D7DA7&quot;/&gt;&lt;wsp:rsid wsp:val=&quot;006E062C&quot;/&gt;&lt;wsp:rsid wsp:val=&quot;006E2572&quot;/&gt;&lt;wsp:rsid wsp:val=&quot;006E28B7&quot;/&gt;&lt;wsp:rsid wsp:val=&quot;006E2B61&quot;/&gt;&lt;wsp:rsid wsp:val=&quot;006E3310&quot;/&gt;&lt;wsp:rsid wsp:val=&quot;006E3367&quot;/&gt;&lt;wsp:rsid wsp:val=&quot;006E350F&quot;/&gt;&lt;wsp:rsid wsp:val=&quot;006E3C5F&quot;/&gt;&lt;wsp:rsid wsp:val=&quot;006E44D5&quot;/&gt;&lt;wsp:rsid wsp:val=&quot;006E4677&quot;/&gt;&lt;wsp:rsid wsp:val=&quot;006E46A8&quot;/&gt;&lt;wsp:rsid wsp:val=&quot;006E486F&quot;/&gt;&lt;wsp:rsid wsp:val=&quot;006E4E39&quot;/&gt;&lt;wsp:rsid wsp:val=&quot;006E545B&quot;/&gt;&lt;wsp:rsid wsp:val=&quot;006E565E&quot;/&gt;&lt;wsp:rsid wsp:val=&quot;006E5A6E&quot;/&gt;&lt;wsp:rsid wsp:val=&quot;006E5FC4&quot;/&gt;&lt;wsp:rsid wsp:val=&quot;006E7D3B&quot;/&gt;&lt;wsp:rsid wsp:val=&quot;006E7F80&quot;/&gt;&lt;wsp:rsid wsp:val=&quot;006F028F&quot;/&gt;&lt;wsp:rsid wsp:val=&quot;006F1B70&quot;/&gt;&lt;wsp:rsid wsp:val=&quot;006F2504&quot;/&gt;&lt;wsp:rsid wsp:val=&quot;006F341D&quot;/&gt;&lt;wsp:rsid wsp:val=&quot;006F3B3A&quot;/&gt;&lt;wsp:rsid wsp:val=&quot;006F487D&quot;/&gt;&lt;wsp:rsid wsp:val=&quot;006F58D4&quot;/&gt;&lt;wsp:rsid wsp:val=&quot;006F5C9A&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647&quot;/&gt;&lt;wsp:rsid wsp:val=&quot;00704736&quot;/&gt;&lt;wsp:rsid wsp:val=&quot;00704EDB&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26B&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5E8B&quot;/&gt;&lt;wsp:rsid wsp:val=&quot;007161DA&quot;/&gt;&lt;wsp:rsid wsp:val=&quot;007163B5&quot;/&gt;&lt;wsp:rsid wsp:val=&quot;00717413&quot;/&gt;&lt;wsp:rsid wsp:val=&quot;00722506&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AA2&quot;/&gt;&lt;wsp:rsid wsp:val=&quot;00736D7D&quot;/&gt;&lt;wsp:rsid wsp:val=&quot;007374F9&quot;/&gt;&lt;wsp:rsid wsp:val=&quot;0074063A&quot;/&gt;&lt;wsp:rsid wsp:val=&quot;00740E58&quot;/&gt;&lt;wsp:rsid wsp:val=&quot;00741368&quot;/&gt;&lt;wsp:rsid wsp:val=&quot;007445A0&quot;/&gt;&lt;wsp:rsid wsp:val=&quot;0074524B&quot;/&gt;&lt;wsp:rsid wsp:val=&quot;00746B98&quot;/&gt;&lt;wsp:rsid wsp:val=&quot;00746EAC&quot;/&gt;&lt;wsp:rsid wsp:val=&quot;007474A3&quot;/&gt;&lt;wsp:rsid wsp:val=&quot;00747D8B&quot;/&gt;&lt;wsp:rsid wsp:val=&quot;00751228&quot;/&gt;&lt;wsp:rsid wsp:val=&quot;007543CB&quot;/&gt;&lt;wsp:rsid wsp:val=&quot;00755EC7&quot;/&gt;&lt;wsp:rsid wsp:val=&quot;007571E1&quot;/&gt;&lt;wsp:rsid wsp:val=&quot;007575D7&quot;/&gt;&lt;wsp:rsid wsp:val=&quot;0075763F&quot;/&gt;&lt;wsp:rsid wsp:val=&quot;007602E4&quot;/&gt;&lt;wsp:rsid wsp:val=&quot;007604B2&quot;/&gt;&lt;wsp:rsid wsp:val=&quot;007619D7&quot;/&gt;&lt;wsp:rsid wsp:val=&quot;007623FB&quot;/&gt;&lt;wsp:rsid wsp:val=&quot;00765281&quot;/&gt;&lt;wsp:rsid wsp:val=&quot;00766BAD&quot;/&gt;&lt;wsp:rsid wsp:val=&quot;007678DE&quot;/&gt;&lt;wsp:rsid wsp:val=&quot;00770099&quot;/&gt;&lt;wsp:rsid wsp:val=&quot;00770542&quot;/&gt;&lt;wsp:rsid wsp:val=&quot;00771346&quot;/&gt;&lt;wsp:rsid wsp:val=&quot;00771706&quot;/&gt;&lt;wsp:rsid wsp:val=&quot;00771AA0&quot;/&gt;&lt;wsp:rsid wsp:val=&quot;0077213F&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6FE2&quot;/&gt;&lt;wsp:rsid wsp:val=&quot;007801CE&quot;/&gt;&lt;wsp:rsid wsp:val=&quot;007808CF&quot;/&gt;&lt;wsp:rsid wsp:val=&quot;007809FF&quot;/&gt;&lt;wsp:rsid wsp:val=&quot;007812F3&quot;/&gt;&lt;wsp:rsid wsp:val=&quot;0078177E&quot;/&gt;&lt;wsp:rsid wsp:val=&quot;00781A89&quot;/&gt;&lt;wsp:rsid wsp:val=&quot;00782868&quot;/&gt;&lt;wsp:rsid wsp:val=&quot;00782A02&quot;/&gt;&lt;wsp:rsid wsp:val=&quot;00782DF0&quot;/&gt;&lt;wsp:rsid wsp:val=&quot;00782F54&quot;/&gt;&lt;wsp:rsid wsp:val=&quot;0078304C&quot;/&gt;&lt;wsp:rsid wsp:val=&quot;00783673&quot;/&gt;&lt;wsp:rsid wsp:val=&quot;00783F0B&quot;/&gt;&lt;wsp:rsid wsp:val=&quot;0078417D&quot;/&gt;&lt;wsp:rsid wsp:val=&quot;00785490&quot;/&gt;&lt;wsp:rsid wsp:val=&quot;00785863&quot;/&gt;&lt;wsp:rsid wsp:val=&quot;00785889&quot;/&gt;&lt;wsp:rsid wsp:val=&quot;00785D29&quot;/&gt;&lt;wsp:rsid wsp:val=&quot;00787850&quot;/&gt;&lt;wsp:rsid wsp:val=&quot;00787D7A&quot;/&gt;&lt;wsp:rsid wsp:val=&quot;00790E93&quot;/&gt;&lt;wsp:rsid wsp:val=&quot;00791A2B&quot;/&gt;&lt;wsp:rsid wsp:val=&quot;007925EA&quot;/&gt;&lt;wsp:rsid wsp:val=&quot;007929C8&quot;/&gt;&lt;wsp:rsid wsp:val=&quot;00793CD8&quot;/&gt;&lt;wsp:rsid wsp:val=&quot;00794596&quot;/&gt;&lt;wsp:rsid wsp:val=&quot;00794CAE&quot;/&gt;&lt;wsp:rsid wsp:val=&quot;00795C92&quot;/&gt;&lt;wsp:rsid wsp:val=&quot;00797AFF&quot;/&gt;&lt;wsp:rsid wsp:val=&quot;007A0E6E&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27DC&quot;/&gt;&lt;wsp:rsid wsp:val=&quot;007B29DB&quot;/&gt;&lt;wsp:rsid wsp:val=&quot;007B3D2D&quot;/&gt;&lt;wsp:rsid wsp:val=&quot;007B485F&quot;/&gt;&lt;wsp:rsid wsp:val=&quot;007B50AE&quot;/&gt;&lt;wsp:rsid wsp:val=&quot;007B51DF&quot;/&gt;&lt;wsp:rsid wsp:val=&quot;007B6B74&quot;/&gt;&lt;wsp:rsid wsp:val=&quot;007B7875&quot;/&gt;&lt;wsp:rsid wsp:val=&quot;007C0476&quot;/&gt;&lt;wsp:rsid wsp:val=&quot;007C05DD&quot;/&gt;&lt;wsp:rsid wsp:val=&quot;007C1314&quot;/&gt;&lt;wsp:rsid wsp:val=&quot;007C13CB&quot;/&gt;&lt;wsp:rsid wsp:val=&quot;007C19C1&quot;/&gt;&lt;wsp:rsid wsp:val=&quot;007C22DA&quot;/&gt;&lt;wsp:rsid wsp:val=&quot;007C3CCC&quot;/&gt;&lt;wsp:rsid wsp:val=&quot;007C3D18&quot;/&gt;&lt;wsp:rsid wsp:val=&quot;007C4B39&quot;/&gt;&lt;wsp:rsid wsp:val=&quot;007C60BF&quot;/&gt;&lt;wsp:rsid wsp:val=&quot;007C61AB&quot;/&gt;&lt;wsp:rsid wsp:val=&quot;007C6A07&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42D2&quot;/&gt;&lt;wsp:rsid wsp:val=&quot;007D5247&quot;/&gt;&lt;wsp:rsid wsp:val=&quot;007D564B&quot;/&gt;&lt;wsp:rsid wsp:val=&quot;007D5809&quot;/&gt;&lt;wsp:rsid wsp:val=&quot;007D5901&quot;/&gt;&lt;wsp:rsid wsp:val=&quot;007D65F7&quot;/&gt;&lt;wsp:rsid wsp:val=&quot;007D6C7C&quot;/&gt;&lt;wsp:rsid wsp:val=&quot;007D701F&quot;/&gt;&lt;wsp:rsid wsp:val=&quot;007D7526&quot;/&gt;&lt;wsp:rsid wsp:val=&quot;007E2FA0&quot;/&gt;&lt;wsp:rsid wsp:val=&quot;007E3EF5&quot;/&gt;&lt;wsp:rsid wsp:val=&quot;007E4610&quot;/&gt;&lt;wsp:rsid wsp:val=&quot;007E4715&quot;/&gt;&lt;wsp:rsid wsp:val=&quot;007E4D98&quot;/&gt;&lt;wsp:rsid wsp:val=&quot;007E4E18&quot;/&gt;&lt;wsp:rsid wsp:val=&quot;007E505B&quot;/&gt;&lt;wsp:rsid wsp:val=&quot;007E533C&quot;/&gt;&lt;wsp:rsid wsp:val=&quot;007E7091&quot;/&gt;&lt;wsp:rsid wsp:val=&quot;007E7475&quot;/&gt;&lt;wsp:rsid wsp:val=&quot;007F0491&quot;/&gt;&lt;wsp:rsid wsp:val=&quot;007F0DBD&quot;/&gt;&lt;wsp:rsid wsp:val=&quot;007F12B6&quot;/&gt;&lt;wsp:rsid wsp:val=&quot;007F1726&quot;/&gt;&lt;wsp:rsid wsp:val=&quot;007F2363&quot;/&gt;&lt;wsp:rsid wsp:val=&quot;007F3C6F&quot;/&gt;&lt;wsp:rsid wsp:val=&quot;007F4904&quot;/&gt;&lt;wsp:rsid wsp:val=&quot;007F5988&quot;/&gt;&lt;wsp:rsid wsp:val=&quot;0080079E&quot;/&gt;&lt;wsp:rsid wsp:val=&quot;00800A4C&quot;/&gt;&lt;wsp:rsid wsp:val=&quot;00801562&quot;/&gt;&lt;wsp:rsid wsp:val=&quot;0080187F&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0811&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681&quot;/&gt;&lt;wsp:rsid wsp:val=&quot;008156D5&quot;/&gt;&lt;wsp:rsid wsp:val=&quot;008158D6&quot;/&gt;&lt;wsp:rsid wsp:val=&quot;0081716B&quot;/&gt;&lt;wsp:rsid wsp:val=&quot;00817196&quot;/&gt;&lt;wsp:rsid wsp:val=&quot;00820715&quot;/&gt;&lt;wsp:rsid wsp:val=&quot;008213E6&quot;/&gt;&lt;wsp:rsid wsp:val=&quot;008216C3&quot;/&gt;&lt;wsp:rsid wsp:val=&quot;00821960&quot;/&gt;&lt;wsp:rsid wsp:val=&quot;008222EF&quot;/&gt;&lt;wsp:rsid wsp:val=&quot;008229FC&quot;/&gt;&lt;wsp:rsid wsp:val=&quot;008235DB&quot;/&gt;&lt;wsp:rsid wsp:val=&quot;008240DA&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6C1&quot;/&gt;&lt;wsp:rsid wsp:val=&quot;008328DA&quot;/&gt;&lt;wsp:rsid wsp:val=&quot;00832D29&quot;/&gt;&lt;wsp:rsid wsp:val=&quot;0083391C&quot;/&gt;&lt;wsp:rsid wsp:val=&quot;00834C82&quot;/&gt;&lt;wsp:rsid wsp:val=&quot;0083565C&quot;/&gt;&lt;wsp:rsid wsp:val=&quot;00836E63&quot;/&gt;&lt;wsp:rsid wsp:val=&quot;008376AC&quot;/&gt;&lt;wsp:rsid wsp:val=&quot;0083778B&quot;/&gt;&lt;wsp:rsid wsp:val=&quot;00840F75&quot;/&gt;&lt;wsp:rsid wsp:val=&quot;00841446&quot;/&gt;&lt;wsp:rsid wsp:val=&quot;00843FEE&quot;/&gt;&lt;wsp:rsid wsp:val=&quot;008444E8&quot;/&gt;&lt;wsp:rsid wsp:val=&quot;00844E80&quot;/&gt;&lt;wsp:rsid wsp:val=&quot;0084543A&quot;/&gt;&lt;wsp:rsid wsp:val=&quot;00845BE3&quot;/&gt;&lt;wsp:rsid wsp:val=&quot;0084655B&quot;/&gt;&lt;wsp:rsid wsp:val=&quot;00846DF4&quot;/&gt;&lt;wsp:rsid wsp:val=&quot;00846FE7&quot;/&gt;&lt;wsp:rsid wsp:val=&quot;00847D83&quot;/&gt;&lt;wsp:rsid wsp:val=&quot;00851238&quot;/&gt;&lt;wsp:rsid wsp:val=&quot;008529CC&quot;/&gt;&lt;wsp:rsid wsp:val=&quot;00852B4F&quot;/&gt;&lt;wsp:rsid wsp:val=&quot;00855901&quot;/&gt;&lt;wsp:rsid wsp:val=&quot;00855F88&quot;/&gt;&lt;wsp:rsid wsp:val=&quot;0085648F&quot;/&gt;&lt;wsp:rsid wsp:val=&quot;00856911&quot;/&gt;&lt;wsp:rsid wsp:val=&quot;00857C50&quot;/&gt;&lt;wsp:rsid wsp:val=&quot;008601DF&quot;/&gt;&lt;wsp:rsid wsp:val=&quot;0086099B&quot;/&gt;&lt;wsp:rsid wsp:val=&quot;00860EF7&quot;/&gt;&lt;wsp:rsid wsp:val=&quot;0086242F&quot;/&gt;&lt;wsp:rsid wsp:val=&quot;00862B9A&quot;/&gt;&lt;wsp:rsid wsp:val=&quot;00863537&quot;/&gt;&lt;wsp:rsid wsp:val=&quot;00863C5D&quot;/&gt;&lt;wsp:rsid wsp:val=&quot;0086425C&quot;/&gt;&lt;wsp:rsid wsp:val=&quot;00864588&quot;/&gt;&lt;wsp:rsid wsp:val=&quot;00864DC3&quot;/&gt;&lt;wsp:rsid wsp:val=&quot;0086607D&quot;/&gt;&lt;wsp:rsid wsp:val=&quot;008677FD&quot;/&gt;&lt;wsp:rsid wsp:val=&quot;00867981&quot;/&gt;&lt;wsp:rsid wsp:val=&quot;00867B26&quot;/&gt;&lt;wsp:rsid wsp:val=&quot;008705D4&quot;/&gt;&lt;wsp:rsid wsp:val=&quot;008706D4&quot;/&gt;&lt;wsp:rsid wsp:val=&quot;00870F8A&quot;/&gt;&lt;wsp:rsid wsp:val=&quot;008714FD&quot;/&gt;&lt;wsp:rsid wsp:val=&quot;0087158B&quot;/&gt;&lt;wsp:rsid wsp:val=&quot;008719A4&quot;/&gt;&lt;wsp:rsid wsp:val=&quot;00871D23&quot;/&gt;&lt;wsp:rsid wsp:val=&quot;00871D26&quot;/&gt;&lt;wsp:rsid wsp:val=&quot;00871FBC&quot;/&gt;&lt;wsp:rsid wsp:val=&quot;00872273&quot;/&gt;&lt;wsp:rsid wsp:val=&quot;00872DD4&quot;/&gt;&lt;wsp:rsid wsp:val=&quot;00872DF0&quot;/&gt;&lt;wsp:rsid wsp:val=&quot;008735D7&quot;/&gt;&lt;wsp:rsid wsp:val=&quot;008739E4&quot;/&gt;&lt;wsp:rsid wsp:val=&quot;00874312&quot;/&gt;&lt;wsp:rsid wsp:val=&quot;0087437C&quot;/&gt;&lt;wsp:rsid wsp:val=&quot;008743D3&quot;/&gt;&lt;wsp:rsid wsp:val=&quot;00875CD7&quot;/&gt;&lt;wsp:rsid wsp:val=&quot;00876B4D&quot;/&gt;&lt;wsp:rsid wsp:val=&quot;00877F18&quot;/&gt;&lt;wsp:rsid wsp:val=&quot;00881CDD&quot;/&gt;&lt;wsp:rsid wsp:val=&quot;00882349&quot;/&gt;&lt;wsp:rsid wsp:val=&quot;00883005&quot;/&gt;&lt;wsp:rsid wsp:val=&quot;008846AC&quot;/&gt;&lt;wsp:rsid wsp:val=&quot;008848F9&quot;/&gt;&lt;wsp:rsid wsp:val=&quot;00885A75&quot;/&gt;&lt;wsp:rsid wsp:val=&quot;00885A89&quot;/&gt;&lt;wsp:rsid wsp:val=&quot;00886D00&quot;/&gt;&lt;wsp:rsid wsp:val=&quot;00886D44&quot;/&gt;&lt;wsp:rsid wsp:val=&quot;008907CA&quot;/&gt;&lt;wsp:rsid wsp:val=&quot;00891245&quot;/&gt;&lt;wsp:rsid wsp:val=&quot;00891B09&quot;/&gt;&lt;wsp:rsid wsp:val=&quot;008923EC&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97971&quot;/&gt;&lt;wsp:rsid wsp:val=&quot;008A0210&quot;/&gt;&lt;wsp:rsid wsp:val=&quot;008A08E0&quot;/&gt;&lt;wsp:rsid wsp:val=&quot;008A0B9C&quot;/&gt;&lt;wsp:rsid wsp:val=&quot;008A21FF&quot;/&gt;&lt;wsp:rsid wsp:val=&quot;008A2CE2&quot;/&gt;&lt;wsp:rsid wsp:val=&quot;008A30AC&quot;/&gt;&lt;wsp:rsid wsp:val=&quot;008A30BD&quot;/&gt;&lt;wsp:rsid wsp:val=&quot;008A3AE2&quot;/&gt;&lt;wsp:rsid wsp:val=&quot;008A4275&quot;/&gt;&lt;wsp:rsid wsp:val=&quot;008A44B8&quot;/&gt;&lt;wsp:rsid wsp:val=&quot;008A4E29&quot;/&gt;&lt;wsp:rsid wsp:val=&quot;008A51A8&quot;/&gt;&lt;wsp:rsid wsp:val=&quot;008A54C7&quot;/&gt;&lt;wsp:rsid wsp:val=&quot;008A5A93&quot;/&gt;&lt;wsp:rsid wsp:val=&quot;008A620C&quot;/&gt;&lt;wsp:rsid wsp:val=&quot;008A646C&quot;/&gt;&lt;wsp:rsid wsp:val=&quot;008A76D3&quot;/&gt;&lt;wsp:rsid wsp:val=&quot;008A77D8&quot;/&gt;&lt;wsp:rsid wsp:val=&quot;008B0483&quot;/&gt;&lt;wsp:rsid wsp:val=&quot;008B09DE&quot;/&gt;&lt;wsp:rsid wsp:val=&quot;008B120C&quot;/&gt;&lt;wsp:rsid wsp:val=&quot;008B2932&quot;/&gt;&lt;wsp:rsid wsp:val=&quot;008B2A90&quot;/&gt;&lt;wsp:rsid wsp:val=&quot;008B3C92&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4A&quot;/&gt;&lt;wsp:rsid wsp:val=&quot;008D1742&quot;/&gt;&lt;wsp:rsid wsp:val=&quot;008D224C&quot;/&gt;&lt;wsp:rsid wsp:val=&quot;008D2E1D&quot;/&gt;&lt;wsp:rsid wsp:val=&quot;008D31E2&quot;/&gt;&lt;wsp:rsid wsp:val=&quot;008D3299&quot;/&gt;&lt;wsp:rsid wsp:val=&quot;008D34F1&quot;/&gt;&lt;wsp:rsid wsp:val=&quot;008D39D8&quot;/&gt;&lt;wsp:rsid wsp:val=&quot;008D4FAD&quot;/&gt;&lt;wsp:rsid wsp:val=&quot;008D517C&quot;/&gt;&lt;wsp:rsid wsp:val=&quot;008D580D&quot;/&gt;&lt;wsp:rsid wsp:val=&quot;008D6D1A&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C1B&quot;/&gt;&lt;wsp:rsid wsp:val=&quot;008E4E82&quot;/&gt;&lt;wsp:rsid wsp:val=&quot;008E548A&quot;/&gt;&lt;wsp:rsid wsp:val=&quot;008E54CF&quot;/&gt;&lt;wsp:rsid wsp:val=&quot;008E5E7C&quot;/&gt;&lt;wsp:rsid wsp:val=&quot;008E6D79&quot;/&gt;&lt;wsp:rsid wsp:val=&quot;008E6E68&quot;/&gt;&lt;wsp:rsid wsp:val=&quot;008E715E&quot;/&gt;&lt;wsp:rsid wsp:val=&quot;008E75BD&quot;/&gt;&lt;wsp:rsid wsp:val=&quot;008E781E&quot;/&gt;&lt;wsp:rsid wsp:val=&quot;008F0A25&quot;/&gt;&lt;wsp:rsid wsp:val=&quot;008F19BC&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9A0&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33B&quot;/&gt;&lt;wsp:rsid wsp:val=&quot;0092560F&quot;/&gt;&lt;wsp:rsid wsp:val=&quot;00925CBD&quot;/&gt;&lt;wsp:rsid wsp:val=&quot;0092685E&quot;/&gt;&lt;wsp:rsid wsp:val=&quot;00927AAE&quot;/&gt;&lt;wsp:rsid wsp:val=&quot;00931BD9&quot;/&gt;&lt;wsp:rsid wsp:val=&quot;00932130&quot;/&gt;&lt;wsp:rsid wsp:val=&quot;00932156&quot;/&gt;&lt;wsp:rsid wsp:val=&quot;00932952&quot;/&gt;&lt;wsp:rsid wsp:val=&quot;00933367&quot;/&gt;&lt;wsp:rsid wsp:val=&quot;009336CE&quot;/&gt;&lt;wsp:rsid wsp:val=&quot;00933D3C&quot;/&gt;&lt;wsp:rsid wsp:val=&quot;00933E80&quot;/&gt;&lt;wsp:rsid wsp:val=&quot;00933EEB&quot;/&gt;&lt;wsp:rsid wsp:val=&quot;00934396&quot;/&gt;&lt;wsp:rsid wsp:val=&quot;00934864&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467&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504BD&quot;/&gt;&lt;wsp:rsid wsp:val=&quot;00950DE7&quot;/&gt;&lt;wsp:rsid wsp:val=&quot;0095278F&quot;/&gt;&lt;wsp:rsid wsp:val=&quot;00953098&quot;/&gt;&lt;wsp:rsid wsp:val=&quot;00953637&quot;/&gt;&lt;wsp:rsid wsp:val=&quot;00953920&quot;/&gt;&lt;wsp:rsid wsp:val=&quot;00953D47&quot;/&gt;&lt;wsp:rsid wsp:val=&quot;0095461F&quot;/&gt;&lt;wsp:rsid wsp:val=&quot;00954663&quot;/&gt;&lt;wsp:rsid wsp:val=&quot;009559ED&quot;/&gt;&lt;wsp:rsid wsp:val=&quot;00955ABB&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64&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06A3&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6635&quot;/&gt;&lt;wsp:rsid wsp:val=&quot;009900E5&quot;/&gt;&lt;wsp:rsid wsp:val=&quot;00990630&quot;/&gt;&lt;wsp:rsid wsp:val=&quot;00990779&quot;/&gt;&lt;wsp:rsid wsp:val=&quot;0099093F&quot;/&gt;&lt;wsp:rsid wsp:val=&quot;00991761&quot;/&gt;&lt;wsp:rsid wsp:val=&quot;0099235B&quot;/&gt;&lt;wsp:rsid wsp:val=&quot;00992CDF&quot;/&gt;&lt;wsp:rsid wsp:val=&quot;00992DC4&quot;/&gt;&lt;wsp:rsid wsp:val=&quot;00993321&quot;/&gt;&lt;wsp:rsid wsp:val=&quot;00993D8D&quot;/&gt;&lt;wsp:rsid wsp:val=&quot;00994309&quot;/&gt;&lt;wsp:rsid wsp:val=&quot;00994B02&quot;/&gt;&lt;wsp:rsid wsp:val=&quot;00994DCA&quot;/&gt;&lt;wsp:rsid wsp:val=&quot;0099603E&quot;/&gt;&lt;wsp:rsid wsp:val=&quot;009965BD&quot;/&gt;&lt;wsp:rsid wsp:val=&quot;00996BDC&quot;/&gt;&lt;wsp:rsid wsp:val=&quot;009970DD&quot;/&gt;&lt;wsp:rsid wsp:val=&quot;009975F4&quot;/&gt;&lt;wsp:rsid wsp:val=&quot;009A0FAB&quot;/&gt;&lt;wsp:rsid wsp:val=&quot;009A0FBA&quot;/&gt;&lt;wsp:rsid wsp:val=&quot;009A1601&quot;/&gt;&lt;wsp:rsid wsp:val=&quot;009A1F67&quot;/&gt;&lt;wsp:rsid wsp:val=&quot;009A24C8&quot;/&gt;&lt;wsp:rsid wsp:val=&quot;009A2BB1&quot;/&gt;&lt;wsp:rsid wsp:val=&quot;009A462D&quot;/&gt;&lt;wsp:rsid wsp:val=&quot;009A5CBA&quot;/&gt;&lt;wsp:rsid wsp:val=&quot;009A6274&quot;/&gt;&lt;wsp:rsid wsp:val=&quot;009A627F&quot;/&gt;&lt;wsp:rsid wsp:val=&quot;009A645B&quot;/&gt;&lt;wsp:rsid wsp:val=&quot;009A755E&quot;/&gt;&lt;wsp:rsid wsp:val=&quot;009A7846&quot;/&gt;&lt;wsp:rsid wsp:val=&quot;009B0D91&quot;/&gt;&lt;wsp:rsid wsp:val=&quot;009B3104&quot;/&gt;&lt;wsp:rsid wsp:val=&quot;009B37C9&quot;/&gt;&lt;wsp:rsid wsp:val=&quot;009B396D&quot;/&gt;&lt;wsp:rsid wsp:val=&quot;009B3AC2&quot;/&gt;&lt;wsp:rsid wsp:val=&quot;009B3BD4&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390E&quot;/&gt;&lt;wsp:rsid wsp:val=&quot;009C401E&quot;/&gt;&lt;wsp:rsid wsp:val=&quot;009C403E&quot;/&gt;&lt;wsp:rsid wsp:val=&quot;009C4923&quot;/&gt;&lt;wsp:rsid wsp:val=&quot;009C5410&quot;/&gt;&lt;wsp:rsid wsp:val=&quot;009C5A31&quot;/&gt;&lt;wsp:rsid wsp:val=&quot;009C742A&quot;/&gt;&lt;wsp:rsid wsp:val=&quot;009D1829&quot;/&gt;&lt;wsp:rsid wsp:val=&quot;009D2044&quot;/&gt;&lt;wsp:rsid wsp:val=&quot;009D2ACB&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703C&quot;/&gt;&lt;wsp:rsid wsp:val=&quot;009D718F&quot;/&gt;&lt;wsp:rsid wsp:val=&quot;009D7788&quot;/&gt;&lt;wsp:rsid wsp:val=&quot;009D7E7C&quot;/&gt;&lt;wsp:rsid wsp:val=&quot;009E0213&quot;/&gt;&lt;wsp:rsid wsp:val=&quot;009E068F&quot;/&gt;&lt;wsp:rsid wsp:val=&quot;009E07DE&quot;/&gt;&lt;wsp:rsid wsp:val=&quot;009E2E4B&quot;/&gt;&lt;wsp:rsid wsp:val=&quot;009E35DB&quot;/&gt;&lt;wsp:rsid wsp:val=&quot;009E4004&quot;/&gt;&lt;wsp:rsid wsp:val=&quot;009E4235&quot;/&gt;&lt;wsp:rsid wsp:val=&quot;009E47A3&quot;/&gt;&lt;wsp:rsid wsp:val=&quot;009E5D88&quot;/&gt;&lt;wsp:rsid wsp:val=&quot;009E602D&quot;/&gt;&lt;wsp:rsid wsp:val=&quot;009E7CEA&quot;/&gt;&lt;wsp:rsid wsp:val=&quot;009F08F3&quot;/&gt;&lt;wsp:rsid wsp:val=&quot;009F09EF&quot;/&gt;&lt;wsp:rsid wsp:val=&quot;009F0A74&quot;/&gt;&lt;wsp:rsid wsp:val=&quot;009F2AE7&quot;/&gt;&lt;wsp:rsid wsp:val=&quot;009F2B2C&quot;/&gt;&lt;wsp:rsid wsp:val=&quot;009F344F&quot;/&gt;&lt;wsp:rsid wsp:val=&quot;009F47FC&quot;/&gt;&lt;wsp:rsid wsp:val=&quot;009F5143&quot;/&gt;&lt;wsp:rsid wsp:val=&quot;009F7BDB&quot;/&gt;&lt;wsp:rsid wsp:val=&quot;009F7DAD&quot;/&gt;&lt;wsp:rsid wsp:val=&quot;009F7FD4&quot;/&gt;&lt;wsp:rsid wsp:val=&quot;00A00254&quot;/&gt;&lt;wsp:rsid wsp:val=&quot;00A0026D&quot;/&gt;&lt;wsp:rsid wsp:val=&quot;00A0039D&quot;/&gt;&lt;wsp:rsid wsp:val=&quot;00A021CA&quot;/&gt;&lt;wsp:rsid wsp:val=&quot;00A02D6D&quot;/&gt;&lt;wsp:rsid wsp:val=&quot;00A04367&quot;/&gt;&lt;wsp:rsid wsp:val=&quot;00A048A8&quot;/&gt;&lt;wsp:rsid wsp:val=&quot;00A04DCB&quot;/&gt;&lt;wsp:rsid wsp:val=&quot;00A05B47&quot;/&gt;&lt;wsp:rsid wsp:val=&quot;00A063B7&quot;/&gt;&lt;wsp:rsid wsp:val=&quot;00A06DB0&quot;/&gt;&lt;wsp:rsid wsp:val=&quot;00A110BC&quot;/&gt;&lt;wsp:rsid wsp:val=&quot;00A12492&quot;/&gt;&lt;wsp:rsid wsp:val=&quot;00A13DD6&quot;/&gt;&lt;wsp:rsid wsp:val=&quot;00A13E54&quot;/&gt;&lt;wsp:rsid wsp:val=&quot;00A1420D&quot;/&gt;&lt;wsp:rsid wsp:val=&quot;00A16BD1&quot;/&gt;&lt;wsp:rsid wsp:val=&quot;00A16EE6&quot;/&gt;&lt;wsp:rsid wsp:val=&quot;00A17D84&quot;/&gt;&lt;wsp:rsid wsp:val=&quot;00A17F63&quot;/&gt;&lt;wsp:rsid wsp:val=&quot;00A200EF&quot;/&gt;&lt;wsp:rsid wsp:val=&quot;00A20E4F&quot;/&gt;&lt;wsp:rsid wsp:val=&quot;00A2149F&quot;/&gt;&lt;wsp:rsid wsp:val=&quot;00A214F4&quot;/&gt;&lt;wsp:rsid wsp:val=&quot;00A2193B&quot;/&gt;&lt;wsp:rsid wsp:val=&quot;00A21B62&quot;/&gt;&lt;wsp:rsid wsp:val=&quot;00A22EE1&quot;/&gt;&lt;wsp:rsid wsp:val=&quot;00A2351A&quot;/&gt;&lt;wsp:rsid wsp:val=&quot;00A24EAC&quot;/&gt;&lt;wsp:rsid wsp:val=&quot;00A253A7&quot;/&gt;&lt;wsp:rsid wsp:val=&quot;00A264A9&quot;/&gt;&lt;wsp:rsid wsp:val=&quot;00A2663B&quot;/&gt;&lt;wsp:rsid wsp:val=&quot;00A269B0&quot;/&gt;&lt;wsp:rsid wsp:val=&quot;00A26EA6&quot;/&gt;&lt;wsp:rsid wsp:val=&quot;00A27785&quot;/&gt;&lt;wsp:rsid wsp:val=&quot;00A30187&quot;/&gt;&lt;wsp:rsid wsp:val=&quot;00A319C8&quot;/&gt;&lt;wsp:rsid wsp:val=&quot;00A33D04&quot;/&gt;&lt;wsp:rsid wsp:val=&quot;00A34314&quot;/&gt;&lt;wsp:rsid wsp:val=&quot;00A3448A&quot;/&gt;&lt;wsp:rsid wsp:val=&quot;00A35160&quot;/&gt;&lt;wsp:rsid wsp:val=&quot;00A35469&quot;/&gt;&lt;wsp:rsid wsp:val=&quot;00A36297&quot;/&gt;&lt;wsp:rsid wsp:val=&quot;00A3663D&quot;/&gt;&lt;wsp:rsid wsp:val=&quot;00A36BDC&quot;/&gt;&lt;wsp:rsid wsp:val=&quot;00A36EAD&quot;/&gt;&lt;wsp:rsid wsp:val=&quot;00A37E7B&quot;/&gt;&lt;wsp:rsid wsp:val=&quot;00A408D4&quot;/&gt;&lt;wsp:rsid wsp:val=&quot;00A4199F&quot;/&gt;&lt;wsp:rsid wsp:val=&quot;00A41E2B&quot;/&gt;&lt;wsp:rsid wsp:val=&quot;00A4252A&quot;/&gt;&lt;wsp:rsid wsp:val=&quot;00A43013&quot;/&gt;&lt;wsp:rsid wsp:val=&quot;00A4318D&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601E5&quot;/&gt;&lt;wsp:rsid wsp:val=&quot;00A60DBF&quot;/&gt;&lt;wsp:rsid wsp:val=&quot;00A6126F&quot;/&gt;&lt;wsp:rsid wsp:val=&quot;00A61499&quot;/&gt;&lt;wsp:rsid wsp:val=&quot;00A615C9&quot;/&gt;&lt;wsp:rsid wsp:val=&quot;00A620D8&quot;/&gt;&lt;wsp:rsid wsp:val=&quot;00A62C1F&quot;/&gt;&lt;wsp:rsid wsp:val=&quot;00A63483&quot;/&gt;&lt;wsp:rsid wsp:val=&quot;00A6437D&quot;/&gt;&lt;wsp:rsid wsp:val=&quot;00A64DD4&quot;/&gt;&lt;wsp:rsid wsp:val=&quot;00A660AC&quot;/&gt;&lt;wsp:rsid wsp:val=&quot;00A670EF&quot;/&gt;&lt;wsp:rsid wsp:val=&quot;00A67D49&quot;/&gt;&lt;wsp:rsid wsp:val=&quot;00A67E6C&quot;/&gt;&lt;wsp:rsid wsp:val=&quot;00A7172B&quot;/&gt;&lt;wsp:rsid wsp:val=&quot;00A71B99&quot;/&gt;&lt;wsp:rsid wsp:val=&quot;00A71E0A&quot;/&gt;&lt;wsp:rsid wsp:val=&quot;00A7246D&quot;/&gt;&lt;wsp:rsid wsp:val=&quot;00A7377B&quot;/&gt;&lt;wsp:rsid wsp:val=&quot;00A73989&quot;/&gt;&lt;wsp:rsid wsp:val=&quot;00A739D0&quot;/&gt;&lt;wsp:rsid wsp:val=&quot;00A73D7E&quot;/&gt;&lt;wsp:rsid wsp:val=&quot;00A746CE&quot;/&gt;&lt;wsp:rsid wsp:val=&quot;00A74F7D&quot;/&gt;&lt;wsp:rsid wsp:val=&quot;00A7519E&quot;/&gt;&lt;wsp:rsid wsp:val=&quot;00A754EE&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13FA&quot;/&gt;&lt;wsp:rsid wsp:val=&quot;00A8445F&quot;/&gt;&lt;wsp:rsid wsp:val=&quot;00A848C0&quot;/&gt;&lt;wsp:rsid wsp:val=&quot;00A852ED&quot;/&gt;&lt;wsp:rsid wsp:val=&quot;00A8531C&quot;/&gt;&lt;wsp:rsid wsp:val=&quot;00A85A38&quot;/&gt;&lt;wsp:rsid wsp:val=&quot;00A85D63&quot;/&gt;&lt;wsp:rsid wsp:val=&quot;00A86331&quot;/&gt;&lt;wsp:rsid wsp:val=&quot;00A8722D&quot;/&gt;&lt;wsp:rsid wsp:val=&quot;00A91CDF&quot;/&gt;&lt;wsp:rsid wsp:val=&quot;00A91F23&quot;/&gt;&lt;wsp:rsid wsp:val=&quot;00A920C7&quot;/&gt;&lt;wsp:rsid wsp:val=&quot;00A92879&quot;/&gt;&lt;wsp:rsid wsp:val=&quot;00A9544C&quot;/&gt;&lt;wsp:rsid wsp:val=&quot;00A95546&quot;/&gt;&lt;wsp:rsid wsp:val=&quot;00A956A5&quot;/&gt;&lt;wsp:rsid wsp:val=&quot;00A9594B&quot;/&gt;&lt;wsp:rsid wsp:val=&quot;00A95B89&quot;/&gt;&lt;wsp:rsid wsp:val=&quot;00A96357&quot;/&gt;&lt;wsp:rsid wsp:val=&quot;00A97570&quot;/&gt;&lt;wsp:rsid wsp:val=&quot;00A979EE&quot;/&gt;&lt;wsp:rsid wsp:val=&quot;00AA016F&quot;/&gt;&lt;wsp:rsid wsp:val=&quot;00AA05E2&quot;/&gt;&lt;wsp:rsid wsp:val=&quot;00AA1D8A&quot;/&gt;&lt;wsp:rsid wsp:val=&quot;00AA1ED6&quot;/&gt;&lt;wsp:rsid wsp:val=&quot;00AA2192&quot;/&gt;&lt;wsp:rsid wsp:val=&quot;00AA23DA&quot;/&gt;&lt;wsp:rsid wsp:val=&quot;00AA2D9C&quot;/&gt;&lt;wsp:rsid wsp:val=&quot;00AA3748&quot;/&gt;&lt;wsp:rsid wsp:val=&quot;00AA446F&quot;/&gt;&lt;wsp:rsid wsp:val=&quot;00AA50A1&quot;/&gt;&lt;wsp:rsid wsp:val=&quot;00AA51D6&quot;/&gt;&lt;wsp:rsid wsp:val=&quot;00AA5D17&quot;/&gt;&lt;wsp:rsid wsp:val=&quot;00AA70BE&quot;/&gt;&lt;wsp:rsid wsp:val=&quot;00AB0BC8&quot;/&gt;&lt;wsp:rsid wsp:val=&quot;00AB0D03&quot;/&gt;&lt;wsp:rsid wsp:val=&quot;00AB11CA&quot;/&gt;&lt;wsp:rsid wsp:val=&quot;00AB1387&quot;/&gt;&lt;wsp:rsid wsp:val=&quot;00AB14D9&quot;/&gt;&lt;wsp:rsid wsp:val=&quot;00AB19C7&quot;/&gt;&lt;wsp:rsid wsp:val=&quot;00AB1B76&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ECD&quot;/&gt;&lt;wsp:rsid wsp:val=&quot;00AC3119&quot;/&gt;&lt;wsp:rsid wsp:val=&quot;00AC38AE&quot;/&gt;&lt;wsp:rsid wsp:val=&quot;00AC49FB&quot;/&gt;&lt;wsp:rsid wsp:val=&quot;00AC5A10&quot;/&gt;&lt;wsp:rsid wsp:val=&quot;00AC786A&quot;/&gt;&lt;wsp:rsid wsp:val=&quot;00AD0460&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748F&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AE5&quot;/&gt;&lt;wsp:rsid wsp:val=&quot;00AE3FA0&quot;/&gt;&lt;wsp:rsid wsp:val=&quot;00AE40E0&quot;/&gt;&lt;wsp:rsid wsp:val=&quot;00AE4DBA&quot;/&gt;&lt;wsp:rsid wsp:val=&quot;00AE4F07&quot;/&gt;&lt;wsp:rsid wsp:val=&quot;00AE5783&quot;/&gt;&lt;wsp:rsid wsp:val=&quot;00AF0C7E&quot;/&gt;&lt;wsp:rsid wsp:val=&quot;00AF1C5D&quot;/&gt;&lt;wsp:rsid wsp:val=&quot;00AF42D7&quot;/&gt;&lt;wsp:rsid wsp:val=&quot;00AF474B&quot;/&gt;&lt;wsp:rsid wsp:val=&quot;00AF4AFF&quot;/&gt;&lt;wsp:rsid wsp:val=&quot;00AF52BE&quot;/&gt;&lt;wsp:rsid wsp:val=&quot;00AF643F&quot;/&gt;&lt;wsp:rsid wsp:val=&quot;00AF6DA0&quot;/&gt;&lt;wsp:rsid wsp:val=&quot;00B006FE&quot;/&gt;&lt;wsp:rsid wsp:val=&quot;00B007CB&quot;/&gt;&lt;wsp:rsid wsp:val=&quot;00B028B5&quot;/&gt;&lt;wsp:rsid wsp:val=&quot;00B02AA9&quot;/&gt;&lt;wsp:rsid wsp:val=&quot;00B02FA3&quot;/&gt;&lt;wsp:rsid wsp:val=&quot;00B03281&quot;/&gt;&lt;wsp:rsid wsp:val=&quot;00B032E0&quot;/&gt;&lt;wsp:rsid wsp:val=&quot;00B05084&quot;/&gt;&lt;wsp:rsid wsp:val=&quot;00B055C2&quot;/&gt;&lt;wsp:rsid wsp:val=&quot;00B1177A&quot;/&gt;&lt;wsp:rsid wsp:val=&quot;00B146E4&quot;/&gt;&lt;wsp:rsid wsp:val=&quot;00B1497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375&quot;/&gt;&lt;wsp:rsid wsp:val=&quot;00B23755&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5997&quot;/&gt;&lt;wsp:rsid wsp:val=&quot;00B36F25&quot;/&gt;&lt;wsp:rsid wsp:val=&quot;00B36F3A&quot;/&gt;&lt;wsp:rsid wsp:val=&quot;00B372AA&quot;/&gt;&lt;wsp:rsid wsp:val=&quot;00B40445&quot;/&gt;&lt;wsp:rsid wsp:val=&quot;00B41888&quot;/&gt;&lt;wsp:rsid wsp:val=&quot;00B43FDB&quot;/&gt;&lt;wsp:rsid wsp:val=&quot;00B44A42&quot;/&gt;&lt;wsp:rsid wsp:val=&quot;00B45A52&quot;/&gt;&lt;wsp:rsid wsp:val=&quot;00B46175&quot;/&gt;&lt;wsp:rsid wsp:val=&quot;00B467C4&quot;/&gt;&lt;wsp:rsid wsp:val=&quot;00B47C29&quot;/&gt;&lt;wsp:rsid wsp:val=&quot;00B47D21&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B02&quot;/&gt;&lt;wsp:rsid wsp:val=&quot;00B7285B&quot;/&gt;&lt;wsp:rsid wsp:val=&quot;00B72868&quot;/&gt;&lt;wsp:rsid wsp:val=&quot;00B73436&quot;/&gt;&lt;wsp:rsid wsp:val=&quot;00B73583&quot;/&gt;&lt;wsp:rsid wsp:val=&quot;00B739F6&quot;/&gt;&lt;wsp:rsid wsp:val=&quot;00B752D9&quot;/&gt;&lt;wsp:rsid wsp:val=&quot;00B75DBE&quot;/&gt;&lt;wsp:rsid wsp:val=&quot;00B777F2&quot;/&gt;&lt;wsp:rsid wsp:val=&quot;00B77A3C&quot;/&gt;&lt;wsp:rsid wsp:val=&quot;00B77FFB&quot;/&gt;&lt;wsp:rsid wsp:val=&quot;00B81A7B&quot;/&gt;&lt;wsp:rsid wsp:val=&quot;00B81FF6&quot;/&gt;&lt;wsp:rsid wsp:val=&quot;00B8209E&quot;/&gt;&lt;wsp:rsid wsp:val=&quot;00B82F97&quot;/&gt;&lt;wsp:rsid wsp:val=&quot;00B8477A&quot;/&gt;&lt;wsp:rsid wsp:val=&quot;00B85203&quot;/&gt;&lt;wsp:rsid wsp:val=&quot;00B852E5&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3A56&quot;/&gt;&lt;wsp:rsid wsp:val=&quot;00B93B59&quot;/&gt;&lt;wsp:rsid wsp:val=&quot;00B93E70&quot;/&gt;&lt;wsp:rsid wsp:val=&quot;00B9406A&quot;/&gt;&lt;wsp:rsid wsp:val=&quot;00B94676&quot;/&gt;&lt;wsp:rsid wsp:val=&quot;00B94CF9&quot;/&gt;&lt;wsp:rsid wsp:val=&quot;00B97BB4&quot;/&gt;&lt;wsp:rsid wsp:val=&quot;00B97C21&quot;/&gt;&lt;wsp:rsid wsp:val=&quot;00B97D91&quot;/&gt;&lt;wsp:rsid wsp:val=&quot;00B97EC2&quot;/&gt;&lt;wsp:rsid wsp:val=&quot;00BA0318&quot;/&gt;&lt;wsp:rsid wsp:val=&quot;00BA08A3&quot;/&gt;&lt;wsp:rsid wsp:val=&quot;00BA1EFD&quot;/&gt;&lt;wsp:rsid wsp:val=&quot;00BA2280&quot;/&gt;&lt;wsp:rsid wsp:val=&quot;00BA2A08&quot;/&gt;&lt;wsp:rsid wsp:val=&quot;00BA34E1&quot;/&gt;&lt;wsp:rsid wsp:val=&quot;00BA4E8B&quot;/&gt;&lt;wsp:rsid wsp:val=&quot;00BA5131&quot;/&gt;&lt;wsp:rsid wsp:val=&quot;00BA56D2&quot;/&gt;&lt;wsp:rsid wsp:val=&quot;00BA58F5&quot;/&gt;&lt;wsp:rsid wsp:val=&quot;00BA7028&quot;/&gt;&lt;wsp:rsid wsp:val=&quot;00BA70BB&quot;/&gt;&lt;wsp:rsid wsp:val=&quot;00BA76E0&quot;/&gt;&lt;wsp:rsid wsp:val=&quot;00BB004D&quot;/&gt;&lt;wsp:rsid wsp:val=&quot;00BB021A&quot;/&gt;&lt;wsp:rsid wsp:val=&quot;00BB0A24&quot;/&gt;&lt;wsp:rsid wsp:val=&quot;00BB21B4&quot;/&gt;&lt;wsp:rsid wsp:val=&quot;00BB2863&quot;/&gt;&lt;wsp:rsid wsp:val=&quot;00BB2A25&quot;/&gt;&lt;wsp:rsid wsp:val=&quot;00BB30F3&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15E4&quot;/&gt;&lt;wsp:rsid wsp:val=&quot;00BC4D2E&quot;/&gt;&lt;wsp:rsid wsp:val=&quot;00BC4E54&quot;/&gt;&lt;wsp:rsid wsp:val=&quot;00BC74D1&quot;/&gt;&lt;wsp:rsid wsp:val=&quot;00BC7902&quot;/&gt;&lt;wsp:rsid wsp:val=&quot;00BD0073&quot;/&gt;&lt;wsp:rsid wsp:val=&quot;00BD48AC&quot;/&gt;&lt;wsp:rsid wsp:val=&quot;00BD4AE4&quot;/&gt;&lt;wsp:rsid wsp:val=&quot;00BD55BA&quot;/&gt;&lt;wsp:rsid wsp:val=&quot;00BD5762&quot;/&gt;&lt;wsp:rsid wsp:val=&quot;00BD5F1A&quot;/&gt;&lt;wsp:rsid wsp:val=&quot;00BD7820&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5CFC&quot;/&gt;&lt;wsp:rsid wsp:val=&quot;00BE7406&quot;/&gt;&lt;wsp:rsid wsp:val=&quot;00BE7603&quot;/&gt;&lt;wsp:rsid wsp:val=&quot;00BE78D7&quot;/&gt;&lt;wsp:rsid wsp:val=&quot;00BF1EDF&quot;/&gt;&lt;wsp:rsid wsp:val=&quot;00BF2F8C&quot;/&gt;&lt;wsp:rsid wsp:val=&quot;00BF3279&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F33&quot;/&gt;&lt;wsp:rsid wsp:val=&quot;00C0209C&quot;/&gt;&lt;wsp:rsid wsp:val=&quot;00C0250F&quot;/&gt;&lt;wsp:rsid wsp:val=&quot;00C0290B&quot;/&gt;&lt;wsp:rsid wsp:val=&quot;00C02CC6&quot;/&gt;&lt;wsp:rsid wsp:val=&quot;00C0342D&quot;/&gt;&lt;wsp:rsid wsp:val=&quot;00C040F7&quot;/&gt;&lt;wsp:rsid wsp:val=&quot;00C044AB&quot;/&gt;&lt;wsp:rsid wsp:val=&quot;00C04C9F&quot;/&gt;&lt;wsp:rsid wsp:val=&quot;00C05706&quot;/&gt;&lt;wsp:rsid wsp:val=&quot;00C06071&quot;/&gt;&lt;wsp:rsid wsp:val=&quot;00C0657A&quot;/&gt;&lt;wsp:rsid wsp:val=&quot;00C07377&quot;/&gt;&lt;wsp:rsid wsp:val=&quot;00C0762D&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6757&quot;/&gt;&lt;wsp:rsid wsp:val=&quot;00C17316&quot;/&gt;&lt;wsp:rsid wsp:val=&quot;00C17C30&quot;/&gt;&lt;wsp:rsid wsp:val=&quot;00C226CD&quot;/&gt;&lt;wsp:rsid wsp:val=&quot;00C23EAD&quot;/&gt;&lt;wsp:rsid wsp:val=&quot;00C24AA4&quot;/&gt;&lt;wsp:rsid wsp:val=&quot;00C26007&quot;/&gt;&lt;wsp:rsid wsp:val=&quot;00C279B5&quot;/&gt;&lt;wsp:rsid wsp:val=&quot;00C27C45&quot;/&gt;&lt;wsp:rsid wsp:val=&quot;00C302CE&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6E84&quot;/&gt;&lt;wsp:rsid wsp:val=&quot;00C3719D&quot;/&gt;&lt;wsp:rsid wsp:val=&quot;00C4082F&quot;/&gt;&lt;wsp:rsid wsp:val=&quot;00C41535&quot;/&gt;&lt;wsp:rsid wsp:val=&quot;00C42B43&quot;/&gt;&lt;wsp:rsid wsp:val=&quot;00C43A6C&quot;/&gt;&lt;wsp:rsid wsp:val=&quot;00C44972&quot;/&gt;&lt;wsp:rsid wsp:val=&quot;00C45739&quot;/&gt;&lt;wsp:rsid wsp:val=&quot;00C45C25&quot;/&gt;&lt;wsp:rsid wsp:val=&quot;00C45F08&quot;/&gt;&lt;wsp:rsid wsp:val=&quot;00C4639E&quot;/&gt;&lt;wsp:rsid wsp:val=&quot;00C46B7B&quot;/&gt;&lt;wsp:rsid wsp:val=&quot;00C47344&quot;/&gt;&lt;wsp:rsid wsp:val=&quot;00C5010D&quot;/&gt;&lt;wsp:rsid wsp:val=&quot;00C5269D&quot;/&gt;&lt;wsp:rsid wsp:val=&quot;00C52B72&quot;/&gt;&lt;wsp:rsid wsp:val=&quot;00C537C2&quot;/&gt;&lt;wsp:rsid wsp:val=&quot;00C53AD2&quot;/&gt;&lt;wsp:rsid wsp:val=&quot;00C54995&quot;/&gt;&lt;wsp:rsid wsp:val=&quot;00C54D41&quot;/&gt;&lt;wsp:rsid wsp:val=&quot;00C55464&quot;/&gt;&lt;wsp:rsid wsp:val=&quot;00C5584E&quot;/&gt;&lt;wsp:rsid wsp:val=&quot;00C55E1C&quot;/&gt;&lt;wsp:rsid wsp:val=&quot;00C60783&quot;/&gt;&lt;wsp:rsid wsp:val=&quot;00C6159F&quot;/&gt;&lt;wsp:rsid wsp:val=&quot;00C61623&quot;/&gt;&lt;wsp:rsid wsp:val=&quot;00C61F29&quot;/&gt;&lt;wsp:rsid wsp:val=&quot;00C6223E&quot;/&gt;&lt;wsp:rsid wsp:val=&quot;00C634E4&quot;/&gt;&lt;wsp:rsid wsp:val=&quot;00C63DC8&quot;/&gt;&lt;wsp:rsid wsp:val=&quot;00C644E1&quot;/&gt;&lt;wsp:rsid wsp:val=&quot;00C64672&quot;/&gt;&lt;wsp:rsid wsp:val=&quot;00C654C6&quot;/&gt;&lt;wsp:rsid wsp:val=&quot;00C65560&quot;/&gt;&lt;wsp:rsid wsp:val=&quot;00C65EBC&quot;/&gt;&lt;wsp:rsid wsp:val=&quot;00C65F0C&quot;/&gt;&lt;wsp:rsid wsp:val=&quot;00C66472&quot;/&gt;&lt;wsp:rsid wsp:val=&quot;00C668F7&quot;/&gt;&lt;wsp:rsid wsp:val=&quot;00C6692D&quot;/&gt;&lt;wsp:rsid wsp:val=&quot;00C671CA&quot;/&gt;&lt;wsp:rsid wsp:val=&quot;00C70697&quot;/&gt;&lt;wsp:rsid wsp:val=&quot;00C70D2F&quot;/&gt;&lt;wsp:rsid wsp:val=&quot;00C728F3&quot;/&gt;&lt;wsp:rsid wsp:val=&quot;00C72EF4&quot;/&gt;&lt;wsp:rsid wsp:val=&quot;00C7412A&quot;/&gt;&lt;wsp:rsid wsp:val=&quot;00C755E3&quot;/&gt;&lt;wsp:rsid wsp:val=&quot;00C75D2F&quot;/&gt;&lt;wsp:rsid wsp:val=&quot;00C76D90&quot;/&gt;&lt;wsp:rsid wsp:val=&quot;00C76E3C&quot;/&gt;&lt;wsp:rsid wsp:val=&quot;00C8085D&quot;/&gt;&lt;wsp:rsid wsp:val=&quot;00C80F87&quot;/&gt;&lt;wsp:rsid wsp:val=&quot;00C812CF&quot;/&gt;&lt;wsp:rsid wsp:val=&quot;00C81568&quot;/&gt;&lt;wsp:rsid wsp:val=&quot;00C82387&quot;/&gt;&lt;wsp:rsid wsp:val=&quot;00C82773&quot;/&gt;&lt;wsp:rsid wsp:val=&quot;00C82915&quot;/&gt;&lt;wsp:rsid wsp:val=&quot;00C830E3&quot;/&gt;&lt;wsp:rsid wsp:val=&quot;00C83A13&quot;/&gt;&lt;wsp:rsid wsp:val=&quot;00C842EF&quot;/&gt;&lt;wsp:rsid wsp:val=&quot;00C84C4B&quot;/&gt;&lt;wsp:rsid wsp:val=&quot;00C857B3&quot;/&gt;&lt;wsp:rsid wsp:val=&quot;00C86CFF&quot;/&gt;&lt;wsp:rsid wsp:val=&quot;00C87FCB&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5B40&quot;/&gt;&lt;wsp:rsid wsp:val=&quot;00C966F9&quot;/&gt;&lt;wsp:rsid wsp:val=&quot;00C97567&quot;/&gt;&lt;wsp:rsid wsp:val=&quot;00C97A5F&quot;/&gt;&lt;wsp:rsid wsp:val=&quot;00C97EA2&quot;/&gt;&lt;wsp:rsid wsp:val=&quot;00CA0A65&quot;/&gt;&lt;wsp:rsid wsp:val=&quot;00CA17EF&quot;/&gt;&lt;wsp:rsid wsp:val=&quot;00CA1ED8&quot;/&gt;&lt;wsp:rsid wsp:val=&quot;00CA38D6&quot;/&gt;&lt;wsp:rsid wsp:val=&quot;00CA39A2&quot;/&gt;&lt;wsp:rsid wsp:val=&quot;00CA3DFD&quot;/&gt;&lt;wsp:rsid wsp:val=&quot;00CA4071&quot;/&gt;&lt;wsp:rsid wsp:val=&quot;00CA4E1A&quot;/&gt;&lt;wsp:rsid wsp:val=&quot;00CA59E2&quot;/&gt;&lt;wsp:rsid wsp:val=&quot;00CA5D20&quot;/&gt;&lt;wsp:rsid wsp:val=&quot;00CA6241&quot;/&gt;&lt;wsp:rsid wsp:val=&quot;00CA6781&quot;/&gt;&lt;wsp:rsid wsp:val=&quot;00CB1F63&quot;/&gt;&lt;wsp:rsid wsp:val=&quot;00CB2067&quot;/&gt;&lt;wsp:rsid wsp:val=&quot;00CB6997&quot;/&gt;&lt;wsp:rsid wsp:val=&quot;00CC040E&quot;/&gt;&lt;wsp:rsid wsp:val=&quot;00CC111F&quot;/&gt;&lt;wsp:rsid wsp:val=&quot;00CC1346&quot;/&gt;&lt;wsp:rsid wsp:val=&quot;00CC3806&quot;/&gt;&lt;wsp:rsid wsp:val=&quot;00CC3D2A&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824&quot;/&gt;&lt;wsp:rsid wsp:val=&quot;00CD2ED1&quot;/&gt;&lt;wsp:rsid wsp:val=&quot;00CD337B&quot;/&gt;&lt;wsp:rsid wsp:val=&quot;00CD4CD9&quot;/&gt;&lt;wsp:rsid wsp:val=&quot;00CD652C&quot;/&gt;&lt;wsp:rsid wsp:val=&quot;00CD6B8F&quot;/&gt;&lt;wsp:rsid wsp:val=&quot;00CD6CA5&quot;/&gt;&lt;wsp:rsid wsp:val=&quot;00CD6FCC&quot;/&gt;&lt;wsp:rsid wsp:val=&quot;00CD76C2&quot;/&gt;&lt;wsp:rsid wsp:val=&quot;00CE1237&quot;/&gt;&lt;wsp:rsid wsp:val=&quot;00CE1A49&quot;/&gt;&lt;wsp:rsid wsp:val=&quot;00CE277C&quot;/&gt;&lt;wsp:rsid wsp:val=&quot;00CE292F&quot;/&gt;&lt;wsp:rsid wsp:val=&quot;00CE2C47&quot;/&gt;&lt;wsp:rsid wsp:val=&quot;00CE4A12&quot;/&gt;&lt;wsp:rsid wsp:val=&quot;00CE59DC&quot;/&gt;&lt;wsp:rsid wsp:val=&quot;00CE5B18&quot;/&gt;&lt;wsp:rsid wsp:val=&quot;00CE7025&quot;/&gt;&lt;wsp:rsid wsp:val=&quot;00CE7405&quot;/&gt;&lt;wsp:rsid wsp:val=&quot;00CE7561&quot;/&gt;&lt;wsp:rsid wsp:val=&quot;00CE75E3&quot;/&gt;&lt;wsp:rsid wsp:val=&quot;00CF05E6&quot;/&gt;&lt;wsp:rsid wsp:val=&quot;00CF07BD&quot;/&gt;&lt;wsp:rsid wsp:val=&quot;00CF0924&quot;/&gt;&lt;wsp:rsid wsp:val=&quot;00CF0CE3&quot;/&gt;&lt;wsp:rsid wsp:val=&quot;00CF0D81&quot;/&gt;&lt;wsp:rsid wsp:val=&quot;00CF1354&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D018A7&quot;/&gt;&lt;wsp:rsid wsp:val=&quot;00D02803&quot;/&gt;&lt;wsp:rsid wsp:val=&quot;00D0349B&quot;/&gt;&lt;wsp:rsid wsp:val=&quot;00D04EAA&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20C4&quot;/&gt;&lt;wsp:rsid wsp:val=&quot;00D121BA&quot;/&gt;&lt;wsp:rsid wsp:val=&quot;00D1269E&quot;/&gt;&lt;wsp:rsid wsp:val=&quot;00D128A7&quot;/&gt;&lt;wsp:rsid wsp:val=&quot;00D13135&quot;/&gt;&lt;wsp:rsid wsp:val=&quot;00D136C1&quot;/&gt;&lt;wsp:rsid wsp:val=&quot;00D13A9F&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35FD&quot;/&gt;&lt;wsp:rsid wsp:val=&quot;00D239A7&quot;/&gt;&lt;wsp:rsid wsp:val=&quot;00D23F47&quot;/&gt;&lt;wsp:rsid wsp:val=&quot;00D248DC&quot;/&gt;&lt;wsp:rsid wsp:val=&quot;00D24B5D&quot;/&gt;&lt;wsp:rsid wsp:val=&quot;00D25297&quot;/&gt;&lt;wsp:rsid wsp:val=&quot;00D25511&quot;/&gt;&lt;wsp:rsid wsp:val=&quot;00D266F9&quot;/&gt;&lt;wsp:rsid wsp:val=&quot;00D27938&quot;/&gt;&lt;wsp:rsid wsp:val=&quot;00D27DA6&quot;/&gt;&lt;wsp:rsid wsp:val=&quot;00D30B49&quot;/&gt;&lt;wsp:rsid wsp:val=&quot;00D32390&quot;/&gt;&lt;wsp:rsid wsp:val=&quot;00D341A0&quot;/&gt;&lt;wsp:rsid wsp:val=&quot;00D3467D&quot;/&gt;&lt;wsp:rsid wsp:val=&quot;00D35158&quot;/&gt;&lt;wsp:rsid wsp:val=&quot;00D352F6&quot;/&gt;&lt;wsp:rsid wsp:val=&quot;00D36E26&quot;/&gt;&lt;wsp:rsid wsp:val=&quot;00D36E71&quot;/&gt;&lt;wsp:rsid wsp:val=&quot;00D37053&quot;/&gt;&lt;wsp:rsid wsp:val=&quot;00D371AC&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AD5&quot;/&gt;&lt;wsp:rsid wsp:val=&quot;00D55DC1&quot;/&gt;&lt;wsp:rsid wsp:val=&quot;00D576CA&quot;/&gt;&lt;wsp:rsid wsp:val=&quot;00D5779C&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2120&quot;/&gt;&lt;wsp:rsid wsp:val=&quot;00D721C5&quot;/&gt;&lt;wsp:rsid wsp:val=&quot;00D722DE&quot;/&gt;&lt;wsp:rsid wsp:val=&quot;00D726B2&quot;/&gt;&lt;wsp:rsid wsp:val=&quot;00D733FA&quot;/&gt;&lt;wsp:rsid wsp:val=&quot;00D73412&quot;/&gt;&lt;wsp:rsid wsp:val=&quot;00D74C2F&quot;/&gt;&lt;wsp:rsid wsp:val=&quot;00D75620&quot;/&gt;&lt;wsp:rsid wsp:val=&quot;00D75632&quot;/&gt;&lt;wsp:rsid wsp:val=&quot;00D75BA0&quot;/&gt;&lt;wsp:rsid wsp:val=&quot;00D77B1D&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D70&quot;/&gt;&lt;wsp:rsid wsp:val=&quot;00D86824&quot;/&gt;&lt;wsp:rsid wsp:val=&quot;00D871CE&quot;/&gt;&lt;wsp:rsid wsp:val=&quot;00D87270&quot;/&gt;&lt;wsp:rsid wsp:val=&quot;00D91078&quot;/&gt;&lt;wsp:rsid wsp:val=&quot;00D9196D&quot;/&gt;&lt;wsp:rsid wsp:val=&quot;00D92982&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305E&quot;/&gt;&lt;wsp:rsid wsp:val=&quot;00DA4E27&quot;/&gt;&lt;wsp:rsid wsp:val=&quot;00DA5417&quot;/&gt;&lt;wsp:rsid wsp:val=&quot;00DA56E8&quot;/&gt;&lt;wsp:rsid wsp:val=&quot;00DA5B30&quot;/&gt;&lt;wsp:rsid wsp:val=&quot;00DA6066&quot;/&gt;&lt;wsp:rsid wsp:val=&quot;00DA6990&quot;/&gt;&lt;wsp:rsid wsp:val=&quot;00DA6EC4&quot;/&gt;&lt;wsp:rsid wsp:val=&quot;00DA70FE&quot;/&gt;&lt;wsp:rsid wsp:val=&quot;00DA716E&quot;/&gt;&lt;wsp:rsid wsp:val=&quot;00DB19A3&quot;/&gt;&lt;wsp:rsid wsp:val=&quot;00DB27F9&quot;/&gt;&lt;wsp:rsid wsp:val=&quot;00DB35FF&quot;/&gt;&lt;wsp:rsid wsp:val=&quot;00DB377D&quot;/&gt;&lt;wsp:rsid wsp:val=&quot;00DB50C5&quot;/&gt;&lt;wsp:rsid wsp:val=&quot;00DB52A9&quot;/&gt;&lt;wsp:rsid wsp:val=&quot;00DB59AD&quot;/&gt;&lt;wsp:rsid wsp:val=&quot;00DB6054&quot;/&gt;&lt;wsp:rsid wsp:val=&quot;00DB6E10&quot;/&gt;&lt;wsp:rsid wsp:val=&quot;00DC0BB6&quot;/&gt;&lt;wsp:rsid wsp:val=&quot;00DC2D36&quot;/&gt;&lt;wsp:rsid wsp:val=&quot;00DC3D86&quot;/&gt;&lt;wsp:rsid wsp:val=&quot;00DC53EF&quot;/&gt;&lt;wsp:rsid wsp:val=&quot;00DC5FB3&quot;/&gt;&lt;wsp:rsid wsp:val=&quot;00DC631A&quot;/&gt;&lt;wsp:rsid wsp:val=&quot;00DC6DC7&quot;/&gt;&lt;wsp:rsid wsp:val=&quot;00DD017F&quot;/&gt;&lt;wsp:rsid wsp:val=&quot;00DD126B&quot;/&gt;&lt;wsp:rsid wsp:val=&quot;00DD1AE7&quot;/&gt;&lt;wsp:rsid wsp:val=&quot;00DD3166&quot;/&gt;&lt;wsp:rsid wsp:val=&quot;00DD3A6E&quot;/&gt;&lt;wsp:rsid wsp:val=&quot;00DD4800&quot;/&gt;&lt;wsp:rsid wsp:val=&quot;00DD578A&quot;/&gt;&lt;wsp:rsid wsp:val=&quot;00DD6064&quot;/&gt;&lt;wsp:rsid wsp:val=&quot;00DD698D&quot;/&gt;&lt;wsp:rsid wsp:val=&quot;00DD6FA2&quot;/&gt;&lt;wsp:rsid wsp:val=&quot;00DD7666&quot;/&gt;&lt;wsp:rsid wsp:val=&quot;00DD7E75&quot;/&gt;&lt;wsp:rsid wsp:val=&quot;00DE11C9&quot;/&gt;&lt;wsp:rsid wsp:val=&quot;00DE1E69&quot;/&gt;&lt;wsp:rsid wsp:val=&quot;00DE23DC&quot;/&gt;&lt;wsp:rsid wsp:val=&quot;00DE3510&quot;/&gt;&lt;wsp:rsid wsp:val=&quot;00DE3DCE&quot;/&gt;&lt;wsp:rsid wsp:val=&quot;00DE48BD&quot;/&gt;&lt;wsp:rsid wsp:val=&quot;00DE4E7F&quot;/&gt;&lt;wsp:rsid wsp:val=&quot;00DE5608&quot;/&gt;&lt;wsp:rsid wsp:val=&quot;00DE58D0&quot;/&gt;&lt;wsp:rsid wsp:val=&quot;00DE602F&quot;/&gt;&lt;wsp:rsid wsp:val=&quot;00DE654F&quot;/&gt;&lt;wsp:rsid wsp:val=&quot;00DE6BFB&quot;/&gt;&lt;wsp:rsid wsp:val=&quot;00DF0054&quot;/&gt;&lt;wsp:rsid wsp:val=&quot;00DF0280&quot;/&gt;&lt;wsp:rsid wsp:val=&quot;00DF1016&quot;/&gt;&lt;wsp:rsid wsp:val=&quot;00DF10A0&quot;/&gt;&lt;wsp:rsid wsp:val=&quot;00DF15E0&quot;/&gt;&lt;wsp:rsid wsp:val=&quot;00DF1A70&quot;/&gt;&lt;wsp:rsid wsp:val=&quot;00DF2DFD&quot;/&gt;&lt;wsp:rsid wsp:val=&quot;00DF32AC&quot;/&gt;&lt;wsp:rsid wsp:val=&quot;00DF37A0&quot;/&gt;&lt;wsp:rsid wsp:val=&quot;00DF435B&quot;/&gt;&lt;wsp:rsid wsp:val=&quot;00DF5CEF&quot;/&gt;&lt;wsp:rsid wsp:val=&quot;00DF7DB1&quot;/&gt;&lt;wsp:rsid wsp:val=&quot;00DF7F58&quot;/&gt;&lt;wsp:rsid wsp:val=&quot;00E013F8&quot;/&gt;&lt;wsp:rsid wsp:val=&quot;00E0203C&quot;/&gt;&lt;wsp:rsid wsp:val=&quot;00E022FC&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40BD&quot;/&gt;&lt;wsp:rsid wsp:val=&quot;00E14C1C&quot;/&gt;&lt;wsp:rsid wsp:val=&quot;00E158A7&quot;/&gt;&lt;wsp:rsid wsp:val=&quot;00E158E4&quot;/&gt;&lt;wsp:rsid wsp:val=&quot;00E16CB1&quot;/&gt;&lt;wsp:rsid wsp:val=&quot;00E17FA2&quot;/&gt;&lt;wsp:rsid wsp:val=&quot;00E20025&quot;/&gt;&lt;wsp:rsid wsp:val=&quot;00E2063D&quot;/&gt;&lt;wsp:rsid wsp:val=&quot;00E208B3&quot;/&gt;&lt;wsp:rsid wsp:val=&quot;00E211AC&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FE3&quot;/&gt;&lt;wsp:rsid wsp:val=&quot;00E2732E&quot;/&gt;&lt;wsp:rsid wsp:val=&quot;00E279B5&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10E5&quot;/&gt;&lt;wsp:rsid wsp:val=&quot;00E417CB&quot;/&gt;&lt;wsp:rsid wsp:val=&quot;00E421D0&quot;/&gt;&lt;wsp:rsid wsp:val=&quot;00E427F9&quot;/&gt;&lt;wsp:rsid wsp:val=&quot;00E43595&quot;/&gt;&lt;wsp:rsid wsp:val=&quot;00E446F1&quot;/&gt;&lt;wsp:rsid wsp:val=&quot;00E44802&quot;/&gt;&lt;wsp:rsid wsp:val=&quot;00E4545A&quot;/&gt;&lt;wsp:rsid wsp:val=&quot;00E462A4&quot;/&gt;&lt;wsp:rsid wsp:val=&quot;00E46886&quot;/&gt;&lt;wsp:rsid wsp:val=&quot;00E47AEF&quot;/&gt;&lt;wsp:rsid wsp:val=&quot;00E50048&quot;/&gt;&lt;wsp:rsid wsp:val=&quot;00E517C3&quot;/&gt;&lt;wsp:rsid wsp:val=&quot;00E5219A&quot;/&gt;&lt;wsp:rsid wsp:val=&quot;00E52EB2&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838&quot;/&gt;&lt;wsp:rsid wsp:val=&quot;00E64434&quot;/&gt;&lt;wsp:rsid wsp:val=&quot;00E6485E&quot;/&gt;&lt;wsp:rsid wsp:val=&quot;00E64D8B&quot;/&gt;&lt;wsp:rsid wsp:val=&quot;00E65502&quot;/&gt;&lt;wsp:rsid wsp:val=&quot;00E66A77&quot;/&gt;&lt;wsp:rsid wsp:val=&quot;00E66A97&quot;/&gt;&lt;wsp:rsid wsp:val=&quot;00E67742&quot;/&gt;&lt;wsp:rsid wsp:val=&quot;00E67C51&quot;/&gt;&lt;wsp:rsid wsp:val=&quot;00E70023&quot;/&gt;&lt;wsp:rsid wsp:val=&quot;00E71193&quot;/&gt;&lt;wsp:rsid wsp:val=&quot;00E71515&quot;/&gt;&lt;wsp:rsid wsp:val=&quot;00E71A10&quot;/&gt;&lt;wsp:rsid wsp:val=&quot;00E71B86&quot;/&gt;&lt;wsp:rsid wsp:val=&quot;00E72EFC&quot;/&gt;&lt;wsp:rsid wsp:val=&quot;00E749C9&quot;/&gt;&lt;wsp:rsid wsp:val=&quot;00E758EC&quot;/&gt;&lt;wsp:rsid wsp:val=&quot;00E75B4D&quot;/&gt;&lt;wsp:rsid wsp:val=&quot;00E77CE1&quot;/&gt;&lt;wsp:rsid wsp:val=&quot;00E8234C&quot;/&gt;&lt;wsp:rsid wsp:val=&quot;00E823A5&quot;/&gt;&lt;wsp:rsid wsp:val=&quot;00E824BF&quot;/&gt;&lt;wsp:rsid wsp:val=&quot;00E82FA4&quot;/&gt;&lt;wsp:rsid wsp:val=&quot;00E83542&quot;/&gt;&lt;wsp:rsid wsp:val=&quot;00E8360C&quot;/&gt;&lt;wsp:rsid wsp:val=&quot;00E838AA&quot;/&gt;&lt;wsp:rsid wsp:val=&quot;00E83B48&quot;/&gt;&lt;wsp:rsid wsp:val=&quot;00E8504A&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38CE&quot;/&gt;&lt;wsp:rsid wsp:val=&quot;00E93D7F&quot;/&gt;&lt;wsp:rsid wsp:val=&quot;00E93FFE&quot;/&gt;&lt;wsp:rsid wsp:val=&quot;00E94F8A&quot;/&gt;&lt;wsp:rsid wsp:val=&quot;00E953DE&quot;/&gt;&lt;wsp:rsid wsp:val=&quot;00E96A1D&quot;/&gt;&lt;wsp:rsid wsp:val=&quot;00E9708E&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4F44&quot;/&gt;&lt;wsp:rsid wsp:val=&quot;00EA5283&quot;/&gt;&lt;wsp:rsid wsp:val=&quot;00EA5461&quot;/&gt;&lt;wsp:rsid wsp:val=&quot;00EA580E&quot;/&gt;&lt;wsp:rsid wsp:val=&quot;00EA64B0&quot;/&gt;&lt;wsp:rsid wsp:val=&quot;00EA745A&quot;/&gt;&lt;wsp:rsid wsp:val=&quot;00EA7887&quot;/&gt;&lt;wsp:rsid wsp:val=&quot;00EA7A41&quot;/&gt;&lt;wsp:rsid wsp:val=&quot;00EB0523&quot;/&gt;&lt;wsp:rsid wsp:val=&quot;00EB077B&quot;/&gt;&lt;wsp:rsid wsp:val=&quot;00EB1C52&quot;/&gt;&lt;wsp:rsid wsp:val=&quot;00EB1E5D&quot;/&gt;&lt;wsp:rsid wsp:val=&quot;00EB21CF&quot;/&gt;&lt;wsp:rsid wsp:val=&quot;00EB235D&quot;/&gt;&lt;wsp:rsid wsp:val=&quot;00EB325F&quot;/&gt;&lt;wsp:rsid wsp:val=&quot;00EB3D70&quot;/&gt;&lt;wsp:rsid wsp:val=&quot;00EB41B5&quot;/&gt;&lt;wsp:rsid wsp:val=&quot;00EB4C35&quot;/&gt;&lt;wsp:rsid wsp:val=&quot;00EB4EA2&quot;/&gt;&lt;wsp:rsid wsp:val=&quot;00EB5B44&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71CE&quot;/&gt;&lt;wsp:rsid wsp:val=&quot;00EC7858&quot;/&gt;&lt;wsp:rsid wsp:val=&quot;00EC7A01&quot;/&gt;&lt;wsp:rsid wsp:val=&quot;00ED1006&quot;/&gt;&lt;wsp:rsid wsp:val=&quot;00ED2A60&quot;/&gt;&lt;wsp:rsid wsp:val=&quot;00ED454D&quot;/&gt;&lt;wsp:rsid wsp:val=&quot;00ED4AFA&quot;/&gt;&lt;wsp:rsid wsp:val=&quot;00ED635F&quot;/&gt;&lt;wsp:rsid wsp:val=&quot;00ED6BD6&quot;/&gt;&lt;wsp:rsid wsp:val=&quot;00ED6E55&quot;/&gt;&lt;wsp:rsid wsp:val=&quot;00ED76BD&quot;/&gt;&lt;wsp:rsid wsp:val=&quot;00ED78C9&quot;/&gt;&lt;wsp:rsid wsp:val=&quot;00EE1590&quot;/&gt;&lt;wsp:rsid wsp:val=&quot;00EE1713&quot;/&gt;&lt;wsp:rsid wsp:val=&quot;00EE1F98&quot;/&gt;&lt;wsp:rsid wsp:val=&quot;00EE28F5&quot;/&gt;&lt;wsp:rsid wsp:val=&quot;00EF00FF&quot;/&gt;&lt;wsp:rsid wsp:val=&quot;00EF09BB&quot;/&gt;&lt;wsp:rsid wsp:val=&quot;00EF18FE&quot;/&gt;&lt;wsp:rsid wsp:val=&quot;00EF1910&quot;/&gt;&lt;wsp:rsid wsp:val=&quot;00EF3AD5&quot;/&gt;&lt;wsp:rsid wsp:val=&quot;00EF5787&quot;/&gt;&lt;wsp:rsid wsp:val=&quot;00EF60D0&quot;/&gt;&lt;wsp:rsid wsp:val=&quot;00F00459&quot;/&gt;&lt;wsp:rsid wsp:val=&quot;00F00A11&quot;/&gt;&lt;wsp:rsid wsp:val=&quot;00F01A5F&quot;/&gt;&lt;wsp:rsid wsp:val=&quot;00F03974&quot;/&gt;&lt;wsp:rsid wsp:val=&quot;00F0404A&quot;/&gt;&lt;wsp:rsid wsp:val=&quot;00F04A03&quot;/&gt;&lt;wsp:rsid wsp:val=&quot;00F04AF7&quot;/&gt;&lt;wsp:rsid wsp:val=&quot;00F0528D&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380F&quot;/&gt;&lt;wsp:rsid wsp:val=&quot;00F15123&quot;/&gt;&lt;wsp:rsid wsp:val=&quot;00F159AB&quot;/&gt;&lt;wsp:rsid wsp:val=&quot;00F15FA5&quot;/&gt;&lt;wsp:rsid wsp:val=&quot;00F1664B&quot;/&gt;&lt;wsp:rsid wsp:val=&quot;00F168FA&quot;/&gt;&lt;wsp:rsid wsp:val=&quot;00F16A6F&quot;/&gt;&lt;wsp:rsid wsp:val=&quot;00F16F27&quot;/&gt;&lt;wsp:rsid wsp:val=&quot;00F1733E&quot;/&gt;&lt;wsp:rsid wsp:val=&quot;00F209B7&quot;/&gt;&lt;wsp:rsid wsp:val=&quot;00F21C5E&quot;/&gt;&lt;wsp:rsid wsp:val=&quot;00F23D23&quot;/&gt;&lt;wsp:rsid wsp:val=&quot;00F243D8&quot;/&gt;&lt;wsp:rsid wsp:val=&quot;00F243E4&quot;/&gt;&lt;wsp:rsid wsp:val=&quot;00F276AD&quot;/&gt;&lt;wsp:rsid wsp:val=&quot;00F27994&quot;/&gt;&lt;wsp:rsid wsp:val=&quot;00F27EE7&quot;/&gt;&lt;wsp:rsid wsp:val=&quot;00F27FAF&quot;/&gt;&lt;wsp:rsid wsp:val=&quot;00F30828&quot;/&gt;&lt;wsp:rsid wsp:val=&quot;00F313D6&quot;/&gt;&lt;wsp:rsid wsp:val=&quot;00F31613&quot;/&gt;&lt;wsp:rsid wsp:val=&quot;00F32194&quot;/&gt;&lt;wsp:rsid wsp:val=&quot;00F326C3&quot;/&gt;&lt;wsp:rsid wsp:val=&quot;00F3387A&quot;/&gt;&lt;wsp:rsid wsp:val=&quot;00F34480&quot;/&gt;&lt;wsp:rsid wsp:val=&quot;00F34D35&quot;/&gt;&lt;wsp:rsid wsp:val=&quot;00F35D41&quot;/&gt;&lt;wsp:rsid wsp:val=&quot;00F35D7F&quot;/&gt;&lt;wsp:rsid wsp:val=&quot;00F36A3D&quot;/&gt;&lt;wsp:rsid wsp:val=&quot;00F3728F&quot;/&gt;&lt;wsp:rsid wsp:val=&quot;00F376AF&quot;/&gt;&lt;wsp:rsid wsp:val=&quot;00F3773E&quot;/&gt;&lt;wsp:rsid wsp:val=&quot;00F413CC&quot;/&gt;&lt;wsp:rsid wsp:val=&quot;00F434C6&quot;/&gt;&lt;wsp:rsid wsp:val=&quot;00F4354E&quot;/&gt;&lt;wsp:rsid wsp:val=&quot;00F43F65&quot;/&gt;&lt;wsp:rsid wsp:val=&quot;00F44F59&quot;/&gt;&lt;wsp:rsid wsp:val=&quot;00F45173&quot;/&gt;&lt;wsp:rsid wsp:val=&quot;00F452DF&quot;/&gt;&lt;wsp:rsid wsp:val=&quot;00F46CDF&quot;/&gt;&lt;wsp:rsid wsp:val=&quot;00F4766C&quot;/&gt;&lt;wsp:rsid wsp:val=&quot;00F507D1&quot;/&gt;&lt;wsp:rsid wsp:val=&quot;00F50984&quot;/&gt;&lt;wsp:rsid wsp:val=&quot;00F5103C&quot;/&gt;&lt;wsp:rsid wsp:val=&quot;00F514A1&quot;/&gt;&lt;wsp:rsid wsp:val=&quot;00F517C5&quot;/&gt;&lt;wsp:rsid wsp:val=&quot;00F519CE&quot;/&gt;&lt;wsp:rsid wsp:val=&quot;00F51ADA&quot;/&gt;&lt;wsp:rsid wsp:val=&quot;00F527D0&quot;/&gt;&lt;wsp:rsid wsp:val=&quot;00F528D3&quot;/&gt;&lt;wsp:rsid wsp:val=&quot;00F5325A&quot;/&gt;&lt;wsp:rsid wsp:val=&quot;00F54253&quot;/&gt;&lt;wsp:rsid wsp:val=&quot;00F5450F&quot;/&gt;&lt;wsp:rsid wsp:val=&quot;00F54D17&quot;/&gt;&lt;wsp:rsid wsp:val=&quot;00F56C25&quot;/&gt;&lt;wsp:rsid wsp:val=&quot;00F56F38&quot;/&gt;&lt;wsp:rsid wsp:val=&quot;00F570BF&quot;/&gt;&lt;wsp:rsid wsp:val=&quot;00F57485&quot;/&gt;&lt;wsp:rsid wsp:val=&quot;00F57752&quot;/&gt;&lt;wsp:rsid wsp:val=&quot;00F57D81&quot;/&gt;&lt;wsp:rsid wsp:val=&quot;00F607C5&quot;/&gt;&lt;wsp:rsid wsp:val=&quot;00F60DEA&quot;/&gt;&lt;wsp:rsid wsp:val=&quot;00F6302A&quot;/&gt;&lt;wsp:rsid wsp:val=&quot;00F634CA&quot;/&gt;&lt;wsp:rsid wsp:val=&quot;00F63838&quot;/&gt;&lt;wsp:rsid wsp:val=&quot;00F63D75&quot;/&gt;&lt;wsp:rsid wsp:val=&quot;00F643D1&quot;/&gt;&lt;wsp:rsid wsp:val=&quot;00F64C2B&quot;/&gt;&lt;wsp:rsid wsp:val=&quot;00F64DC0&quot;/&gt;&lt;wsp:rsid wsp:val=&quot;00F651BE&quot;/&gt;&lt;wsp:rsid wsp:val=&quot;00F667D8&quot;/&gt;&lt;wsp:rsid wsp:val=&quot;00F67E37&quot;/&gt;&lt;wsp:rsid wsp:val=&quot;00F67F53&quot;/&gt;&lt;wsp:rsid wsp:val=&quot;00F70104&quot;/&gt;&lt;wsp:rsid wsp:val=&quot;00F703BE&quot;/&gt;&lt;wsp:rsid wsp:val=&quot;00F71F69&quot;/&gt;&lt;wsp:rsid wsp:val=&quot;00F72B72&quot;/&gt;&lt;wsp:rsid wsp:val=&quot;00F7350A&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17CE&quot;/&gt;&lt;wsp:rsid wsp:val=&quot;00F82FBC&quot;/&gt;&lt;wsp:rsid wsp:val=&quot;00F8345A&quot;/&gt;&lt;wsp:rsid wsp:val=&quot;00F843D3&quot;/&gt;&lt;wsp:rsid wsp:val=&quot;00F8456C&quot;/&gt;&lt;wsp:rsid wsp:val=&quot;00F859D8&quot;/&gt;&lt;wsp:rsid wsp:val=&quot;00F85F8F&quot;/&gt;&lt;wsp:rsid wsp:val=&quot;00F86516&quot;/&gt;&lt;wsp:rsid wsp:val=&quot;00F868F5&quot;/&gt;&lt;wsp:rsid wsp:val=&quot;00F87A58&quot;/&gt;&lt;wsp:rsid wsp:val=&quot;00F9056A&quot;/&gt;&lt;wsp:rsid wsp:val=&quot;00F90804&quot;/&gt;&lt;wsp:rsid wsp:val=&quot;00F90F8D&quot;/&gt;&lt;wsp:rsid wsp:val=&quot;00F918FA&quot;/&gt;&lt;wsp:rsid wsp:val=&quot;00F91ADD&quot;/&gt;&lt;wsp:rsid wsp:val=&quot;00F91C3C&quot;/&gt;&lt;wsp:rsid wsp:val=&quot;00F92782&quot;/&gt;&lt;wsp:rsid wsp:val=&quot;00F9378A&quot;/&gt;&lt;wsp:rsid wsp:val=&quot;00F93AA9&quot;/&gt;&lt;wsp:rsid wsp:val=&quot;00F96819&quot;/&gt;&lt;wsp:rsid wsp:val=&quot;00F96985&quot;/&gt;&lt;wsp:rsid wsp:val=&quot;00F97838&quot;/&gt;&lt;wsp:rsid wsp:val=&quot;00FA070D&quot;/&gt;&lt;wsp:rsid wsp:val=&quot;00FA20F7&quot;/&gt;&lt;wsp:rsid wsp:val=&quot;00FA2205&quot;/&gt;&lt;wsp:rsid wsp:val=&quot;00FA22F2&quot;/&gt;&lt;wsp:rsid wsp:val=&quot;00FA22F8&quot;/&gt;&lt;wsp:rsid wsp:val=&quot;00FA2BB3&quot;/&gt;&lt;wsp:rsid wsp:val=&quot;00FA4908&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14&quot;/&gt;&lt;wsp:rsid wsp:val=&quot;00FB3775&quot;/&gt;&lt;wsp:rsid wsp:val=&quot;00FB4C80&quot;/&gt;&lt;wsp:rsid wsp:val=&quot;00FB5944&quot;/&gt;&lt;wsp:rsid wsp:val=&quot;00FB6087&quot;/&gt;&lt;wsp:rsid wsp:val=&quot;00FB6BA8&quot;/&gt;&lt;wsp:rsid wsp:val=&quot;00FB7389&quot;/&gt;&lt;wsp:rsid wsp:val=&quot;00FC186B&quot;/&gt;&lt;wsp:rsid wsp:val=&quot;00FC1DCB&quot;/&gt;&lt;wsp:rsid wsp:val=&quot;00FC2019&quot;/&gt;&lt;wsp:rsid wsp:val=&quot;00FC4002&quot;/&gt;&lt;wsp:rsid wsp:val=&quot;00FC5A27&quot;/&gt;&lt;wsp:rsid wsp:val=&quot;00FC5DE8&quot;/&gt;&lt;wsp:rsid wsp:val=&quot;00FC5E13&quot;/&gt;&lt;wsp:rsid wsp:val=&quot;00FC6924&quot;/&gt;&lt;wsp:rsid wsp:val=&quot;00FC6BD2&quot;/&gt;&lt;wsp:rsid wsp:val=&quot;00FC6C82&quot;/&gt;&lt;wsp:rsid wsp:val=&quot;00FC6D90&quot;/&gt;&lt;wsp:rsid wsp:val=&quot;00FC7429&quot;/&gt;&lt;wsp:rsid wsp:val=&quot;00FC7CBF&quot;/&gt;&lt;wsp:rsid wsp:val=&quot;00FD07F6&quot;/&gt;&lt;wsp:rsid wsp:val=&quot;00FD1EC8&quot;/&gt;&lt;wsp:rsid wsp:val=&quot;00FD3B87&quot;/&gt;&lt;wsp:rsid wsp:val=&quot;00FD47ED&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C7B&quot;/&gt;&lt;wsp:rsid wsp:val=&quot;00FE4D7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957&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4FBA&quot;/&gt;&lt;wsp:rsid wsp:val=&quot;00FF5673&quot;/&gt;&lt;wsp:rsid wsp:val=&quot;00FF587A&quot;/&gt;&lt;wsp:rsid wsp:val=&quot;00FF5C91&quot;/&gt;&lt;wsp:rsid wsp:val=&quot;00FF77E2&quot;/&gt;&lt;wsp:rsid wsp:val=&quot;00FF7E8D&quot;/&gt;&lt;/wsp:rsids&gt;&lt;/w:docPr&gt;&lt;w:body&gt;&lt;wx:sect&gt;&lt;w:p wsp:rsidR=&quot;00000000&quot; wsp:rsidRDefault=&quot;0039539E&quot; wsp:rsidP=&quot;0039539E&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N&lt;/m:t&gt;&lt;/m:r&gt;&lt;/m:e&gt;&lt;m:sub&gt;&lt;m:r&gt;&lt;w:rPr&gt;&lt;w:rFonts w:ascii=&quot;Cambria Math&quot; w:h-ansi=&quot;Cambria Math&quot;/&gt;&lt;wx:font wx:val=&quot;Cambria Math&quot;/&gt;&lt;w:i/&gt;&lt;w:sz-cs w:val=&quot;22&quot;/&gt;&lt;/w:rPr&gt;&lt;m:t&gt;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01917">
        <w:rPr>
          <w:szCs w:val="22"/>
        </w:rPr>
        <w:instrText xml:space="preserve"> </w:instrText>
      </w:r>
      <w:r w:rsidRPr="00C01917">
        <w:rPr>
          <w:szCs w:val="22"/>
        </w:rPr>
        <w:fldChar w:fldCharType="separate"/>
      </w:r>
      <w:r w:rsidR="00362AF6" w:rsidRPr="00362AF6">
        <w:rPr>
          <w:noProof/>
          <w:position w:val="-5"/>
          <w:szCs w:val="22"/>
        </w:rPr>
        <w:pict w14:anchorId="517BF593">
          <v:shape id="_x0000_i1027" type="#_x0000_t75" alt="" style="width:12.1pt;height:13.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ZH-CN&quot; w:vendorID=&quot;64&quot; w:dllVersion=&quot;5&quot; w:nlCheck=&quot;on&quot; w:optionSet=&quot;1&quot;/&gt;&lt;w:activeWritingStyle w:lang=&quot;FR&quot; w:vendorID=&quot;64&quot; w:dllVersion=&quot;6&quot; w:nlCheck=&quot;on&quot; w:optionSet=&quot;1&quot;/&gt;&lt;w:activeWritingStyle w:lang=&quot;FR-CA&quot; w:vendorID=&quot;64&quot; w:dllVersion=&quot;6&quot; w:nlCheck=&quot;on&quot; w:optionSet=&quot;1&quot;/&gt;&lt;w:activeWritingStyle w:lang=&quot;DE&quot; w:vendorID=&quot;64&quot; w:dllVersion=&quot;0&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71&quot;/&gt;&lt;wsp:rsid wsp:val=&quot;00002BC4&quot;/&gt;&lt;wsp:rsid wsp:val=&quot;00003E50&quot;/&gt;&lt;wsp:rsid wsp:val=&quot;00003E87&quot;/&gt;&lt;wsp:rsid wsp:val=&quot;00003EC3&quot;/&gt;&lt;wsp:rsid wsp:val=&quot;00004F21&quot;/&gt;&lt;wsp:rsid wsp:val=&quot;00006446&quot;/&gt;&lt;wsp:rsid wsp:val=&quot;00006896&quot;/&gt;&lt;wsp:rsid wsp:val=&quot;00007CDC&quot;/&gt;&lt;wsp:rsid wsp:val=&quot;00007DCB&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6E0A&quot;/&gt;&lt;wsp:rsid wsp:val=&quot;00020E6C&quot;/&gt;&lt;wsp:rsid wsp:val=&quot;00021143&quot;/&gt;&lt;wsp:rsid wsp:val=&quot;00022522&quot;/&gt;&lt;wsp:rsid wsp:val=&quot;000226CC&quot;/&gt;&lt;wsp:rsid wsp:val=&quot;00022C6C&quot;/&gt;&lt;wsp:rsid wsp:val=&quot;00023233&quot;/&gt;&lt;wsp:rsid wsp:val=&quot;0002564D&quot;/&gt;&lt;wsp:rsid wsp:val=&quot;000256CA&quot;/&gt;&lt;wsp:rsid wsp:val=&quot;00025D5F&quot;/&gt;&lt;wsp:rsid wsp:val=&quot;00025ECA&quot;/&gt;&lt;wsp:rsid wsp:val=&quot;000268F1&quot;/&gt;&lt;wsp:rsid wsp:val=&quot;00026E30&quot;/&gt;&lt;wsp:rsid wsp:val=&quot;00027DEF&quot;/&gt;&lt;wsp:rsid wsp:val=&quot;000325B8&quot;/&gt;&lt;wsp:rsid wsp:val=&quot;00033351&quot;/&gt;&lt;wsp:rsid wsp:val=&quot;0003410A&quot;/&gt;&lt;wsp:rsid wsp:val=&quot;00034A05&quot;/&gt;&lt;wsp:rsid wsp:val=&quot;00034C15&quot;/&gt;&lt;wsp:rsid wsp:val=&quot;00034F38&quot;/&gt;&lt;wsp:rsid wsp:val=&quot;00035EA8&quot;/&gt;&lt;wsp:rsid wsp:val=&quot;00036AF4&quot;/&gt;&lt;wsp:rsid wsp:val=&quot;00036BA1&quot;/&gt;&lt;wsp:rsid wsp:val=&quot;000372E9&quot;/&gt;&lt;wsp:rsid wsp:val=&quot;00040B78&quot;/&gt;&lt;wsp:rsid wsp:val=&quot;000422E2&quot;/&gt;&lt;wsp:rsid wsp:val=&quot;00042F22&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2D&quot;/&gt;&lt;wsp:rsid wsp:val=&quot;000500C3&quot;/&gt;&lt;wsp:rsid wsp:val=&quot;00050717&quot;/&gt;&lt;wsp:rsid wsp:val=&quot;00050D78&quot;/&gt;&lt;wsp:rsid wsp:val=&quot;000511FA&quot;/&gt;&lt;wsp:rsid wsp:val=&quot;00052A07&quot;/&gt;&lt;wsp:rsid wsp:val=&quot;000534E3&quot;/&gt;&lt;wsp:rsid wsp:val=&quot;00053C47&quot;/&gt;&lt;wsp:rsid wsp:val=&quot;00053D60&quot;/&gt;&lt;wsp:rsid wsp:val=&quot;00054303&quot;/&gt;&lt;wsp:rsid wsp:val=&quot;00054EE4&quot;/&gt;&lt;wsp:rsid wsp:val=&quot;00055378&quot;/&gt;&lt;wsp:rsid wsp:val=&quot;0005606A&quot;/&gt;&lt;wsp:rsid wsp:val=&quot;00056718&quot;/&gt;&lt;wsp:rsid wsp:val=&quot;00056A67&quot;/&gt;&lt;wsp:rsid wsp:val=&quot;00056FD0&quot;/&gt;&lt;wsp:rsid wsp:val=&quot;00057117&quot;/&gt;&lt;wsp:rsid wsp:val=&quot;000571B8&quot;/&gt;&lt;wsp:rsid wsp:val=&quot;0005757D&quot;/&gt;&lt;wsp:rsid wsp:val=&quot;000604D2&quot;/&gt;&lt;wsp:rsid wsp:val=&quot;00060886&quot;/&gt;&lt;wsp:rsid wsp:val=&quot;000616E7&quot;/&gt;&lt;wsp:rsid wsp:val=&quot;00061829&quot;/&gt;&lt;wsp:rsid wsp:val=&quot;000625C8&quot;/&gt;&lt;wsp:rsid wsp:val=&quot;00063C46&quot;/&gt;&lt;wsp:rsid wsp:val=&quot;00063EF3&quot;/&gt;&lt;wsp:rsid wsp:val=&quot;000645B8&quot;/&gt;&lt;wsp:rsid wsp:val=&quot;0006487E&quot;/&gt;&lt;wsp:rsid wsp:val=&quot;00065E1A&quot;/&gt;&lt;wsp:rsid wsp:val=&quot;00071164&quot;/&gt;&lt;wsp:rsid wsp:val=&quot;00071225&quot;/&gt;&lt;wsp:rsid wsp:val=&quot;000715A7&quot;/&gt;&lt;wsp:rsid wsp:val=&quot;00071DBE&quot;/&gt;&lt;wsp:rsid wsp:val=&quot;000725A0&quot;/&gt;&lt;wsp:rsid wsp:val=&quot;0007415D&quot;/&gt;&lt;wsp:rsid wsp:val=&quot;00074AF8&quot;/&gt;&lt;wsp:rsid wsp:val=&quot;00074F35&quot;/&gt;&lt;wsp:rsid wsp:val=&quot;00075BF1&quot;/&gt;&lt;wsp:rsid wsp:val=&quot;0007636A&quot;/&gt;&lt;wsp:rsid wsp:val=&quot;000769F3&quot;/&gt;&lt;wsp:rsid wsp:val=&quot;00077A1C&quot;/&gt;&lt;wsp:rsid wsp:val=&quot;00077E5F&quot;/&gt;&lt;wsp:rsid wsp:val=&quot;00080281&quot;/&gt;&lt;wsp:rsid wsp:val=&quot;0008036A&quot;/&gt;&lt;wsp:rsid wsp:val=&quot;00081AE6&quot;/&gt;&lt;wsp:rsid wsp:val=&quot;00082135&quot;/&gt;&lt;wsp:rsid wsp:val=&quot;00082E01&quot;/&gt;&lt;wsp:rsid wsp:val=&quot;000848F0&quot;/&gt;&lt;wsp:rsid wsp:val=&quot;000850D7&quot;/&gt;&lt;wsp:rsid wsp:val=&quot;000855EB&quot;/&gt;&lt;wsp:rsid wsp:val=&quot;00085B52&quot;/&gt;&lt;wsp:rsid wsp:val=&quot;00085E11&quot;/&gt;&lt;wsp:rsid wsp:val=&quot;000862B6&quot;/&gt;&lt;wsp:rsid wsp:val=&quot;000866F2&quot;/&gt;&lt;wsp:rsid wsp:val=&quot;00086A43&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6A7E&quot;/&gt;&lt;wsp:rsid wsp:val=&quot;00097774&quot;/&gt;&lt;wsp:rsid wsp:val=&quot;000A0028&quot;/&gt;&lt;wsp:rsid wsp:val=&quot;000A0276&quot;/&gt;&lt;wsp:rsid wsp:val=&quot;000A1B7B&quot;/&gt;&lt;wsp:rsid wsp:val=&quot;000A22F2&quot;/&gt;&lt;wsp:rsid wsp:val=&quot;000A2538&quot;/&gt;&lt;wsp:rsid wsp:val=&quot;000A3063&quot;/&gt;&lt;wsp:rsid wsp:val=&quot;000A41FE&quot;/&gt;&lt;wsp:rsid wsp:val=&quot;000A56F2&quot;/&gt;&lt;wsp:rsid wsp:val=&quot;000A7DC3&quot;/&gt;&lt;wsp:rsid wsp:val=&quot;000B0223&quot;/&gt;&lt;wsp:rsid wsp:val=&quot;000B02A2&quot;/&gt;&lt;wsp:rsid wsp:val=&quot;000B0A01&quot;/&gt;&lt;wsp:rsid wsp:val=&quot;000B2719&quot;/&gt;&lt;wsp:rsid wsp:val=&quot;000B3347&quot;/&gt;&lt;wsp:rsid wsp:val=&quot;000B3516&quot;/&gt;&lt;wsp:rsid wsp:val=&quot;000B3A8F&quot;/&gt;&lt;wsp:rsid wsp:val=&quot;000B4AB9&quot;/&gt;&lt;wsp:rsid wsp:val=&quot;000B58C3&quot;/&gt;&lt;wsp:rsid wsp:val=&quot;000B61E9&quot;/&gt;&lt;wsp:rsid wsp:val=&quot;000B64DA&quot;/&gt;&lt;wsp:rsid wsp:val=&quot;000B6BB9&quot;/&gt;&lt;wsp:rsid wsp:val=&quot;000B730C&quot;/&gt;&lt;wsp:rsid wsp:val=&quot;000B7771&quot;/&gt;&lt;wsp:rsid wsp:val=&quot;000C165A&quot;/&gt;&lt;wsp:rsid wsp:val=&quot;000C1689&quot;/&gt;&lt;wsp:rsid wsp:val=&quot;000C1E19&quot;/&gt;&lt;wsp:rsid wsp:val=&quot;000C2365&quot;/&gt;&lt;wsp:rsid wsp:val=&quot;000C2C1D&quot;/&gt;&lt;wsp:rsid wsp:val=&quot;000C2E19&quot;/&gt;&lt;wsp:rsid wsp:val=&quot;000C4CEC&quot;/&gt;&lt;wsp:rsid wsp:val=&quot;000C501B&quot;/&gt;&lt;wsp:rsid wsp:val=&quot;000C50FA&quot;/&gt;&lt;wsp:rsid wsp:val=&quot;000C64E6&quot;/&gt;&lt;wsp:rsid wsp:val=&quot;000D06F0&quot;/&gt;&lt;wsp:rsid wsp:val=&quot;000D0D07&quot;/&gt;&lt;wsp:rsid wsp:val=&quot;000D162D&quot;/&gt;&lt;wsp:rsid wsp:val=&quot;000D2F63&quot;/&gt;&lt;wsp:rsid wsp:val=&quot;000D4797&quot;/&gt;&lt;wsp:rsid wsp:val=&quot;000D5C17&quot;/&gt;&lt;wsp:rsid wsp:val=&quot;000E0527&quot;/&gt;&lt;wsp:rsid wsp:val=&quot;000E0AD8&quot;/&gt;&lt;wsp:rsid wsp:val=&quot;000E18EA&quot;/&gt;&lt;wsp:rsid wsp:val=&quot;000E1E92&quot;/&gt;&lt;wsp:rsid wsp:val=&quot;000E23FF&quot;/&gt;&lt;wsp:rsid wsp:val=&quot;000E371D&quot;/&gt;&lt;wsp:rsid wsp:val=&quot;000E3A53&quot;/&gt;&lt;wsp:rsid wsp:val=&quot;000E43AB&quot;/&gt;&lt;wsp:rsid wsp:val=&quot;000E4C58&quot;/&gt;&lt;wsp:rsid wsp:val=&quot;000E5324&quot;/&gt;&lt;wsp:rsid wsp:val=&quot;000E591F&quot;/&gt;&lt;wsp:rsid wsp:val=&quot;000E5BBB&quot;/&gt;&lt;wsp:rsid wsp:val=&quot;000E5EBB&quot;/&gt;&lt;wsp:rsid wsp:val=&quot;000E66EF&quot;/&gt;&lt;wsp:rsid wsp:val=&quot;000E677C&quot;/&gt;&lt;wsp:rsid wsp:val=&quot;000E6C65&quot;/&gt;&lt;wsp:rsid wsp:val=&quot;000E6F04&quot;/&gt;&lt;wsp:rsid wsp:val=&quot;000E7644&quot;/&gt;&lt;wsp:rsid wsp:val=&quot;000E78E3&quot;/&gt;&lt;wsp:rsid wsp:val=&quot;000F06D6&quot;/&gt;&lt;wsp:rsid wsp:val=&quot;000F0709&quot;/&gt;&lt;wsp:rsid wsp:val=&quot;000F0EB1&quot;/&gt;&lt;wsp:rsid wsp:val=&quot;000F1106&quot;/&gt;&lt;wsp:rsid wsp:val=&quot;000F147A&quot;/&gt;&lt;wsp:rsid wsp:val=&quot;000F1854&quot;/&gt;&lt;wsp:rsid wsp:val=&quot;000F1AE1&quot;/&gt;&lt;wsp:rsid wsp:val=&quot;000F2365&quot;/&gt;&lt;wsp:rsid wsp:val=&quot;000F3BE9&quot;/&gt;&lt;wsp:rsid wsp:val=&quot;000F3F6C&quot;/&gt;&lt;wsp:rsid wsp:val=&quot;000F5397&quot;/&gt;&lt;wsp:rsid wsp:val=&quot;000F557E&quot;/&gt;&lt;wsp:rsid wsp:val=&quot;000F68BA&quot;/&gt;&lt;wsp:rsid wsp:val=&quot;000F6DF3&quot;/&gt;&lt;wsp:rsid wsp:val=&quot;000F6F49&quot;/&gt;&lt;wsp:rsid wsp:val=&quot;001005FF&quot;/&gt;&lt;wsp:rsid wsp:val=&quot;00100770&quot;/&gt;&lt;wsp:rsid wsp:val=&quot;0010105B&quot;/&gt;&lt;wsp:rsid wsp:val=&quot;00101BCC&quot;/&gt;&lt;wsp:rsid wsp:val=&quot;001026FC&quot;/&gt;&lt;wsp:rsid wsp:val=&quot;00103174&quot;/&gt;&lt;wsp:rsid wsp:val=&quot;00103ADA&quot;/&gt;&lt;wsp:rsid wsp:val=&quot;001048B7&quot;/&gt;&lt;wsp:rsid wsp:val=&quot;00104A7C&quot;/&gt;&lt;wsp:rsid wsp:val=&quot;00105D2D&quot;/&gt;&lt;wsp:rsid wsp:val=&quot;00106117&quot;/&gt;&lt;wsp:rsid wsp:val=&quot;001062FB&quot;/&gt;&lt;wsp:rsid wsp:val=&quot;001063E6&quot;/&gt;&lt;wsp:rsid wsp:val=&quot;00106B59&quot;/&gt;&lt;wsp:rsid wsp:val=&quot;0011214B&quot;/&gt;&lt;wsp:rsid wsp:val=&quot;00112DEF&quot;/&gt;&lt;wsp:rsid wsp:val=&quot;00113CF4&quot;/&gt;&lt;wsp:rsid wsp:val=&quot;00115027&quot;/&gt;&lt;wsp:rsid wsp:val=&quot;001153EA&quot;/&gt;&lt;wsp:rsid wsp:val=&quot;00115643&quot;/&gt;&lt;wsp:rsid wsp:val=&quot;00115693&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4C48&quot;/&gt;&lt;wsp:rsid wsp:val=&quot;00125448&quot;/&gt;&lt;wsp:rsid wsp:val=&quot;00125D8C&quot;/&gt;&lt;wsp:rsid wsp:val=&quot;00125FDB&quot;/&gt;&lt;wsp:rsid wsp:val=&quot;00126B4A&quot;/&gt;&lt;wsp:rsid wsp:val=&quot;0013192D&quot;/&gt;&lt;wsp:rsid wsp:val=&quot;00131BF9&quot;/&gt;&lt;wsp:rsid wsp:val=&quot;00132FD0&quot;/&gt;&lt;wsp:rsid wsp:val=&quot;001330B8&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02D&quot;/&gt;&lt;wsp:rsid wsp:val=&quot;00141990&quot;/&gt;&lt;wsp:rsid wsp:val=&quot;00141A18&quot;/&gt;&lt;wsp:rsid wsp:val=&quot;00141BE7&quot;/&gt;&lt;wsp:rsid wsp:val=&quot;001420DF&quot;/&gt;&lt;wsp:rsid wsp:val=&quot;0014236F&quot;/&gt;&lt;wsp:rsid wsp:val=&quot;001425FB&quot;/&gt;&lt;wsp:rsid wsp:val=&quot;00142ADE&quot;/&gt;&lt;wsp:rsid wsp:val=&quot;00143E76&quot;/&gt;&lt;wsp:rsid wsp:val=&quot;00145B01&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3DA&quot;/&gt;&lt;wsp:rsid wsp:val=&quot;0016246F&quot;/&gt;&lt;wsp:rsid wsp:val=&quot;001629FC&quot;/&gt;&lt;wsp:rsid wsp:val=&quot;00162BD1&quot;/&gt;&lt;wsp:rsid wsp:val=&quot;00163554&quot;/&gt;&lt;wsp:rsid wsp:val=&quot;00163FBD&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33D1&quot;/&gt;&lt;wsp:rsid wsp:val=&quot;00183A3D&quot;/&gt;&lt;wsp:rsid wsp:val=&quot;001846F2&quot;/&gt;&lt;wsp:rsid wsp:val=&quot;00184866&quot;/&gt;&lt;wsp:rsid wsp:val=&quot;00187149&quot;/&gt;&lt;wsp:rsid wsp:val=&quot;00187FF9&quot;/&gt;&lt;wsp:rsid wsp:val=&quot;00190AC1&quot;/&gt;&lt;wsp:rsid wsp:val=&quot;001911F2&quot;/&gt;&lt;wsp:rsid wsp:val=&quot;001921DE&quot;/&gt;&lt;wsp:rsid wsp:val=&quot;00192D14&quot;/&gt;&lt;wsp:rsid wsp:val=&quot;0019341A&quot;/&gt;&lt;wsp:rsid wsp:val=&quot;0019468F&quot;/&gt;&lt;wsp:rsid wsp:val=&quot;001965C4&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803&quot;/&gt;&lt;wsp:rsid wsp:val=&quot;001A6173&quot;/&gt;&lt;wsp:rsid wsp:val=&quot;001A6ABE&quot;/&gt;&lt;wsp:rsid wsp:val=&quot;001A75A6&quot;/&gt;&lt;wsp:rsid wsp:val=&quot;001B0D97&quot;/&gt;&lt;wsp:rsid wsp:val=&quot;001B21A6&quot;/&gt;&lt;wsp:rsid wsp:val=&quot;001B3010&quot;/&gt;&lt;wsp:rsid wsp:val=&quot;001B34D1&quot;/&gt;&lt;wsp:rsid wsp:val=&quot;001B36D6&quot;/&gt;&lt;wsp:rsid wsp:val=&quot;001B5A5D&quot;/&gt;&lt;wsp:rsid wsp:val=&quot;001B653E&quot;/&gt;&lt;wsp:rsid wsp:val=&quot;001B69DB&quot;/&gt;&lt;wsp:rsid wsp:val=&quot;001B7034&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312&quot;/&gt;&lt;wsp:rsid wsp:val=&quot;001C664F&quot;/&gt;&lt;wsp:rsid wsp:val=&quot;001D0064&quot;/&gt;&lt;wsp:rsid wsp:val=&quot;001D11ED&quot;/&gt;&lt;wsp:rsid wsp:val=&quot;001D1B44&quot;/&gt;&lt;wsp:rsid wsp:val=&quot;001D2B1F&quot;/&gt;&lt;wsp:rsid wsp:val=&quot;001D2C6B&quot;/&gt;&lt;wsp:rsid wsp:val=&quot;001D2DB5&quot;/&gt;&lt;wsp:rsid wsp:val=&quot;001D37DE&quot;/&gt;&lt;wsp:rsid wsp:val=&quot;001D3974&quot;/&gt;&lt;wsp:rsid wsp:val=&quot;001D51BA&quot;/&gt;&lt;wsp:rsid wsp:val=&quot;001D52F5&quot;/&gt;&lt;wsp:rsid wsp:val=&quot;001D5A0D&quot;/&gt;&lt;wsp:rsid wsp:val=&quot;001D6342&quot;/&gt;&lt;wsp:rsid wsp:val=&quot;001D6D53&quot;/&gt;&lt;wsp:rsid wsp:val=&quot;001D783F&quot;/&gt;&lt;wsp:rsid wsp:val=&quot;001D79A1&quot;/&gt;&lt;wsp:rsid wsp:val=&quot;001D7A02&quot;/&gt;&lt;wsp:rsid wsp:val=&quot;001D7EA1&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8E2&quot;/&gt;&lt;wsp:rsid wsp:val=&quot;001E7AED&quot;/&gt;&lt;wsp:rsid wsp:val=&quot;001F0CCF&quot;/&gt;&lt;wsp:rsid wsp:val=&quot;001F2733&quot;/&gt;&lt;wsp:rsid wsp:val=&quot;001F36C3&quot;/&gt;&lt;wsp:rsid wsp:val=&quot;001F3916&quot;/&gt;&lt;wsp:rsid wsp:val=&quot;001F4676&quot;/&gt;&lt;wsp:rsid wsp:val=&quot;001F54C5&quot;/&gt;&lt;wsp:rsid wsp:val=&quot;001F5B50&quot;/&gt;&lt;wsp:rsid wsp:val=&quot;001F61DB&quot;/&gt;&lt;wsp:rsid wsp:val=&quot;001F662C&quot;/&gt;&lt;wsp:rsid wsp:val=&quot;001F7074&quot;/&gt;&lt;wsp:rsid wsp:val=&quot;001F7A85&quot;/&gt;&lt;wsp:rsid wsp:val=&quot;00200490&quot;/&gt;&lt;wsp:rsid wsp:val=&quot;00201F3A&quot;/&gt;&lt;wsp:rsid wsp:val=&quot;0020327F&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B8C&quot;/&gt;&lt;wsp:rsid wsp:val=&quot;002111FD&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C54&quot;/&gt;&lt;wsp:rsid wsp:val=&quot;00226404&quot;/&gt;&lt;wsp:rsid wsp:val=&quot;00226535&quot;/&gt;&lt;wsp:rsid wsp:val=&quot;00226BE1&quot;/&gt;&lt;wsp:rsid wsp:val=&quot;00227027&quot;/&gt;&lt;wsp:rsid wsp:val=&quot;002276E2&quot;/&gt;&lt;wsp:rsid wsp:val=&quot;00227D97&quot;/&gt;&lt;wsp:rsid wsp:val=&quot;00230765&quot;/&gt;&lt;wsp:rsid wsp:val=&quot;002319E4&quot;/&gt;&lt;wsp:rsid wsp:val=&quot;002320DA&quot;/&gt;&lt;wsp:rsid wsp:val=&quot;0023321F&quot;/&gt;&lt;wsp:rsid wsp:val=&quot;00233A44&quot;/&gt;&lt;wsp:rsid wsp:val=&quot;00233E89&quot;/&gt;&lt;wsp:rsid wsp:val=&quot;002346E3&quot;/&gt;&lt;wsp:rsid wsp:val=&quot;002348DA&quot;/&gt;&lt;wsp:rsid wsp:val=&quot;002349E8&quot;/&gt;&lt;wsp:rsid wsp:val=&quot;00235632&quot;/&gt;&lt;wsp:rsid wsp:val=&quot;00235872&quot;/&gt;&lt;wsp:rsid wsp:val=&quot;00236ED3&quot;/&gt;&lt;wsp:rsid wsp:val=&quot;00237363&quot;/&gt;&lt;wsp:rsid wsp:val=&quot;002413CC&quot;/&gt;&lt;wsp:rsid wsp:val=&quot;00241559&quot;/&gt;&lt;wsp:rsid wsp:val=&quot;00242362&quot;/&gt;&lt;wsp:rsid wsp:val=&quot;0024267E&quot;/&gt;&lt;wsp:rsid wsp:val=&quot;00243179&quot;/&gt;&lt;wsp:rsid wsp:val=&quot;0024350A&quot;/&gt;&lt;wsp:rsid wsp:val=&quot;002435B3&quot;/&gt;&lt;wsp:rsid wsp:val=&quot;00244040&quot;/&gt;&lt;wsp:rsid wsp:val=&quot;002458EB&quot;/&gt;&lt;wsp:rsid wsp:val=&quot;002462D0&quot;/&gt;&lt;wsp:rsid wsp:val=&quot;00246594&quot;/&gt;&lt;wsp:rsid wsp:val=&quot;0024798D&quot;/&gt;&lt;wsp:rsid wsp:val=&quot;00251316&quot;/&gt;&lt;wsp:rsid wsp:val=&quot;00251615&quot;/&gt;&lt;wsp:rsid wsp:val=&quot;00251B4A&quot;/&gt;&lt;wsp:rsid wsp:val=&quot;00251DE3&quot;/&gt;&lt;wsp:rsid wsp:val=&quot;00251F7B&quot;/&gt;&lt;wsp:rsid wsp:val=&quot;0025243C&quot;/&gt;&lt;wsp:rsid wsp:val=&quot;002536A0&quot;/&gt;&lt;wsp:rsid wsp:val=&quot;00253EE7&quot;/&gt;&lt;wsp:rsid wsp:val=&quot;00255D36&quot;/&gt;&lt;wsp:rsid wsp:val=&quot;00257543&quot;/&gt;&lt;wsp:rsid wsp:val=&quot;00261782&quot;/&gt;&lt;wsp:rsid wsp:val=&quot;002617E7&quot;/&gt;&lt;wsp:rsid wsp:val=&quot;00261A3A&quot;/&gt;&lt;wsp:rsid wsp:val=&quot;002622B0&quot;/&gt;&lt;wsp:rsid wsp:val=&quot;00262A43&quot;/&gt;&lt;wsp:rsid wsp:val=&quot;002637AE&quot;/&gt;&lt;wsp:rsid wsp:val=&quot;00264189&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67DDB&quot;/&gt;&lt;wsp:rsid wsp:val=&quot;0027144F&quot;/&gt;&lt;wsp:rsid wsp:val=&quot;00271F3A&quot;/&gt;&lt;wsp:rsid wsp:val=&quot;00273278&quot;/&gt;&lt;wsp:rsid wsp:val=&quot;002737F4&quot;/&gt;&lt;wsp:rsid wsp:val=&quot;00274BB8&quot;/&gt;&lt;wsp:rsid wsp:val=&quot;00274C41&quot;/&gt;&lt;wsp:rsid wsp:val=&quot;00274DFF&quot;/&gt;&lt;wsp:rsid wsp:val=&quot;00276081&quot;/&gt;&lt;wsp:rsid wsp:val=&quot;00276B67&quot;/&gt;&lt;wsp:rsid wsp:val=&quot;00277097&quot;/&gt;&lt;wsp:rsid wsp:val=&quot;002805F5&quot;/&gt;&lt;wsp:rsid wsp:val=&quot;00280751&quot;/&gt;&lt;wsp:rsid wsp:val=&quot;00280E8F&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5BE1&quot;/&gt;&lt;wsp:rsid wsp:val=&quot;00296227&quot;/&gt;&lt;wsp:rsid wsp:val=&quot;00296314&quot;/&gt;&lt;wsp:rsid wsp:val=&quot;00296F44&quot;/&gt;&lt;wsp:rsid wsp:val=&quot;0029777D&quot;/&gt;&lt;wsp:rsid wsp:val=&quot;002A055E&quot;/&gt;&lt;wsp:rsid wsp:val=&quot;002A1733&quot;/&gt;&lt;wsp:rsid wsp:val=&quot;002A1D4E&quot;/&gt;&lt;wsp:rsid wsp:val=&quot;002A216E&quot;/&gt;&lt;wsp:rsid wsp:val=&quot;002A2869&quot;/&gt;&lt;wsp:rsid wsp:val=&quot;002A3257&quot;/&gt;&lt;wsp:rsid wsp:val=&quot;002A37EE&quot;/&gt;&lt;wsp:rsid wsp:val=&quot;002A3FC3&quot;/&gt;&lt;wsp:rsid wsp:val=&quot;002A4CC1&quot;/&gt;&lt;wsp:rsid wsp:val=&quot;002A5A5B&quot;/&gt;&lt;wsp:rsid wsp:val=&quot;002A5F35&quot;/&gt;&lt;wsp:rsid wsp:val=&quot;002A6CFF&quot;/&gt;&lt;wsp:rsid wsp:val=&quot;002A6FF8&quot;/&gt;&lt;wsp:rsid wsp:val=&quot;002B1174&quot;/&gt;&lt;wsp:rsid wsp:val=&quot;002B24D6&quot;/&gt;&lt;wsp:rsid wsp:val=&quot;002B2C00&quot;/&gt;&lt;wsp:rsid wsp:val=&quot;002B3FE9&quot;/&gt;&lt;wsp:rsid wsp:val=&quot;002B6D00&quot;/&gt;&lt;wsp:rsid wsp:val=&quot;002C151A&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71A&quot;/&gt;&lt;wsp:rsid wsp:val=&quot;002D102E&quot;/&gt;&lt;wsp:rsid wsp:val=&quot;002D2E85&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7F2&quot;/&gt;&lt;wsp:rsid wsp:val=&quot;002E2A11&quot;/&gt;&lt;wsp:rsid wsp:val=&quot;002E368E&quot;/&gt;&lt;wsp:rsid wsp:val=&quot;002E4943&quot;/&gt;&lt;wsp:rsid wsp:val=&quot;002E689B&quot;/&gt;&lt;wsp:rsid wsp:val=&quot;002E7003&quot;/&gt;&lt;wsp:rsid wsp:val=&quot;002E74D2&quot;/&gt;&lt;wsp:rsid wsp:val=&quot;002E7CAE&quot;/&gt;&lt;wsp:rsid wsp:val=&quot;002F07A4&quot;/&gt;&lt;wsp:rsid wsp:val=&quot;002F2219&quot;/&gt;&lt;wsp:rsid wsp:val=&quot;002F2523&quot;/&gt;&lt;wsp:rsid wsp:val=&quot;002F2771&quot;/&gt;&lt;wsp:rsid wsp:val=&quot;002F2F73&quot;/&gt;&lt;wsp:rsid wsp:val=&quot;002F37A9&quot;/&gt;&lt;wsp:rsid wsp:val=&quot;002F5609&quot;/&gt;&lt;wsp:rsid wsp:val=&quot;002F5AFC&quot;/&gt;&lt;wsp:rsid wsp:val=&quot;002F6E9C&quot;/&gt;&lt;wsp:rsid wsp:val=&quot;002F6EF2&quot;/&gt;&lt;wsp:rsid wsp:val=&quot;002F771F&quot;/&gt;&lt;wsp:rsid wsp:val=&quot;002F7935&quot;/&gt;&lt;wsp:rsid wsp:val=&quot;003001B2&quot;/&gt;&lt;wsp:rsid wsp:val=&quot;003003EF&quot;/&gt;&lt;wsp:rsid wsp:val=&quot;003003F3&quot;/&gt;&lt;wsp:rsid wsp:val=&quot;00300A39&quot;/&gt;&lt;wsp:rsid wsp:val=&quot;00301CE6&quot;/&gt;&lt;wsp:rsid wsp:val=&quot;00302569&quot;/&gt;&lt;wsp:rsid wsp:val=&quot;0030256B&quot;/&gt;&lt;wsp:rsid wsp:val=&quot;00302D11&quot;/&gt;&lt;wsp:rsid wsp:val=&quot;003038EC&quot;/&gt;&lt;wsp:rsid wsp:val=&quot;0030501F&quot;/&gt;&lt;wsp:rsid wsp:val=&quot;00305444&quot;/&gt;&lt;wsp:rsid wsp:val=&quot;00305E84&quot;/&gt;&lt;wsp:rsid wsp:val=&quot;00306D7E&quot;/&gt;&lt;wsp:rsid wsp:val=&quot;00307A45&quot;/&gt;&lt;wsp:rsid wsp:val=&quot;00307BA1&quot;/&gt;&lt;wsp:rsid wsp:val=&quot;003100B3&quot;/&gt;&lt;wsp:rsid wsp:val=&quot;003113AC&quot;/&gt;&lt;wsp:rsid wsp:val=&quot;00311702&quot;/&gt;&lt;wsp:rsid wsp:val=&quot;00311E82&quot;/&gt;&lt;wsp:rsid wsp:val=&quot;003124BA&quot;/&gt;&lt;wsp:rsid wsp:val=&quot;00313FD6&quot;/&gt;&lt;wsp:rsid wsp:val=&quot;003143BD&quot;/&gt;&lt;wsp:rsid wsp:val=&quot;00317C54&quot;/&gt;&lt;wsp:rsid wsp:val=&quot;00320177&quot;/&gt;&lt;wsp:rsid wsp:val=&quot;003203ED&quot;/&gt;&lt;wsp:rsid wsp:val=&quot;00320E9E&quot;/&gt;&lt;wsp:rsid wsp:val=&quot;00321454&quot;/&gt;&lt;wsp:rsid wsp:val=&quot;003225B5&quot;/&gt;&lt;wsp:rsid wsp:val=&quot;00322820&quot;/&gt;&lt;wsp:rsid wsp:val=&quot;00322C9F&quot;/&gt;&lt;wsp:rsid wsp:val=&quot;003233E6&quot;/&gt;&lt;wsp:rsid wsp:val=&quot;00324135&quot;/&gt;&lt;wsp:rsid wsp:val=&quot;00324AA1&quot;/&gt;&lt;wsp:rsid wsp:val=&quot;00324D23&quot;/&gt;&lt;wsp:rsid wsp:val=&quot;00325768&quot;/&gt;&lt;wsp:rsid wsp:val=&quot;00325F35&quot;/&gt;&lt;wsp:rsid wsp:val=&quot;003260A9&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203F&quot;/&gt;&lt;wsp:rsid wsp:val=&quot;00342BD7&quot;/&gt;&lt;wsp:rsid wsp:val=&quot;00343CE6&quot;/&gt;&lt;wsp:rsid wsp:val=&quot;0034447A&quot;/&gt;&lt;wsp:rsid wsp:val=&quot;003457C4&quot;/&gt;&lt;wsp:rsid wsp:val=&quot;00346038&quot;/&gt;&lt;wsp:rsid wsp:val=&quot;00346290&quot;/&gt;&lt;wsp:rsid wsp:val=&quot;00346DB5&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F66&quot;/&gt;&lt;wsp:rsid wsp:val=&quot;00355206&quot;/&gt;&lt;wsp:rsid wsp:val=&quot;003557C7&quot;/&gt;&lt;wsp:rsid wsp:val=&quot;00355B66&quot;/&gt;&lt;wsp:rsid wsp:val=&quot;00356081&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B02&quot;/&gt;&lt;wsp:rsid wsp:val=&quot;00370C16&quot;/&gt;&lt;wsp:rsid wsp:val=&quot;00370E47&quot;/&gt;&lt;wsp:rsid wsp:val=&quot;00372AAF&quot;/&gt;&lt;wsp:rsid wsp:val=&quot;003742AC&quot;/&gt;&lt;wsp:rsid wsp:val=&quot;00374B50&quot;/&gt;&lt;wsp:rsid wsp:val=&quot;00374BFF&quot;/&gt;&lt;wsp:rsid wsp:val=&quot;00375719&quot;/&gt;&lt;wsp:rsid wsp:val=&quot;0037634D&quot;/&gt;&lt;wsp:rsid wsp:val=&quot;003768AA&quot;/&gt;&lt;wsp:rsid wsp:val=&quot;00377688&quot;/&gt;&lt;wsp:rsid wsp:val=&quot;00377CE1&quot;/&gt;&lt;wsp:rsid wsp:val=&quot;00380D7D&quot;/&gt;&lt;wsp:rsid wsp:val=&quot;0038191C&quot;/&gt;&lt;wsp:rsid wsp:val=&quot;00383467&quot;/&gt;&lt;wsp:rsid wsp:val=&quot;00384177&quot;/&gt;&lt;wsp:rsid wsp:val=&quot;00384284&quot;/&gt;&lt;wsp:rsid wsp:val=&quot;003856B5&quot;/&gt;&lt;wsp:rsid wsp:val=&quot;00385770&quot;/&gt;&lt;wsp:rsid wsp:val=&quot;00385932&quot;/&gt;&lt;wsp:rsid wsp:val=&quot;003859C1&quot;/&gt;&lt;wsp:rsid wsp:val=&quot;00385BF0&quot;/&gt;&lt;wsp:rsid wsp:val=&quot;00391638&quot;/&gt;&lt;wsp:rsid wsp:val=&quot;003918D0&quot;/&gt;&lt;wsp:rsid wsp:val=&quot;003920B4&quot;/&gt;&lt;wsp:rsid wsp:val=&quot;003927B8&quot;/&gt;&lt;wsp:rsid wsp:val=&quot;00393702&quot;/&gt;&lt;wsp:rsid wsp:val=&quot;003939FF&quot;/&gt;&lt;wsp:rsid wsp:val=&quot;00393FE3&quot;/&gt;&lt;wsp:rsid wsp:val=&quot;00394C1E&quot;/&gt;&lt;wsp:rsid wsp:val=&quot;00394D8D&quot;/&gt;&lt;wsp:rsid wsp:val=&quot;0039539E&quot;/&gt;&lt;wsp:rsid wsp:val=&quot;00395948&quot;/&gt;&lt;wsp:rsid wsp:val=&quot;00395F42&quot;/&gt;&lt;wsp:rsid wsp:val=&quot;003967CC&quot;/&gt;&lt;wsp:rsid wsp:val=&quot;00396C06&quot;/&gt;&lt;wsp:rsid wsp:val=&quot;00397568&quot;/&gt;&lt;wsp:rsid wsp:val=&quot;003978A8&quot;/&gt;&lt;wsp:rsid wsp:val=&quot;003A0DAE&quot;/&gt;&lt;wsp:rsid wsp:val=&quot;003A2130&quot;/&gt;&lt;wsp:rsid wsp:val=&quot;003A2207&quot;/&gt;&lt;wsp:rsid wsp:val=&quot;003A2223&quot;/&gt;&lt;wsp:rsid wsp:val=&quot;003A2A0F&quot;/&gt;&lt;wsp:rsid wsp:val=&quot;003A3994&quot;/&gt;&lt;wsp:rsid wsp:val=&quot;003A45A1&quot;/&gt;&lt;wsp:rsid wsp:val=&quot;003A4C90&quot;/&gt;&lt;wsp:rsid wsp:val=&quot;003A4EBD&quot;/&gt;&lt;wsp:rsid wsp:val=&quot;003A5B0A&quot;/&gt;&lt;wsp:rsid wsp:val=&quot;003A5EA3&quot;/&gt;&lt;wsp:rsid wsp:val=&quot;003A6679&quot;/&gt;&lt;wsp:rsid wsp:val=&quot;003A6BAC&quot;/&gt;&lt;wsp:rsid wsp:val=&quot;003A6BE0&quot;/&gt;&lt;wsp:rsid wsp:val=&quot;003A7D5E&quot;/&gt;&lt;wsp:rsid wsp:val=&quot;003A7EF3&quot;/&gt;&lt;wsp:rsid wsp:val=&quot;003B0669&quot;/&gt;&lt;wsp:rsid wsp:val=&quot;003B0DC8&quot;/&gt;&lt;wsp:rsid wsp:val=&quot;003B159C&quot;/&gt;&lt;wsp:rsid wsp:val=&quot;003B172F&quot;/&gt;&lt;wsp:rsid wsp:val=&quot;003B1DDF&quot;/&gt;&lt;wsp:rsid wsp:val=&quot;003B29D5&quot;/&gt;&lt;wsp:rsid wsp:val=&quot;003B2AE7&quot;/&gt;&lt;wsp:rsid wsp:val=&quot;003B2B22&quot;/&gt;&lt;wsp:rsid wsp:val=&quot;003B369F&quot;/&gt;&lt;wsp:rsid wsp:val=&quot;003B36A3&quot;/&gt;&lt;wsp:rsid wsp:val=&quot;003B4EB4&quot;/&gt;&lt;wsp:rsid wsp:val=&quot;003B53CC&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49BC&quot;/&gt;&lt;wsp:rsid wsp:val=&quot;003C62E9&quot;/&gt;&lt;wsp:rsid wsp:val=&quot;003C62ED&quot;/&gt;&lt;wsp:rsid wsp:val=&quot;003C6C78&quot;/&gt;&lt;wsp:rsid wsp:val=&quot;003C6E0C&quot;/&gt;&lt;wsp:rsid wsp:val=&quot;003C7806&quot;/&gt;&lt;wsp:rsid wsp:val=&quot;003D109F&quot;/&gt;&lt;wsp:rsid wsp:val=&quot;003D2478&quot;/&gt;&lt;wsp:rsid wsp:val=&quot;003D40C4&quot;/&gt;&lt;wsp:rsid wsp:val=&quot;003D4835&quot;/&gt;&lt;wsp:rsid wsp:val=&quot;003D5B1F&quot;/&gt;&lt;wsp:rsid wsp:val=&quot;003D5BE9&quot;/&gt;&lt;wsp:rsid wsp:val=&quot;003D6122&quot;/&gt;&lt;wsp:rsid wsp:val=&quot;003D6509&quot;/&gt;&lt;wsp:rsid wsp:val=&quot;003D6649&quot;/&gt;&lt;wsp:rsid wsp:val=&quot;003D7146&quot;/&gt;&lt;wsp:rsid wsp:val=&quot;003D7999&quot;/&gt;&lt;wsp:rsid wsp:val=&quot;003D7FB1&quot;/&gt;&lt;wsp:rsid wsp:val=&quot;003E104F&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493&quot;/&gt;&lt;wsp:rsid wsp:val=&quot;003E4C6F&quot;/&gt;&lt;wsp:rsid wsp:val=&quot;003E517D&quot;/&gt;&lt;wsp:rsid wsp:val=&quot;003E55E4&quot;/&gt;&lt;wsp:rsid wsp:val=&quot;003E5B3A&quot;/&gt;&lt;wsp:rsid wsp:val=&quot;003E64AD&quot;/&gt;&lt;wsp:rsid wsp:val=&quot;003E74E3&quot;/&gt;&lt;wsp:rsid wsp:val=&quot;003F05C7&quot;/&gt;&lt;wsp:rsid wsp:val=&quot;003F1FDF&quot;/&gt;&lt;wsp:rsid wsp:val=&quot;003F2CD4&quot;/&gt;&lt;wsp:rsid wsp:val=&quot;003F370E&quot;/&gt;&lt;wsp:rsid wsp:val=&quot;003F4A38&quot;/&gt;&lt;wsp:rsid wsp:val=&quot;003F4A65&quot;/&gt;&lt;wsp:rsid wsp:val=&quot;003F5632&quot;/&gt;&lt;wsp:rsid wsp:val=&quot;003F56D3&quot;/&gt;&lt;wsp:rsid wsp:val=&quot;003F6BBE&quot;/&gt;&lt;wsp:rsid wsp:val=&quot;004000E8&quot;/&gt;&lt;wsp:rsid wsp:val=&quot;00400768&quot;/&gt;&lt;wsp:rsid wsp:val=&quot;004008B0&quot;/&gt;&lt;wsp:rsid wsp:val=&quot;00400B54&quot;/&gt;&lt;wsp:rsid wsp:val=&quot;00402353&quot;/&gt;&lt;wsp:rsid wsp:val=&quot;0040236A&quot;/&gt;&lt;wsp:rsid wsp:val=&quot;0040255D&quot;/&gt;&lt;wsp:rsid wsp:val=&quot;004028A6&quot;/&gt;&lt;wsp:rsid wsp:val=&quot;00402E2B&quot;/&gt;&lt;wsp:rsid wsp:val=&quot;00403C08&quot;/&gt;&lt;wsp:rsid wsp:val=&quot;00404059&quot;/&gt;&lt;wsp:rsid wsp:val=&quot;004040C0&quot;/&gt;&lt;wsp:rsid wsp:val=&quot;004048FF&quot;/&gt;&lt;wsp:rsid wsp:val=&quot;00404F24&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4FEA&quot;/&gt;&lt;wsp:rsid wsp:val=&quot;00415E8A&quot;/&gt;&lt;wsp:rsid wsp:val=&quot;00416275&quot;/&gt;&lt;wsp:rsid wsp:val=&quot;00416D25&quot;/&gt;&lt;wsp:rsid wsp:val=&quot;00420230&quot;/&gt;&lt;wsp:rsid wsp:val=&quot;00421105&quot;/&gt;&lt;wsp:rsid wsp:val=&quot;00421616&quot;/&gt;&lt;wsp:rsid wsp:val=&quot;0042167F&quot;/&gt;&lt;wsp:rsid wsp:val=&quot;00422D12&quot;/&gt;&lt;wsp:rsid wsp:val=&quot;004234DB&quot;/&gt;&lt;wsp:rsid wsp:val=&quot;00423A90&quot;/&gt;&lt;wsp:rsid wsp:val=&quot;004242F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30936&quot;/&gt;&lt;wsp:rsid wsp:val=&quot;004310AC&quot;/&gt;&lt;wsp:rsid wsp:val=&quot;00431284&quot;/&gt;&lt;wsp:rsid wsp:val=&quot;00431A9F&quot;/&gt;&lt;wsp:rsid wsp:val=&quot;00432F94&quot;/&gt;&lt;wsp:rsid wsp:val=&quot;00433CB2&quot;/&gt;&lt;wsp:rsid wsp:val=&quot;0043473D&quot;/&gt;&lt;wsp:rsid wsp:val=&quot;00434ED0&quot;/&gt;&lt;wsp:rsid wsp:val=&quot;00437447&quot;/&gt;&lt;wsp:rsid wsp:val=&quot;00440C67&quot;/&gt;&lt;wsp:rsid wsp:val=&quot;00441362&quot;/&gt;&lt;wsp:rsid wsp:val=&quot;00441A92&quot;/&gt;&lt;wsp:rsid wsp:val=&quot;00442A5F&quot;/&gt;&lt;wsp:rsid wsp:val=&quot;00443C63&quot;/&gt;&lt;wsp:rsid wsp:val=&quot;00444F56&quot;/&gt;&lt;wsp:rsid wsp:val=&quot;004459C8&quot;/&gt;&lt;wsp:rsid wsp:val=&quot;00446488&quot;/&gt;&lt;wsp:rsid wsp:val=&quot;00446A99&quot;/&gt;&lt;wsp:rsid wsp:val=&quot;0044705A&quot;/&gt;&lt;wsp:rsid wsp:val=&quot;00450214&quot;/&gt;&lt;wsp:rsid wsp:val=&quot;00450E98&quot;/&gt;&lt;wsp:rsid wsp:val=&quot;004517AA&quot;/&gt;&lt;wsp:rsid wsp:val=&quot;00452CAC&quot;/&gt;&lt;wsp:rsid wsp:val=&quot;004545AE&quot;/&gt;&lt;wsp:rsid wsp:val=&quot;00454921&quot;/&gt;&lt;wsp:rsid wsp:val=&quot;0045630F&quot;/&gt;&lt;wsp:rsid wsp:val=&quot;00456425&quot;/&gt;&lt;wsp:rsid wsp:val=&quot;00456B04&quot;/&gt;&lt;wsp:rsid wsp:val=&quot;00457565&quot;/&gt;&lt;wsp:rsid wsp:val=&quot;00457B71&quot;/&gt;&lt;wsp:rsid wsp:val=&quot;00460D15&quot;/&gt;&lt;wsp:rsid wsp:val=&quot;004616E7&quot;/&gt;&lt;wsp:rsid wsp:val=&quot;00461892&quot;/&gt;&lt;wsp:rsid wsp:val=&quot;0046493F&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44BC&quot;/&gt;&lt;wsp:rsid wsp:val=&quot;004751F6&quot;/&gt;&lt;wsp:rsid wsp:val=&quot;0047556B&quot;/&gt;&lt;wsp:rsid wsp:val=&quot;004759C4&quot;/&gt;&lt;wsp:rsid wsp:val=&quot;00476675&quot;/&gt;&lt;wsp:rsid wsp:val=&quot;00477768&quot;/&gt;&lt;wsp:rsid wsp:val=&quot;004804AB&quot;/&gt;&lt;wsp:rsid wsp:val=&quot;004809E0&quot;/&gt;&lt;wsp:rsid wsp:val=&quot;00480E5D&quot;/&gt;&lt;wsp:rsid wsp:val=&quot;00480E90&quot;/&gt;&lt;wsp:rsid wsp:val=&quot;00481203&quot;/&gt;&lt;wsp:rsid wsp:val=&quot;004815FD&quot;/&gt;&lt;wsp:rsid wsp:val=&quot;00481705&quot;/&gt;&lt;wsp:rsid wsp:val=&quot;00481DE7&quot;/&gt;&lt;wsp:rsid wsp:val=&quot;00481FB4&quot;/&gt;&lt;wsp:rsid wsp:val=&quot;00482695&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90C6F&quot;/&gt;&lt;wsp:rsid wsp:val=&quot;00491B36&quot;/&gt;&lt;wsp:rsid wsp:val=&quot;00492BC5&quot;/&gt;&lt;wsp:rsid wsp:val=&quot;00492E72&quot;/&gt;&lt;wsp:rsid wsp:val=&quot;00493C61&quot;/&gt;&lt;wsp:rsid wsp:val=&quot;0049408E&quot;/&gt;&lt;wsp:rsid wsp:val=&quot;00494971&quot;/&gt;&lt;wsp:rsid wsp:val=&quot;00495707&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64A&quot;/&gt;&lt;wsp:rsid wsp:val=&quot;004A27DF&quot;/&gt;&lt;wsp:rsid wsp:val=&quot;004A2B94&quot;/&gt;&lt;wsp:rsid wsp:val=&quot;004A2D47&quot;/&gt;&lt;wsp:rsid wsp:val=&quot;004A4A51&quot;/&gt;&lt;wsp:rsid wsp:val=&quot;004A5256&quot;/&gt;&lt;wsp:rsid wsp:val=&quot;004A5E18&quot;/&gt;&lt;wsp:rsid wsp:val=&quot;004A614C&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F6C&quot;/&gt;&lt;wsp:rsid wsp:val=&quot;004B4459&quot;/&gt;&lt;wsp:rsid wsp:val=&quot;004B44CE&quot;/&gt;&lt;wsp:rsid wsp:val=&quot;004B5267&quot;/&gt;&lt;wsp:rsid wsp:val=&quot;004B6A7F&quot;/&gt;&lt;wsp:rsid wsp:val=&quot;004B74E1&quot;/&gt;&lt;wsp:rsid wsp:val=&quot;004B7C0C&quot;/&gt;&lt;wsp:rsid wsp:val=&quot;004C0C9D&quot;/&gt;&lt;wsp:rsid wsp:val=&quot;004C0D08&quot;/&gt;&lt;wsp:rsid wsp:val=&quot;004C114F&quot;/&gt;&lt;wsp:rsid wsp:val=&quot;004C1260&quot;/&gt;&lt;wsp:rsid wsp:val=&quot;004C1468&quot;/&gt;&lt;wsp:rsid wsp:val=&quot;004C1E01&quot;/&gt;&lt;wsp:rsid wsp:val=&quot;004C23B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D06BB&quot;/&gt;&lt;wsp:rsid wsp:val=&quot;004D2254&quot;/&gt;&lt;wsp:rsid wsp:val=&quot;004D36B1&quot;/&gt;&lt;wsp:rsid wsp:val=&quot;004D4B05&quot;/&gt;&lt;wsp:rsid wsp:val=&quot;004D589F&quot;/&gt;&lt;wsp:rsid wsp:val=&quot;004D6C54&quot;/&gt;&lt;wsp:rsid wsp:val=&quot;004D6E88&quot;/&gt;&lt;wsp:rsid wsp:val=&quot;004D7DE1&quot;/&gt;&lt;wsp:rsid wsp:val=&quot;004D7EBD&quot;/&gt;&lt;wsp:rsid wsp:val=&quot;004E0BC3&quot;/&gt;&lt;wsp:rsid wsp:val=&quot;004E1246&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51E3&quot;/&gt;&lt;wsp:rsid wsp:val=&quot;004E53C7&quot;/&gt;&lt;wsp:rsid wsp:val=&quot;004E56DC&quot;/&gt;&lt;wsp:rsid wsp:val=&quot;004E6C03&quot;/&gt;&lt;wsp:rsid wsp:val=&quot;004E76F4&quot;/&gt;&lt;wsp:rsid wsp:val=&quot;004E7873&quot;/&gt;&lt;wsp:rsid wsp:val=&quot;004F0445&quot;/&gt;&lt;wsp:rsid wsp:val=&quot;004F0B6C&quot;/&gt;&lt;wsp:rsid wsp:val=&quot;004F19EB&quot;/&gt;&lt;wsp:rsid wsp:val=&quot;004F2078&quot;/&gt;&lt;wsp:rsid wsp:val=&quot;004F27D0&quot;/&gt;&lt;wsp:rsid wsp:val=&quot;004F4DA3&quot;/&gt;&lt;wsp:rsid wsp:val=&quot;004F5669&quot;/&gt;&lt;wsp:rsid wsp:val=&quot;004F631B&quot;/&gt;&lt;wsp:rsid wsp:val=&quot;004F6322&quot;/&gt;&lt;wsp:rsid wsp:val=&quot;004F659D&quot;/&gt;&lt;wsp:rsid wsp:val=&quot;004F6870&quot;/&gt;&lt;wsp:rsid wsp:val=&quot;00500B52&quot;/&gt;&lt;wsp:rsid wsp:val=&quot;0050268E&quot;/&gt;&lt;wsp:rsid wsp:val=&quot;0050318E&quot;/&gt;&lt;wsp:rsid wsp:val=&quot;00504512&quot;/&gt;&lt;wsp:rsid wsp:val=&quot;00504D78&quot;/&gt;&lt;wsp:rsid wsp:val=&quot;00505C53&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4531&quot;/&gt;&lt;wsp:rsid wsp:val=&quot;005146A4&quot;/&gt;&lt;wsp:rsid wsp:val=&quot;005153A7&quot;/&gt;&lt;wsp:rsid wsp:val=&quot;00517FD4&quot;/&gt;&lt;wsp:rsid wsp:val=&quot;005219CF&quot;/&gt;&lt;wsp:rsid wsp:val=&quot;00522170&quot;/&gt;&lt;wsp:rsid wsp:val=&quot;00522857&quot;/&gt;&lt;wsp:rsid wsp:val=&quot;005234AA&quot;/&gt;&lt;wsp:rsid wsp:val=&quot;00525A40&quot;/&gt;&lt;wsp:rsid wsp:val=&quot;005306C8&quot;/&gt;&lt;wsp:rsid wsp:val=&quot;00530D7E&quot;/&gt;&lt;wsp:rsid wsp:val=&quot;00533C5F&quot;/&gt;&lt;wsp:rsid wsp:val=&quot;00534697&quot;/&gt;&lt;wsp:rsid wsp:val=&quot;00534AE0&quot;/&gt;&lt;wsp:rsid wsp:val=&quot;00534B59&quot;/&gt;&lt;wsp:rsid wsp:val=&quot;00534D24&quot;/&gt;&lt;wsp:rsid wsp:val=&quot;00535499&quot;/&gt;&lt;wsp:rsid wsp:val=&quot;00535666&quot;/&gt;&lt;wsp:rsid wsp:val=&quot;00536759&quot;/&gt;&lt;wsp:rsid wsp:val=&quot;00536B97&quot;/&gt;&lt;wsp:rsid wsp:val=&quot;00536CB9&quot;/&gt;&lt;wsp:rsid wsp:val=&quot;00536DF7&quot;/&gt;&lt;wsp:rsid wsp:val=&quot;00537C62&quot;/&gt;&lt;wsp:rsid wsp:val=&quot;005408C3&quot;/&gt;&lt;wsp:rsid wsp:val=&quot;00541033&quot;/&gt;&lt;wsp:rsid wsp:val=&quot;0054116A&quot;/&gt;&lt;wsp:rsid wsp:val=&quot;0054206F&quot;/&gt;&lt;wsp:rsid wsp:val=&quot;00542D12&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0A18&quot;/&gt;&lt;wsp:rsid wsp:val=&quot;00551810&quot;/&gt;&lt;wsp:rsid wsp:val=&quot;00553521&quot;/&gt;&lt;wsp:rsid wsp:val=&quot;0055446D&quot;/&gt;&lt;wsp:rsid wsp:val=&quot;00554D8B&quot;/&gt;&lt;wsp:rsid wsp:val=&quot;00554E19&quot;/&gt;&lt;wsp:rsid wsp:val=&quot;00555418&quot;/&gt;&lt;wsp:rsid wsp:val=&quot;0055688F&quot;/&gt;&lt;wsp:rsid wsp:val=&quot;005571BC&quot;/&gt;&lt;wsp:rsid wsp:val=&quot;005574AF&quot;/&gt;&lt;wsp:rsid wsp:val=&quot;00557502&quot;/&gt;&lt;wsp:rsid wsp:val=&quot;005606BD&quot;/&gt;&lt;wsp:rsid wsp:val=&quot;00560C31&quot;/&gt;&lt;wsp:rsid wsp:val=&quot;0056121F&quot;/&gt;&lt;wsp:rsid wsp:val=&quot;00563ABE&quot;/&gt;&lt;wsp:rsid wsp:val=&quot;00563BB8&quot;/&gt;&lt;wsp:rsid wsp:val=&quot;00564FBF&quot;/&gt;&lt;wsp:rsid wsp:val=&quot;00565DED&quot;/&gt;&lt;wsp:rsid wsp:val=&quot;00566BFE&quot;/&gt;&lt;wsp:rsid wsp:val=&quot;005704BB&quot;/&gt;&lt;wsp:rsid wsp:val=&quot;00570632&quot;/&gt;&lt;wsp:rsid wsp:val=&quot;00570D73&quot;/&gt;&lt;wsp:rsid wsp:val=&quot;005716E3&quot;/&gt;&lt;wsp:rsid wsp:val=&quot;00571BE1&quot;/&gt;&lt;wsp:rsid wsp:val=&quot;00571D3C&quot;/&gt;&lt;wsp:rsid wsp:val=&quot;00572505&quot;/&gt;&lt;wsp:rsid wsp:val=&quot;00572A03&quot;/&gt;&lt;wsp:rsid wsp:val=&quot;00572A2E&quot;/&gt;&lt;wsp:rsid wsp:val=&quot;00573357&quot;/&gt;&lt;wsp:rsid wsp:val=&quot;005735CE&quot;/&gt;&lt;wsp:rsid wsp:val=&quot;00573793&quot;/&gt;&lt;wsp:rsid wsp:val=&quot;005743DE&quot;/&gt;&lt;wsp:rsid wsp:val=&quot;005752DA&quot;/&gt;&lt;wsp:rsid wsp:val=&quot;005764C7&quot;/&gt;&lt;wsp:rsid wsp:val=&quot;0057762F&quot;/&gt;&lt;wsp:rsid wsp:val=&quot;0058154C&quot;/&gt;&lt;wsp:rsid wsp:val=&quot;0058172D&quot;/&gt;&lt;wsp:rsid wsp:val=&quot;00581CEB&quot;/&gt;&lt;wsp:rsid wsp:val=&quot;00582561&quot;/&gt;&lt;wsp:rsid wsp:val=&quot;00582809&quot;/&gt;&lt;wsp:rsid wsp:val=&quot;0058331C&quot;/&gt;&lt;wsp:rsid wsp:val=&quot;00585C4E&quot;/&gt;&lt;wsp:rsid wsp:val=&quot;00585C6A&quot;/&gt;&lt;wsp:rsid wsp:val=&quot;00586023&quot;/&gt;&lt;wsp:rsid wsp:val=&quot;0058638E&quot;/&gt;&lt;wsp:rsid wsp:val=&quot;00586451&quot;/&gt;&lt;wsp:rsid wsp:val=&quot;0058798C&quot;/&gt;&lt;wsp:rsid wsp:val=&quot;005900FA&quot;/&gt;&lt;wsp:rsid wsp:val=&quot;0059237B&quot;/&gt;&lt;wsp:rsid wsp:val=&quot;005935A4&quot;/&gt;&lt;wsp:rsid wsp:val=&quot;005948C2&quot;/&gt;&lt;wsp:rsid wsp:val=&quot;00594AC4&quot;/&gt;&lt;wsp:rsid wsp:val=&quot;0059588C&quot;/&gt;&lt;wsp:rsid wsp:val=&quot;00595D45&quot;/&gt;&lt;wsp:rsid wsp:val=&quot;00595D84&quot;/&gt;&lt;wsp:rsid wsp:val=&quot;00595DCA&quot;/&gt;&lt;wsp:rsid wsp:val=&quot;00596121&quot;/&gt;&lt;wsp:rsid wsp:val=&quot;0059779B&quot;/&gt;&lt;wsp:rsid wsp:val=&quot;00597B77&quot;/&gt;&lt;wsp:rsid wsp:val=&quot;005A04F4&quot;/&gt;&lt;wsp:rsid wsp:val=&quot;005A0771&quot;/&gt;&lt;wsp:rsid wsp:val=&quot;005A0942&quot;/&gt;&lt;wsp:rsid wsp:val=&quot;005A0DAA&quot;/&gt;&lt;wsp:rsid wsp:val=&quot;005A1BCB&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178&quot;/&gt;&lt;wsp:rsid wsp:val=&quot;005B5493&quot;/&gt;&lt;wsp:rsid wsp:val=&quot;005B5511&quot;/&gt;&lt;wsp:rsid wsp:val=&quot;005B576D&quot;/&gt;&lt;wsp:rsid wsp:val=&quot;005B5EAF&quot;/&gt;&lt;wsp:rsid wsp:val=&quot;005B6D71&quot;/&gt;&lt;wsp:rsid wsp:val=&quot;005B6F83&quot;/&gt;&lt;wsp:rsid wsp:val=&quot;005C22CC&quot;/&gt;&lt;wsp:rsid wsp:val=&quot;005C2555&quot;/&gt;&lt;wsp:rsid wsp:val=&quot;005C433B&quot;/&gt;&lt;wsp:rsid wsp:val=&quot;005C61AC&quot;/&gt;&lt;wsp:rsid wsp:val=&quot;005C65B6&quot;/&gt;&lt;wsp:rsid wsp:val=&quot;005C6E03&quot;/&gt;&lt;wsp:rsid wsp:val=&quot;005C731C&quot;/&gt;&lt;wsp:rsid wsp:val=&quot;005C74FB&quot;/&gt;&lt;wsp:rsid wsp:val=&quot;005C76FB&quot;/&gt;&lt;wsp:rsid wsp:val=&quot;005D030D&quot;/&gt;&lt;wsp:rsid wsp:val=&quot;005D1602&quot;/&gt;&lt;wsp:rsid wsp:val=&quot;005D2D6C&quot;/&gt;&lt;wsp:rsid wsp:val=&quot;005D32AE&quot;/&gt;&lt;wsp:rsid wsp:val=&quot;005D4AB0&quot;/&gt;&lt;wsp:rsid wsp:val=&quot;005D547D&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FCF&quot;/&gt;&lt;wsp:rsid wsp:val=&quot;005E53B7&quot;/&gt;&lt;wsp:rsid wsp:val=&quot;005E5895&quot;/&gt;&lt;wsp:rsid wsp:val=&quot;005E5B81&quot;/&gt;&lt;wsp:rsid wsp:val=&quot;005E6492&quot;/&gt;&lt;wsp:rsid wsp:val=&quot;005E7D4A&quot;/&gt;&lt;wsp:rsid wsp:val=&quot;005F036E&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F27&quot;/&gt;&lt;wsp:rsid wsp:val=&quot;0060064D&quot;/&gt;&lt;wsp:rsid wsp:val=&quot;0060251F&quot;/&gt;&lt;wsp:rsid wsp:val=&quot;00602602&quot;/&gt;&lt;wsp:rsid wsp:val=&quot;0060283C&quot;/&gt;&lt;wsp:rsid wsp:val=&quot;00602EF6&quot;/&gt;&lt;wsp:rsid wsp:val=&quot;00603A84&quot;/&gt;&lt;wsp:rsid wsp:val=&quot;00604F14&quot;/&gt;&lt;wsp:rsid wsp:val=&quot;00605289&quot;/&gt;&lt;wsp:rsid wsp:val=&quot;006059C5&quot;/&gt;&lt;wsp:rsid wsp:val=&quot;00606ECD&quot;/&gt;&lt;wsp:rsid wsp:val=&quot;006074C1&quot;/&gt;&lt;wsp:rsid wsp:val=&quot;0060764F&quot;/&gt;&lt;wsp:rsid wsp:val=&quot;00610E1F&quot;/&gt;&lt;wsp:rsid wsp:val=&quot;00611AB9&quot;/&gt;&lt;wsp:rsid wsp:val=&quot;00613257&quot;/&gt;&lt;wsp:rsid wsp:val=&quot;006146ED&quot;/&gt;&lt;wsp:rsid wsp:val=&quot;00614994&quot;/&gt;&lt;wsp:rsid wsp:val=&quot;006151D2&quot;/&gt;&lt;wsp:rsid wsp:val=&quot;00620B97&quot;/&gt;&lt;wsp:rsid wsp:val=&quot;00621751&quot;/&gt;&lt;wsp:rsid wsp:val=&quot;006232E1&quot;/&gt;&lt;wsp:rsid wsp:val=&quot;006234A6&quot;/&gt;&lt;wsp:rsid wsp:val=&quot;00623B7D&quot;/&gt;&lt;wsp:rsid wsp:val=&quot;00626130&quot;/&gt;&lt;wsp:rsid wsp:val=&quot;0062798D&quot;/&gt;&lt;wsp:rsid wsp:val=&quot;00630001&quot;/&gt;&lt;wsp:rsid wsp:val=&quot;006311B3&quot;/&gt;&lt;wsp:rsid wsp:val=&quot;00631957&quot;/&gt;&lt;wsp:rsid wsp:val=&quot;00631AA5&quot;/&gt;&lt;wsp:rsid wsp:val=&quot;00632043&quot;/&gt;&lt;wsp:rsid wsp:val=&quot;0063284C&quot;/&gt;&lt;wsp:rsid wsp:val=&quot;00632BD0&quot;/&gt;&lt;wsp:rsid wsp:val=&quot;00633697&quot;/&gt;&lt;wsp:rsid wsp:val=&quot;00633862&quot;/&gt;&lt;wsp:rsid wsp:val=&quot;00634EEA&quot;/&gt;&lt;wsp:rsid wsp:val=&quot;00636398&quot;/&gt;&lt;wsp:rsid wsp:val=&quot;006367D3&quot;/&gt;&lt;wsp:rsid wsp:val=&quot;006368D3&quot;/&gt;&lt;wsp:rsid wsp:val=&quot;006369E9&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208D&quot;/&gt;&lt;wsp:rsid wsp:val=&quot;00642735&quot;/&gt;&lt;wsp:rsid wsp:val=&quot;006427F0&quot;/&gt;&lt;wsp:rsid wsp:val=&quot;0064295E&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1CC&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5ED4&quot;/&gt;&lt;wsp:rsid wsp:val=&quot;0066664B&quot;/&gt;&lt;wsp:rsid wsp:val=&quot;00667EE7&quot;/&gt;&lt;wsp:rsid wsp:val=&quot;00670922&quot;/&gt;&lt;wsp:rsid wsp:val=&quot;00670BE1&quot;/&gt;&lt;wsp:rsid wsp:val=&quot;00671DC9&quot;/&gt;&lt;wsp:rsid wsp:val=&quot;0067218F&quot;/&gt;&lt;wsp:rsid wsp:val=&quot;00673784&quot;/&gt;&lt;wsp:rsid wsp:val=&quot;006737B4&quot;/&gt;&lt;wsp:rsid wsp:val=&quot;00673B0F&quot;/&gt;&lt;wsp:rsid wsp:val=&quot;006741F2&quot;/&gt;&lt;wsp:rsid wsp:val=&quot;0067421C&quot;/&gt;&lt;wsp:rsid wsp:val=&quot;00674CC3&quot;/&gt;&lt;wsp:rsid wsp:val=&quot;00675C72&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6DB&quot;/&gt;&lt;wsp:rsid wsp:val=&quot;006908D7&quot;/&gt;&lt;wsp:rsid wsp:val=&quot;00690CAD&quot;/&gt;&lt;wsp:rsid wsp:val=&quot;00691A2E&quot;/&gt;&lt;wsp:rsid wsp:val=&quot;006921F6&quot;/&gt;&lt;wsp:rsid wsp:val=&quot;006929B2&quot;/&gt;&lt;wsp:rsid wsp:val=&quot;00692E40&quot;/&gt;&lt;wsp:rsid wsp:val=&quot;006931AC&quot;/&gt;&lt;wsp:rsid wsp:val=&quot;006941C9&quot;/&gt;&lt;wsp:rsid wsp:val=&quot;006958B5&quot;/&gt;&lt;wsp:rsid wsp:val=&quot;00695A30&quot;/&gt;&lt;wsp:rsid wsp:val=&quot;00695FC2&quot;/&gt;&lt;wsp:rsid wsp:val=&quot;006962FB&quot;/&gt;&lt;wsp:rsid wsp:val=&quot;00696949&quot;/&gt;&lt;wsp:rsid wsp:val=&quot;00697052&quot;/&gt;&lt;wsp:rsid wsp:val=&quot;00697530&quot;/&gt;&lt;wsp:rsid wsp:val=&quot;00697F2A&quot;/&gt;&lt;wsp:rsid wsp:val=&quot;006A0E56&quot;/&gt;&lt;wsp:rsid wsp:val=&quot;006A0ECE&quot;/&gt;&lt;wsp:rsid wsp:val=&quot;006A325E&quot;/&gt;&lt;wsp:rsid wsp:val=&quot;006A46FB&quot;/&gt;&lt;wsp:rsid wsp:val=&quot;006A52D5&quot;/&gt;&lt;wsp:rsid wsp:val=&quot;006A586C&quot;/&gt;&lt;wsp:rsid wsp:val=&quot;006A5E28&quot;/&gt;&lt;wsp:rsid wsp:val=&quot;006A613C&quot;/&gt;&lt;wsp:rsid wsp:val=&quot;006A6555&quot;/&gt;&lt;wsp:rsid wsp:val=&quot;006A697B&quot;/&gt;&lt;wsp:rsid wsp:val=&quot;006A78F3&quot;/&gt;&lt;wsp:rsid wsp:val=&quot;006A7AFF&quot;/&gt;&lt;wsp:rsid wsp:val=&quot;006A7F92&quot;/&gt;&lt;wsp:rsid wsp:val=&quot;006B040B&quot;/&gt;&lt;wsp:rsid wsp:val=&quot;006B0EC6&quot;/&gt;&lt;wsp:rsid wsp:val=&quot;006B1816&quot;/&gt;&lt;wsp:rsid wsp:val=&quot;006B2099&quot;/&gt;&lt;wsp:rsid wsp:val=&quot;006B2283&quot;/&gt;&lt;wsp:rsid wsp:val=&quot;006B2A51&quot;/&gt;&lt;wsp:rsid wsp:val=&quot;006B3DBE&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0BF3&quot;/&gt;&lt;wsp:rsid wsp:val=&quot;006C385B&quot;/&gt;&lt;wsp:rsid wsp:val=&quot;006C4E5C&quot;/&gt;&lt;wsp:rsid wsp:val=&quot;006C545C&quot;/&gt;&lt;wsp:rsid wsp:val=&quot;006C58DF&quot;/&gt;&lt;wsp:rsid wsp:val=&quot;006C5B25&quot;/&gt;&lt;wsp:rsid wsp:val=&quot;006C5EC9&quot;/&gt;&lt;wsp:rsid wsp:val=&quot;006C6059&quot;/&gt;&lt;wsp:rsid wsp:val=&quot;006C7522&quot;/&gt;&lt;wsp:rsid wsp:val=&quot;006D0139&quot;/&gt;&lt;wsp:rsid wsp:val=&quot;006D305F&quot;/&gt;&lt;wsp:rsid wsp:val=&quot;006D351A&quot;/&gt;&lt;wsp:rsid wsp:val=&quot;006D4C5B&quot;/&gt;&lt;wsp:rsid wsp:val=&quot;006D554A&quot;/&gt;&lt;wsp:rsid wsp:val=&quot;006D5CE4&quot;/&gt;&lt;wsp:rsid wsp:val=&quot;006D6F08&quot;/&gt;&lt;wsp:rsid wsp:val=&quot;006D74BE&quot;/&gt;&lt;wsp:rsid wsp:val=&quot;006D79AB&quot;/&gt;&lt;wsp:rsid wsp:val=&quot;006D7DA7&quot;/&gt;&lt;wsp:rsid wsp:val=&quot;006E062C&quot;/&gt;&lt;wsp:rsid wsp:val=&quot;006E2572&quot;/&gt;&lt;wsp:rsid wsp:val=&quot;006E28B7&quot;/&gt;&lt;wsp:rsid wsp:val=&quot;006E2B61&quot;/&gt;&lt;wsp:rsid wsp:val=&quot;006E3310&quot;/&gt;&lt;wsp:rsid wsp:val=&quot;006E3367&quot;/&gt;&lt;wsp:rsid wsp:val=&quot;006E350F&quot;/&gt;&lt;wsp:rsid wsp:val=&quot;006E3C5F&quot;/&gt;&lt;wsp:rsid wsp:val=&quot;006E44D5&quot;/&gt;&lt;wsp:rsid wsp:val=&quot;006E4677&quot;/&gt;&lt;wsp:rsid wsp:val=&quot;006E46A8&quot;/&gt;&lt;wsp:rsid wsp:val=&quot;006E486F&quot;/&gt;&lt;wsp:rsid wsp:val=&quot;006E4E39&quot;/&gt;&lt;wsp:rsid wsp:val=&quot;006E545B&quot;/&gt;&lt;wsp:rsid wsp:val=&quot;006E565E&quot;/&gt;&lt;wsp:rsid wsp:val=&quot;006E5A6E&quot;/&gt;&lt;wsp:rsid wsp:val=&quot;006E5FC4&quot;/&gt;&lt;wsp:rsid wsp:val=&quot;006E7D3B&quot;/&gt;&lt;wsp:rsid wsp:val=&quot;006E7F80&quot;/&gt;&lt;wsp:rsid wsp:val=&quot;006F028F&quot;/&gt;&lt;wsp:rsid wsp:val=&quot;006F1B70&quot;/&gt;&lt;wsp:rsid wsp:val=&quot;006F2504&quot;/&gt;&lt;wsp:rsid wsp:val=&quot;006F341D&quot;/&gt;&lt;wsp:rsid wsp:val=&quot;006F3B3A&quot;/&gt;&lt;wsp:rsid wsp:val=&quot;006F487D&quot;/&gt;&lt;wsp:rsid wsp:val=&quot;006F58D4&quot;/&gt;&lt;wsp:rsid wsp:val=&quot;006F5C9A&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647&quot;/&gt;&lt;wsp:rsid wsp:val=&quot;00704736&quot;/&gt;&lt;wsp:rsid wsp:val=&quot;00704EDB&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26B&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5E8B&quot;/&gt;&lt;wsp:rsid wsp:val=&quot;007161DA&quot;/&gt;&lt;wsp:rsid wsp:val=&quot;007163B5&quot;/&gt;&lt;wsp:rsid wsp:val=&quot;00717413&quot;/&gt;&lt;wsp:rsid wsp:val=&quot;00722506&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AA2&quot;/&gt;&lt;wsp:rsid wsp:val=&quot;00736D7D&quot;/&gt;&lt;wsp:rsid wsp:val=&quot;007374F9&quot;/&gt;&lt;wsp:rsid wsp:val=&quot;0074063A&quot;/&gt;&lt;wsp:rsid wsp:val=&quot;00740E58&quot;/&gt;&lt;wsp:rsid wsp:val=&quot;00741368&quot;/&gt;&lt;wsp:rsid wsp:val=&quot;007445A0&quot;/&gt;&lt;wsp:rsid wsp:val=&quot;0074524B&quot;/&gt;&lt;wsp:rsid wsp:val=&quot;00746B98&quot;/&gt;&lt;wsp:rsid wsp:val=&quot;00746EAC&quot;/&gt;&lt;wsp:rsid wsp:val=&quot;007474A3&quot;/&gt;&lt;wsp:rsid wsp:val=&quot;00747D8B&quot;/&gt;&lt;wsp:rsid wsp:val=&quot;00751228&quot;/&gt;&lt;wsp:rsid wsp:val=&quot;007543CB&quot;/&gt;&lt;wsp:rsid wsp:val=&quot;00755EC7&quot;/&gt;&lt;wsp:rsid wsp:val=&quot;007571E1&quot;/&gt;&lt;wsp:rsid wsp:val=&quot;007575D7&quot;/&gt;&lt;wsp:rsid wsp:val=&quot;0075763F&quot;/&gt;&lt;wsp:rsid wsp:val=&quot;007602E4&quot;/&gt;&lt;wsp:rsid wsp:val=&quot;007604B2&quot;/&gt;&lt;wsp:rsid wsp:val=&quot;007619D7&quot;/&gt;&lt;wsp:rsid wsp:val=&quot;007623FB&quot;/&gt;&lt;wsp:rsid wsp:val=&quot;00765281&quot;/&gt;&lt;wsp:rsid wsp:val=&quot;00766BAD&quot;/&gt;&lt;wsp:rsid wsp:val=&quot;007678DE&quot;/&gt;&lt;wsp:rsid wsp:val=&quot;00770099&quot;/&gt;&lt;wsp:rsid wsp:val=&quot;00770542&quot;/&gt;&lt;wsp:rsid wsp:val=&quot;00771346&quot;/&gt;&lt;wsp:rsid wsp:val=&quot;00771706&quot;/&gt;&lt;wsp:rsid wsp:val=&quot;00771AA0&quot;/&gt;&lt;wsp:rsid wsp:val=&quot;0077213F&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6FE2&quot;/&gt;&lt;wsp:rsid wsp:val=&quot;007801CE&quot;/&gt;&lt;wsp:rsid wsp:val=&quot;007808CF&quot;/&gt;&lt;wsp:rsid wsp:val=&quot;007809FF&quot;/&gt;&lt;wsp:rsid wsp:val=&quot;007812F3&quot;/&gt;&lt;wsp:rsid wsp:val=&quot;0078177E&quot;/&gt;&lt;wsp:rsid wsp:val=&quot;00781A89&quot;/&gt;&lt;wsp:rsid wsp:val=&quot;00782868&quot;/&gt;&lt;wsp:rsid wsp:val=&quot;00782A02&quot;/&gt;&lt;wsp:rsid wsp:val=&quot;00782DF0&quot;/&gt;&lt;wsp:rsid wsp:val=&quot;00782F54&quot;/&gt;&lt;wsp:rsid wsp:val=&quot;0078304C&quot;/&gt;&lt;wsp:rsid wsp:val=&quot;00783673&quot;/&gt;&lt;wsp:rsid wsp:val=&quot;00783F0B&quot;/&gt;&lt;wsp:rsid wsp:val=&quot;0078417D&quot;/&gt;&lt;wsp:rsid wsp:val=&quot;00785490&quot;/&gt;&lt;wsp:rsid wsp:val=&quot;00785863&quot;/&gt;&lt;wsp:rsid wsp:val=&quot;00785889&quot;/&gt;&lt;wsp:rsid wsp:val=&quot;00785D29&quot;/&gt;&lt;wsp:rsid wsp:val=&quot;00787850&quot;/&gt;&lt;wsp:rsid wsp:val=&quot;00787D7A&quot;/&gt;&lt;wsp:rsid wsp:val=&quot;00790E93&quot;/&gt;&lt;wsp:rsid wsp:val=&quot;00791A2B&quot;/&gt;&lt;wsp:rsid wsp:val=&quot;007925EA&quot;/&gt;&lt;wsp:rsid wsp:val=&quot;007929C8&quot;/&gt;&lt;wsp:rsid wsp:val=&quot;00793CD8&quot;/&gt;&lt;wsp:rsid wsp:val=&quot;00794596&quot;/&gt;&lt;wsp:rsid wsp:val=&quot;00794CAE&quot;/&gt;&lt;wsp:rsid wsp:val=&quot;00795C92&quot;/&gt;&lt;wsp:rsid wsp:val=&quot;00797AFF&quot;/&gt;&lt;wsp:rsid wsp:val=&quot;007A0E6E&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27DC&quot;/&gt;&lt;wsp:rsid wsp:val=&quot;007B29DB&quot;/&gt;&lt;wsp:rsid wsp:val=&quot;007B3D2D&quot;/&gt;&lt;wsp:rsid wsp:val=&quot;007B485F&quot;/&gt;&lt;wsp:rsid wsp:val=&quot;007B50AE&quot;/&gt;&lt;wsp:rsid wsp:val=&quot;007B51DF&quot;/&gt;&lt;wsp:rsid wsp:val=&quot;007B6B74&quot;/&gt;&lt;wsp:rsid wsp:val=&quot;007B7875&quot;/&gt;&lt;wsp:rsid wsp:val=&quot;007C0476&quot;/&gt;&lt;wsp:rsid wsp:val=&quot;007C05DD&quot;/&gt;&lt;wsp:rsid wsp:val=&quot;007C1314&quot;/&gt;&lt;wsp:rsid wsp:val=&quot;007C13CB&quot;/&gt;&lt;wsp:rsid wsp:val=&quot;007C19C1&quot;/&gt;&lt;wsp:rsid wsp:val=&quot;007C22DA&quot;/&gt;&lt;wsp:rsid wsp:val=&quot;007C3CCC&quot;/&gt;&lt;wsp:rsid wsp:val=&quot;007C3D18&quot;/&gt;&lt;wsp:rsid wsp:val=&quot;007C4B39&quot;/&gt;&lt;wsp:rsid wsp:val=&quot;007C60BF&quot;/&gt;&lt;wsp:rsid wsp:val=&quot;007C61AB&quot;/&gt;&lt;wsp:rsid wsp:val=&quot;007C6A07&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42D2&quot;/&gt;&lt;wsp:rsid wsp:val=&quot;007D5247&quot;/&gt;&lt;wsp:rsid wsp:val=&quot;007D564B&quot;/&gt;&lt;wsp:rsid wsp:val=&quot;007D5809&quot;/&gt;&lt;wsp:rsid wsp:val=&quot;007D5901&quot;/&gt;&lt;wsp:rsid wsp:val=&quot;007D65F7&quot;/&gt;&lt;wsp:rsid wsp:val=&quot;007D6C7C&quot;/&gt;&lt;wsp:rsid wsp:val=&quot;007D701F&quot;/&gt;&lt;wsp:rsid wsp:val=&quot;007D7526&quot;/&gt;&lt;wsp:rsid wsp:val=&quot;007E2FA0&quot;/&gt;&lt;wsp:rsid wsp:val=&quot;007E3EF5&quot;/&gt;&lt;wsp:rsid wsp:val=&quot;007E4610&quot;/&gt;&lt;wsp:rsid wsp:val=&quot;007E4715&quot;/&gt;&lt;wsp:rsid wsp:val=&quot;007E4D98&quot;/&gt;&lt;wsp:rsid wsp:val=&quot;007E4E18&quot;/&gt;&lt;wsp:rsid wsp:val=&quot;007E505B&quot;/&gt;&lt;wsp:rsid wsp:val=&quot;007E533C&quot;/&gt;&lt;wsp:rsid wsp:val=&quot;007E7091&quot;/&gt;&lt;wsp:rsid wsp:val=&quot;007E7475&quot;/&gt;&lt;wsp:rsid wsp:val=&quot;007F0491&quot;/&gt;&lt;wsp:rsid wsp:val=&quot;007F0DBD&quot;/&gt;&lt;wsp:rsid wsp:val=&quot;007F12B6&quot;/&gt;&lt;wsp:rsid wsp:val=&quot;007F1726&quot;/&gt;&lt;wsp:rsid wsp:val=&quot;007F2363&quot;/&gt;&lt;wsp:rsid wsp:val=&quot;007F3C6F&quot;/&gt;&lt;wsp:rsid wsp:val=&quot;007F4904&quot;/&gt;&lt;wsp:rsid wsp:val=&quot;007F5988&quot;/&gt;&lt;wsp:rsid wsp:val=&quot;0080079E&quot;/&gt;&lt;wsp:rsid wsp:val=&quot;00800A4C&quot;/&gt;&lt;wsp:rsid wsp:val=&quot;00801562&quot;/&gt;&lt;wsp:rsid wsp:val=&quot;0080187F&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0811&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681&quot;/&gt;&lt;wsp:rsid wsp:val=&quot;008156D5&quot;/&gt;&lt;wsp:rsid wsp:val=&quot;008158D6&quot;/&gt;&lt;wsp:rsid wsp:val=&quot;0081716B&quot;/&gt;&lt;wsp:rsid wsp:val=&quot;00817196&quot;/&gt;&lt;wsp:rsid wsp:val=&quot;00820715&quot;/&gt;&lt;wsp:rsid wsp:val=&quot;008213E6&quot;/&gt;&lt;wsp:rsid wsp:val=&quot;008216C3&quot;/&gt;&lt;wsp:rsid wsp:val=&quot;00821960&quot;/&gt;&lt;wsp:rsid wsp:val=&quot;008222EF&quot;/&gt;&lt;wsp:rsid wsp:val=&quot;008229FC&quot;/&gt;&lt;wsp:rsid wsp:val=&quot;008235DB&quot;/&gt;&lt;wsp:rsid wsp:val=&quot;008240DA&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6C1&quot;/&gt;&lt;wsp:rsid wsp:val=&quot;008328DA&quot;/&gt;&lt;wsp:rsid wsp:val=&quot;00832D29&quot;/&gt;&lt;wsp:rsid wsp:val=&quot;0083391C&quot;/&gt;&lt;wsp:rsid wsp:val=&quot;00834C82&quot;/&gt;&lt;wsp:rsid wsp:val=&quot;0083565C&quot;/&gt;&lt;wsp:rsid wsp:val=&quot;00836E63&quot;/&gt;&lt;wsp:rsid wsp:val=&quot;008376AC&quot;/&gt;&lt;wsp:rsid wsp:val=&quot;0083778B&quot;/&gt;&lt;wsp:rsid wsp:val=&quot;00840F75&quot;/&gt;&lt;wsp:rsid wsp:val=&quot;00841446&quot;/&gt;&lt;wsp:rsid wsp:val=&quot;00843FEE&quot;/&gt;&lt;wsp:rsid wsp:val=&quot;008444E8&quot;/&gt;&lt;wsp:rsid wsp:val=&quot;00844E80&quot;/&gt;&lt;wsp:rsid wsp:val=&quot;0084543A&quot;/&gt;&lt;wsp:rsid wsp:val=&quot;00845BE3&quot;/&gt;&lt;wsp:rsid wsp:val=&quot;0084655B&quot;/&gt;&lt;wsp:rsid wsp:val=&quot;00846DF4&quot;/&gt;&lt;wsp:rsid wsp:val=&quot;00846FE7&quot;/&gt;&lt;wsp:rsid wsp:val=&quot;00847D83&quot;/&gt;&lt;wsp:rsid wsp:val=&quot;00851238&quot;/&gt;&lt;wsp:rsid wsp:val=&quot;008529CC&quot;/&gt;&lt;wsp:rsid wsp:val=&quot;00852B4F&quot;/&gt;&lt;wsp:rsid wsp:val=&quot;00855901&quot;/&gt;&lt;wsp:rsid wsp:val=&quot;00855F88&quot;/&gt;&lt;wsp:rsid wsp:val=&quot;0085648F&quot;/&gt;&lt;wsp:rsid wsp:val=&quot;00856911&quot;/&gt;&lt;wsp:rsid wsp:val=&quot;00857C50&quot;/&gt;&lt;wsp:rsid wsp:val=&quot;008601DF&quot;/&gt;&lt;wsp:rsid wsp:val=&quot;0086099B&quot;/&gt;&lt;wsp:rsid wsp:val=&quot;00860EF7&quot;/&gt;&lt;wsp:rsid wsp:val=&quot;0086242F&quot;/&gt;&lt;wsp:rsid wsp:val=&quot;00862B9A&quot;/&gt;&lt;wsp:rsid wsp:val=&quot;00863537&quot;/&gt;&lt;wsp:rsid wsp:val=&quot;00863C5D&quot;/&gt;&lt;wsp:rsid wsp:val=&quot;0086425C&quot;/&gt;&lt;wsp:rsid wsp:val=&quot;00864588&quot;/&gt;&lt;wsp:rsid wsp:val=&quot;00864DC3&quot;/&gt;&lt;wsp:rsid wsp:val=&quot;0086607D&quot;/&gt;&lt;wsp:rsid wsp:val=&quot;008677FD&quot;/&gt;&lt;wsp:rsid wsp:val=&quot;00867981&quot;/&gt;&lt;wsp:rsid wsp:val=&quot;00867B26&quot;/&gt;&lt;wsp:rsid wsp:val=&quot;008705D4&quot;/&gt;&lt;wsp:rsid wsp:val=&quot;008706D4&quot;/&gt;&lt;wsp:rsid wsp:val=&quot;00870F8A&quot;/&gt;&lt;wsp:rsid wsp:val=&quot;008714FD&quot;/&gt;&lt;wsp:rsid wsp:val=&quot;0087158B&quot;/&gt;&lt;wsp:rsid wsp:val=&quot;008719A4&quot;/&gt;&lt;wsp:rsid wsp:val=&quot;00871D23&quot;/&gt;&lt;wsp:rsid wsp:val=&quot;00871D26&quot;/&gt;&lt;wsp:rsid wsp:val=&quot;00871FBC&quot;/&gt;&lt;wsp:rsid wsp:val=&quot;00872273&quot;/&gt;&lt;wsp:rsid wsp:val=&quot;00872DD4&quot;/&gt;&lt;wsp:rsid wsp:val=&quot;00872DF0&quot;/&gt;&lt;wsp:rsid wsp:val=&quot;008735D7&quot;/&gt;&lt;wsp:rsid wsp:val=&quot;008739E4&quot;/&gt;&lt;wsp:rsid wsp:val=&quot;00874312&quot;/&gt;&lt;wsp:rsid wsp:val=&quot;0087437C&quot;/&gt;&lt;wsp:rsid wsp:val=&quot;008743D3&quot;/&gt;&lt;wsp:rsid wsp:val=&quot;00875CD7&quot;/&gt;&lt;wsp:rsid wsp:val=&quot;00876B4D&quot;/&gt;&lt;wsp:rsid wsp:val=&quot;00877F18&quot;/&gt;&lt;wsp:rsid wsp:val=&quot;00881CDD&quot;/&gt;&lt;wsp:rsid wsp:val=&quot;00882349&quot;/&gt;&lt;wsp:rsid wsp:val=&quot;00883005&quot;/&gt;&lt;wsp:rsid wsp:val=&quot;008846AC&quot;/&gt;&lt;wsp:rsid wsp:val=&quot;008848F9&quot;/&gt;&lt;wsp:rsid wsp:val=&quot;00885A75&quot;/&gt;&lt;wsp:rsid wsp:val=&quot;00885A89&quot;/&gt;&lt;wsp:rsid wsp:val=&quot;00886D00&quot;/&gt;&lt;wsp:rsid wsp:val=&quot;00886D44&quot;/&gt;&lt;wsp:rsid wsp:val=&quot;008907CA&quot;/&gt;&lt;wsp:rsid wsp:val=&quot;00891245&quot;/&gt;&lt;wsp:rsid wsp:val=&quot;00891B09&quot;/&gt;&lt;wsp:rsid wsp:val=&quot;008923EC&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97971&quot;/&gt;&lt;wsp:rsid wsp:val=&quot;008A0210&quot;/&gt;&lt;wsp:rsid wsp:val=&quot;008A08E0&quot;/&gt;&lt;wsp:rsid wsp:val=&quot;008A0B9C&quot;/&gt;&lt;wsp:rsid wsp:val=&quot;008A21FF&quot;/&gt;&lt;wsp:rsid wsp:val=&quot;008A2CE2&quot;/&gt;&lt;wsp:rsid wsp:val=&quot;008A30AC&quot;/&gt;&lt;wsp:rsid wsp:val=&quot;008A30BD&quot;/&gt;&lt;wsp:rsid wsp:val=&quot;008A3AE2&quot;/&gt;&lt;wsp:rsid wsp:val=&quot;008A4275&quot;/&gt;&lt;wsp:rsid wsp:val=&quot;008A44B8&quot;/&gt;&lt;wsp:rsid wsp:val=&quot;008A4E29&quot;/&gt;&lt;wsp:rsid wsp:val=&quot;008A51A8&quot;/&gt;&lt;wsp:rsid wsp:val=&quot;008A54C7&quot;/&gt;&lt;wsp:rsid wsp:val=&quot;008A5A93&quot;/&gt;&lt;wsp:rsid wsp:val=&quot;008A620C&quot;/&gt;&lt;wsp:rsid wsp:val=&quot;008A646C&quot;/&gt;&lt;wsp:rsid wsp:val=&quot;008A76D3&quot;/&gt;&lt;wsp:rsid wsp:val=&quot;008A77D8&quot;/&gt;&lt;wsp:rsid wsp:val=&quot;008B0483&quot;/&gt;&lt;wsp:rsid wsp:val=&quot;008B09DE&quot;/&gt;&lt;wsp:rsid wsp:val=&quot;008B120C&quot;/&gt;&lt;wsp:rsid wsp:val=&quot;008B2932&quot;/&gt;&lt;wsp:rsid wsp:val=&quot;008B2A90&quot;/&gt;&lt;wsp:rsid wsp:val=&quot;008B3C92&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4A&quot;/&gt;&lt;wsp:rsid wsp:val=&quot;008D1742&quot;/&gt;&lt;wsp:rsid wsp:val=&quot;008D224C&quot;/&gt;&lt;wsp:rsid wsp:val=&quot;008D2E1D&quot;/&gt;&lt;wsp:rsid wsp:val=&quot;008D31E2&quot;/&gt;&lt;wsp:rsid wsp:val=&quot;008D3299&quot;/&gt;&lt;wsp:rsid wsp:val=&quot;008D34F1&quot;/&gt;&lt;wsp:rsid wsp:val=&quot;008D39D8&quot;/&gt;&lt;wsp:rsid wsp:val=&quot;008D4FAD&quot;/&gt;&lt;wsp:rsid wsp:val=&quot;008D517C&quot;/&gt;&lt;wsp:rsid wsp:val=&quot;008D580D&quot;/&gt;&lt;wsp:rsid wsp:val=&quot;008D6D1A&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C1B&quot;/&gt;&lt;wsp:rsid wsp:val=&quot;008E4E82&quot;/&gt;&lt;wsp:rsid wsp:val=&quot;008E548A&quot;/&gt;&lt;wsp:rsid wsp:val=&quot;008E54CF&quot;/&gt;&lt;wsp:rsid wsp:val=&quot;008E5E7C&quot;/&gt;&lt;wsp:rsid wsp:val=&quot;008E6D79&quot;/&gt;&lt;wsp:rsid wsp:val=&quot;008E6E68&quot;/&gt;&lt;wsp:rsid wsp:val=&quot;008E715E&quot;/&gt;&lt;wsp:rsid wsp:val=&quot;008E75BD&quot;/&gt;&lt;wsp:rsid wsp:val=&quot;008E781E&quot;/&gt;&lt;wsp:rsid wsp:val=&quot;008F0A25&quot;/&gt;&lt;wsp:rsid wsp:val=&quot;008F19BC&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9A0&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33B&quot;/&gt;&lt;wsp:rsid wsp:val=&quot;0092560F&quot;/&gt;&lt;wsp:rsid wsp:val=&quot;00925CBD&quot;/&gt;&lt;wsp:rsid wsp:val=&quot;0092685E&quot;/&gt;&lt;wsp:rsid wsp:val=&quot;00927AAE&quot;/&gt;&lt;wsp:rsid wsp:val=&quot;00931BD9&quot;/&gt;&lt;wsp:rsid wsp:val=&quot;00932130&quot;/&gt;&lt;wsp:rsid wsp:val=&quot;00932156&quot;/&gt;&lt;wsp:rsid wsp:val=&quot;00932952&quot;/&gt;&lt;wsp:rsid wsp:val=&quot;00933367&quot;/&gt;&lt;wsp:rsid wsp:val=&quot;009336CE&quot;/&gt;&lt;wsp:rsid wsp:val=&quot;00933D3C&quot;/&gt;&lt;wsp:rsid wsp:val=&quot;00933E80&quot;/&gt;&lt;wsp:rsid wsp:val=&quot;00933EEB&quot;/&gt;&lt;wsp:rsid wsp:val=&quot;00934396&quot;/&gt;&lt;wsp:rsid wsp:val=&quot;00934864&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467&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504BD&quot;/&gt;&lt;wsp:rsid wsp:val=&quot;00950DE7&quot;/&gt;&lt;wsp:rsid wsp:val=&quot;0095278F&quot;/&gt;&lt;wsp:rsid wsp:val=&quot;00953098&quot;/&gt;&lt;wsp:rsid wsp:val=&quot;00953637&quot;/&gt;&lt;wsp:rsid wsp:val=&quot;00953920&quot;/&gt;&lt;wsp:rsid wsp:val=&quot;00953D47&quot;/&gt;&lt;wsp:rsid wsp:val=&quot;0095461F&quot;/&gt;&lt;wsp:rsid wsp:val=&quot;00954663&quot;/&gt;&lt;wsp:rsid wsp:val=&quot;009559ED&quot;/&gt;&lt;wsp:rsid wsp:val=&quot;00955ABB&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64&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06A3&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6635&quot;/&gt;&lt;wsp:rsid wsp:val=&quot;009900E5&quot;/&gt;&lt;wsp:rsid wsp:val=&quot;00990630&quot;/&gt;&lt;wsp:rsid wsp:val=&quot;00990779&quot;/&gt;&lt;wsp:rsid wsp:val=&quot;0099093F&quot;/&gt;&lt;wsp:rsid wsp:val=&quot;00991761&quot;/&gt;&lt;wsp:rsid wsp:val=&quot;0099235B&quot;/&gt;&lt;wsp:rsid wsp:val=&quot;00992CDF&quot;/&gt;&lt;wsp:rsid wsp:val=&quot;00992DC4&quot;/&gt;&lt;wsp:rsid wsp:val=&quot;00993321&quot;/&gt;&lt;wsp:rsid wsp:val=&quot;00993D8D&quot;/&gt;&lt;wsp:rsid wsp:val=&quot;00994309&quot;/&gt;&lt;wsp:rsid wsp:val=&quot;00994B02&quot;/&gt;&lt;wsp:rsid wsp:val=&quot;00994DCA&quot;/&gt;&lt;wsp:rsid wsp:val=&quot;0099603E&quot;/&gt;&lt;wsp:rsid wsp:val=&quot;009965BD&quot;/&gt;&lt;wsp:rsid wsp:val=&quot;00996BDC&quot;/&gt;&lt;wsp:rsid wsp:val=&quot;009970DD&quot;/&gt;&lt;wsp:rsid wsp:val=&quot;009975F4&quot;/&gt;&lt;wsp:rsid wsp:val=&quot;009A0FAB&quot;/&gt;&lt;wsp:rsid wsp:val=&quot;009A0FBA&quot;/&gt;&lt;wsp:rsid wsp:val=&quot;009A1601&quot;/&gt;&lt;wsp:rsid wsp:val=&quot;009A1F67&quot;/&gt;&lt;wsp:rsid wsp:val=&quot;009A24C8&quot;/&gt;&lt;wsp:rsid wsp:val=&quot;009A2BB1&quot;/&gt;&lt;wsp:rsid wsp:val=&quot;009A462D&quot;/&gt;&lt;wsp:rsid wsp:val=&quot;009A5CBA&quot;/&gt;&lt;wsp:rsid wsp:val=&quot;009A6274&quot;/&gt;&lt;wsp:rsid wsp:val=&quot;009A627F&quot;/&gt;&lt;wsp:rsid wsp:val=&quot;009A645B&quot;/&gt;&lt;wsp:rsid wsp:val=&quot;009A755E&quot;/&gt;&lt;wsp:rsid wsp:val=&quot;009A7846&quot;/&gt;&lt;wsp:rsid wsp:val=&quot;009B0D91&quot;/&gt;&lt;wsp:rsid wsp:val=&quot;009B3104&quot;/&gt;&lt;wsp:rsid wsp:val=&quot;009B37C9&quot;/&gt;&lt;wsp:rsid wsp:val=&quot;009B396D&quot;/&gt;&lt;wsp:rsid wsp:val=&quot;009B3AC2&quot;/&gt;&lt;wsp:rsid wsp:val=&quot;009B3BD4&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390E&quot;/&gt;&lt;wsp:rsid wsp:val=&quot;009C401E&quot;/&gt;&lt;wsp:rsid wsp:val=&quot;009C403E&quot;/&gt;&lt;wsp:rsid wsp:val=&quot;009C4923&quot;/&gt;&lt;wsp:rsid wsp:val=&quot;009C5410&quot;/&gt;&lt;wsp:rsid wsp:val=&quot;009C5A31&quot;/&gt;&lt;wsp:rsid wsp:val=&quot;009C742A&quot;/&gt;&lt;wsp:rsid wsp:val=&quot;009D1829&quot;/&gt;&lt;wsp:rsid wsp:val=&quot;009D2044&quot;/&gt;&lt;wsp:rsid wsp:val=&quot;009D2ACB&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703C&quot;/&gt;&lt;wsp:rsid wsp:val=&quot;009D718F&quot;/&gt;&lt;wsp:rsid wsp:val=&quot;009D7788&quot;/&gt;&lt;wsp:rsid wsp:val=&quot;009D7E7C&quot;/&gt;&lt;wsp:rsid wsp:val=&quot;009E0213&quot;/&gt;&lt;wsp:rsid wsp:val=&quot;009E068F&quot;/&gt;&lt;wsp:rsid wsp:val=&quot;009E07DE&quot;/&gt;&lt;wsp:rsid wsp:val=&quot;009E2E4B&quot;/&gt;&lt;wsp:rsid wsp:val=&quot;009E35DB&quot;/&gt;&lt;wsp:rsid wsp:val=&quot;009E4004&quot;/&gt;&lt;wsp:rsid wsp:val=&quot;009E4235&quot;/&gt;&lt;wsp:rsid wsp:val=&quot;009E47A3&quot;/&gt;&lt;wsp:rsid wsp:val=&quot;009E5D88&quot;/&gt;&lt;wsp:rsid wsp:val=&quot;009E602D&quot;/&gt;&lt;wsp:rsid wsp:val=&quot;009E7CEA&quot;/&gt;&lt;wsp:rsid wsp:val=&quot;009F08F3&quot;/&gt;&lt;wsp:rsid wsp:val=&quot;009F09EF&quot;/&gt;&lt;wsp:rsid wsp:val=&quot;009F0A74&quot;/&gt;&lt;wsp:rsid wsp:val=&quot;009F2AE7&quot;/&gt;&lt;wsp:rsid wsp:val=&quot;009F2B2C&quot;/&gt;&lt;wsp:rsid wsp:val=&quot;009F344F&quot;/&gt;&lt;wsp:rsid wsp:val=&quot;009F47FC&quot;/&gt;&lt;wsp:rsid wsp:val=&quot;009F5143&quot;/&gt;&lt;wsp:rsid wsp:val=&quot;009F7BDB&quot;/&gt;&lt;wsp:rsid wsp:val=&quot;009F7DAD&quot;/&gt;&lt;wsp:rsid wsp:val=&quot;009F7FD4&quot;/&gt;&lt;wsp:rsid wsp:val=&quot;00A00254&quot;/&gt;&lt;wsp:rsid wsp:val=&quot;00A0026D&quot;/&gt;&lt;wsp:rsid wsp:val=&quot;00A0039D&quot;/&gt;&lt;wsp:rsid wsp:val=&quot;00A021CA&quot;/&gt;&lt;wsp:rsid wsp:val=&quot;00A02D6D&quot;/&gt;&lt;wsp:rsid wsp:val=&quot;00A04367&quot;/&gt;&lt;wsp:rsid wsp:val=&quot;00A048A8&quot;/&gt;&lt;wsp:rsid wsp:val=&quot;00A04DCB&quot;/&gt;&lt;wsp:rsid wsp:val=&quot;00A05B47&quot;/&gt;&lt;wsp:rsid wsp:val=&quot;00A063B7&quot;/&gt;&lt;wsp:rsid wsp:val=&quot;00A06DB0&quot;/&gt;&lt;wsp:rsid wsp:val=&quot;00A110BC&quot;/&gt;&lt;wsp:rsid wsp:val=&quot;00A12492&quot;/&gt;&lt;wsp:rsid wsp:val=&quot;00A13DD6&quot;/&gt;&lt;wsp:rsid wsp:val=&quot;00A13E54&quot;/&gt;&lt;wsp:rsid wsp:val=&quot;00A1420D&quot;/&gt;&lt;wsp:rsid wsp:val=&quot;00A16BD1&quot;/&gt;&lt;wsp:rsid wsp:val=&quot;00A16EE6&quot;/&gt;&lt;wsp:rsid wsp:val=&quot;00A17D84&quot;/&gt;&lt;wsp:rsid wsp:val=&quot;00A17F63&quot;/&gt;&lt;wsp:rsid wsp:val=&quot;00A200EF&quot;/&gt;&lt;wsp:rsid wsp:val=&quot;00A20E4F&quot;/&gt;&lt;wsp:rsid wsp:val=&quot;00A2149F&quot;/&gt;&lt;wsp:rsid wsp:val=&quot;00A214F4&quot;/&gt;&lt;wsp:rsid wsp:val=&quot;00A2193B&quot;/&gt;&lt;wsp:rsid wsp:val=&quot;00A21B62&quot;/&gt;&lt;wsp:rsid wsp:val=&quot;00A22EE1&quot;/&gt;&lt;wsp:rsid wsp:val=&quot;00A2351A&quot;/&gt;&lt;wsp:rsid wsp:val=&quot;00A24EAC&quot;/&gt;&lt;wsp:rsid wsp:val=&quot;00A253A7&quot;/&gt;&lt;wsp:rsid wsp:val=&quot;00A264A9&quot;/&gt;&lt;wsp:rsid wsp:val=&quot;00A2663B&quot;/&gt;&lt;wsp:rsid wsp:val=&quot;00A269B0&quot;/&gt;&lt;wsp:rsid wsp:val=&quot;00A26EA6&quot;/&gt;&lt;wsp:rsid wsp:val=&quot;00A27785&quot;/&gt;&lt;wsp:rsid wsp:val=&quot;00A30187&quot;/&gt;&lt;wsp:rsid wsp:val=&quot;00A319C8&quot;/&gt;&lt;wsp:rsid wsp:val=&quot;00A33D04&quot;/&gt;&lt;wsp:rsid wsp:val=&quot;00A34314&quot;/&gt;&lt;wsp:rsid wsp:val=&quot;00A3448A&quot;/&gt;&lt;wsp:rsid wsp:val=&quot;00A35160&quot;/&gt;&lt;wsp:rsid wsp:val=&quot;00A35469&quot;/&gt;&lt;wsp:rsid wsp:val=&quot;00A36297&quot;/&gt;&lt;wsp:rsid wsp:val=&quot;00A3663D&quot;/&gt;&lt;wsp:rsid wsp:val=&quot;00A36BDC&quot;/&gt;&lt;wsp:rsid wsp:val=&quot;00A36EAD&quot;/&gt;&lt;wsp:rsid wsp:val=&quot;00A37E7B&quot;/&gt;&lt;wsp:rsid wsp:val=&quot;00A408D4&quot;/&gt;&lt;wsp:rsid wsp:val=&quot;00A4199F&quot;/&gt;&lt;wsp:rsid wsp:val=&quot;00A41E2B&quot;/&gt;&lt;wsp:rsid wsp:val=&quot;00A4252A&quot;/&gt;&lt;wsp:rsid wsp:val=&quot;00A43013&quot;/&gt;&lt;wsp:rsid wsp:val=&quot;00A4318D&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601E5&quot;/&gt;&lt;wsp:rsid wsp:val=&quot;00A60DBF&quot;/&gt;&lt;wsp:rsid wsp:val=&quot;00A6126F&quot;/&gt;&lt;wsp:rsid wsp:val=&quot;00A61499&quot;/&gt;&lt;wsp:rsid wsp:val=&quot;00A615C9&quot;/&gt;&lt;wsp:rsid wsp:val=&quot;00A620D8&quot;/&gt;&lt;wsp:rsid wsp:val=&quot;00A62C1F&quot;/&gt;&lt;wsp:rsid wsp:val=&quot;00A63483&quot;/&gt;&lt;wsp:rsid wsp:val=&quot;00A6437D&quot;/&gt;&lt;wsp:rsid wsp:val=&quot;00A64DD4&quot;/&gt;&lt;wsp:rsid wsp:val=&quot;00A660AC&quot;/&gt;&lt;wsp:rsid wsp:val=&quot;00A670EF&quot;/&gt;&lt;wsp:rsid wsp:val=&quot;00A67D49&quot;/&gt;&lt;wsp:rsid wsp:val=&quot;00A67E6C&quot;/&gt;&lt;wsp:rsid wsp:val=&quot;00A7172B&quot;/&gt;&lt;wsp:rsid wsp:val=&quot;00A71B99&quot;/&gt;&lt;wsp:rsid wsp:val=&quot;00A71E0A&quot;/&gt;&lt;wsp:rsid wsp:val=&quot;00A7246D&quot;/&gt;&lt;wsp:rsid wsp:val=&quot;00A7377B&quot;/&gt;&lt;wsp:rsid wsp:val=&quot;00A73989&quot;/&gt;&lt;wsp:rsid wsp:val=&quot;00A739D0&quot;/&gt;&lt;wsp:rsid wsp:val=&quot;00A73D7E&quot;/&gt;&lt;wsp:rsid wsp:val=&quot;00A746CE&quot;/&gt;&lt;wsp:rsid wsp:val=&quot;00A74F7D&quot;/&gt;&lt;wsp:rsid wsp:val=&quot;00A7519E&quot;/&gt;&lt;wsp:rsid wsp:val=&quot;00A754EE&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13FA&quot;/&gt;&lt;wsp:rsid wsp:val=&quot;00A8445F&quot;/&gt;&lt;wsp:rsid wsp:val=&quot;00A848C0&quot;/&gt;&lt;wsp:rsid wsp:val=&quot;00A852ED&quot;/&gt;&lt;wsp:rsid wsp:val=&quot;00A8531C&quot;/&gt;&lt;wsp:rsid wsp:val=&quot;00A85A38&quot;/&gt;&lt;wsp:rsid wsp:val=&quot;00A85D63&quot;/&gt;&lt;wsp:rsid wsp:val=&quot;00A86331&quot;/&gt;&lt;wsp:rsid wsp:val=&quot;00A8722D&quot;/&gt;&lt;wsp:rsid wsp:val=&quot;00A91CDF&quot;/&gt;&lt;wsp:rsid wsp:val=&quot;00A91F23&quot;/&gt;&lt;wsp:rsid wsp:val=&quot;00A920C7&quot;/&gt;&lt;wsp:rsid wsp:val=&quot;00A92879&quot;/&gt;&lt;wsp:rsid wsp:val=&quot;00A9544C&quot;/&gt;&lt;wsp:rsid wsp:val=&quot;00A95546&quot;/&gt;&lt;wsp:rsid wsp:val=&quot;00A956A5&quot;/&gt;&lt;wsp:rsid wsp:val=&quot;00A9594B&quot;/&gt;&lt;wsp:rsid wsp:val=&quot;00A95B89&quot;/&gt;&lt;wsp:rsid wsp:val=&quot;00A96357&quot;/&gt;&lt;wsp:rsid wsp:val=&quot;00A97570&quot;/&gt;&lt;wsp:rsid wsp:val=&quot;00A979EE&quot;/&gt;&lt;wsp:rsid wsp:val=&quot;00AA016F&quot;/&gt;&lt;wsp:rsid wsp:val=&quot;00AA05E2&quot;/&gt;&lt;wsp:rsid wsp:val=&quot;00AA1D8A&quot;/&gt;&lt;wsp:rsid wsp:val=&quot;00AA1ED6&quot;/&gt;&lt;wsp:rsid wsp:val=&quot;00AA2192&quot;/&gt;&lt;wsp:rsid wsp:val=&quot;00AA23DA&quot;/&gt;&lt;wsp:rsid wsp:val=&quot;00AA2D9C&quot;/&gt;&lt;wsp:rsid wsp:val=&quot;00AA3748&quot;/&gt;&lt;wsp:rsid wsp:val=&quot;00AA446F&quot;/&gt;&lt;wsp:rsid wsp:val=&quot;00AA50A1&quot;/&gt;&lt;wsp:rsid wsp:val=&quot;00AA51D6&quot;/&gt;&lt;wsp:rsid wsp:val=&quot;00AA5D17&quot;/&gt;&lt;wsp:rsid wsp:val=&quot;00AA70BE&quot;/&gt;&lt;wsp:rsid wsp:val=&quot;00AB0BC8&quot;/&gt;&lt;wsp:rsid wsp:val=&quot;00AB0D03&quot;/&gt;&lt;wsp:rsid wsp:val=&quot;00AB11CA&quot;/&gt;&lt;wsp:rsid wsp:val=&quot;00AB1387&quot;/&gt;&lt;wsp:rsid wsp:val=&quot;00AB14D9&quot;/&gt;&lt;wsp:rsid wsp:val=&quot;00AB19C7&quot;/&gt;&lt;wsp:rsid wsp:val=&quot;00AB1B76&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ECD&quot;/&gt;&lt;wsp:rsid wsp:val=&quot;00AC3119&quot;/&gt;&lt;wsp:rsid wsp:val=&quot;00AC38AE&quot;/&gt;&lt;wsp:rsid wsp:val=&quot;00AC49FB&quot;/&gt;&lt;wsp:rsid wsp:val=&quot;00AC5A10&quot;/&gt;&lt;wsp:rsid wsp:val=&quot;00AC786A&quot;/&gt;&lt;wsp:rsid wsp:val=&quot;00AD0460&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748F&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AE5&quot;/&gt;&lt;wsp:rsid wsp:val=&quot;00AE3FA0&quot;/&gt;&lt;wsp:rsid wsp:val=&quot;00AE40E0&quot;/&gt;&lt;wsp:rsid wsp:val=&quot;00AE4DBA&quot;/&gt;&lt;wsp:rsid wsp:val=&quot;00AE4F07&quot;/&gt;&lt;wsp:rsid wsp:val=&quot;00AE5783&quot;/&gt;&lt;wsp:rsid wsp:val=&quot;00AF0C7E&quot;/&gt;&lt;wsp:rsid wsp:val=&quot;00AF1C5D&quot;/&gt;&lt;wsp:rsid wsp:val=&quot;00AF42D7&quot;/&gt;&lt;wsp:rsid wsp:val=&quot;00AF474B&quot;/&gt;&lt;wsp:rsid wsp:val=&quot;00AF4AFF&quot;/&gt;&lt;wsp:rsid wsp:val=&quot;00AF52BE&quot;/&gt;&lt;wsp:rsid wsp:val=&quot;00AF643F&quot;/&gt;&lt;wsp:rsid wsp:val=&quot;00AF6DA0&quot;/&gt;&lt;wsp:rsid wsp:val=&quot;00B006FE&quot;/&gt;&lt;wsp:rsid wsp:val=&quot;00B007CB&quot;/&gt;&lt;wsp:rsid wsp:val=&quot;00B028B5&quot;/&gt;&lt;wsp:rsid wsp:val=&quot;00B02AA9&quot;/&gt;&lt;wsp:rsid wsp:val=&quot;00B02FA3&quot;/&gt;&lt;wsp:rsid wsp:val=&quot;00B03281&quot;/&gt;&lt;wsp:rsid wsp:val=&quot;00B032E0&quot;/&gt;&lt;wsp:rsid wsp:val=&quot;00B05084&quot;/&gt;&lt;wsp:rsid wsp:val=&quot;00B055C2&quot;/&gt;&lt;wsp:rsid wsp:val=&quot;00B1177A&quot;/&gt;&lt;wsp:rsid wsp:val=&quot;00B146E4&quot;/&gt;&lt;wsp:rsid wsp:val=&quot;00B1497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375&quot;/&gt;&lt;wsp:rsid wsp:val=&quot;00B23755&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5997&quot;/&gt;&lt;wsp:rsid wsp:val=&quot;00B36F25&quot;/&gt;&lt;wsp:rsid wsp:val=&quot;00B36F3A&quot;/&gt;&lt;wsp:rsid wsp:val=&quot;00B372AA&quot;/&gt;&lt;wsp:rsid wsp:val=&quot;00B40445&quot;/&gt;&lt;wsp:rsid wsp:val=&quot;00B41888&quot;/&gt;&lt;wsp:rsid wsp:val=&quot;00B43FDB&quot;/&gt;&lt;wsp:rsid wsp:val=&quot;00B44A42&quot;/&gt;&lt;wsp:rsid wsp:val=&quot;00B45A52&quot;/&gt;&lt;wsp:rsid wsp:val=&quot;00B46175&quot;/&gt;&lt;wsp:rsid wsp:val=&quot;00B467C4&quot;/&gt;&lt;wsp:rsid wsp:val=&quot;00B47C29&quot;/&gt;&lt;wsp:rsid wsp:val=&quot;00B47D21&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B02&quot;/&gt;&lt;wsp:rsid wsp:val=&quot;00B7285B&quot;/&gt;&lt;wsp:rsid wsp:val=&quot;00B72868&quot;/&gt;&lt;wsp:rsid wsp:val=&quot;00B73436&quot;/&gt;&lt;wsp:rsid wsp:val=&quot;00B73583&quot;/&gt;&lt;wsp:rsid wsp:val=&quot;00B739F6&quot;/&gt;&lt;wsp:rsid wsp:val=&quot;00B752D9&quot;/&gt;&lt;wsp:rsid wsp:val=&quot;00B75DBE&quot;/&gt;&lt;wsp:rsid wsp:val=&quot;00B777F2&quot;/&gt;&lt;wsp:rsid wsp:val=&quot;00B77A3C&quot;/&gt;&lt;wsp:rsid wsp:val=&quot;00B77FFB&quot;/&gt;&lt;wsp:rsid wsp:val=&quot;00B81A7B&quot;/&gt;&lt;wsp:rsid wsp:val=&quot;00B81FF6&quot;/&gt;&lt;wsp:rsid wsp:val=&quot;00B8209E&quot;/&gt;&lt;wsp:rsid wsp:val=&quot;00B82F97&quot;/&gt;&lt;wsp:rsid wsp:val=&quot;00B8477A&quot;/&gt;&lt;wsp:rsid wsp:val=&quot;00B85203&quot;/&gt;&lt;wsp:rsid wsp:val=&quot;00B852E5&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3A56&quot;/&gt;&lt;wsp:rsid wsp:val=&quot;00B93B59&quot;/&gt;&lt;wsp:rsid wsp:val=&quot;00B93E70&quot;/&gt;&lt;wsp:rsid wsp:val=&quot;00B9406A&quot;/&gt;&lt;wsp:rsid wsp:val=&quot;00B94676&quot;/&gt;&lt;wsp:rsid wsp:val=&quot;00B94CF9&quot;/&gt;&lt;wsp:rsid wsp:val=&quot;00B97BB4&quot;/&gt;&lt;wsp:rsid wsp:val=&quot;00B97C21&quot;/&gt;&lt;wsp:rsid wsp:val=&quot;00B97D91&quot;/&gt;&lt;wsp:rsid wsp:val=&quot;00B97EC2&quot;/&gt;&lt;wsp:rsid wsp:val=&quot;00BA0318&quot;/&gt;&lt;wsp:rsid wsp:val=&quot;00BA08A3&quot;/&gt;&lt;wsp:rsid wsp:val=&quot;00BA1EFD&quot;/&gt;&lt;wsp:rsid wsp:val=&quot;00BA2280&quot;/&gt;&lt;wsp:rsid wsp:val=&quot;00BA2A08&quot;/&gt;&lt;wsp:rsid wsp:val=&quot;00BA34E1&quot;/&gt;&lt;wsp:rsid wsp:val=&quot;00BA4E8B&quot;/&gt;&lt;wsp:rsid wsp:val=&quot;00BA5131&quot;/&gt;&lt;wsp:rsid wsp:val=&quot;00BA56D2&quot;/&gt;&lt;wsp:rsid wsp:val=&quot;00BA58F5&quot;/&gt;&lt;wsp:rsid wsp:val=&quot;00BA7028&quot;/&gt;&lt;wsp:rsid wsp:val=&quot;00BA70BB&quot;/&gt;&lt;wsp:rsid wsp:val=&quot;00BA76E0&quot;/&gt;&lt;wsp:rsid wsp:val=&quot;00BB004D&quot;/&gt;&lt;wsp:rsid wsp:val=&quot;00BB021A&quot;/&gt;&lt;wsp:rsid wsp:val=&quot;00BB0A24&quot;/&gt;&lt;wsp:rsid wsp:val=&quot;00BB21B4&quot;/&gt;&lt;wsp:rsid wsp:val=&quot;00BB2863&quot;/&gt;&lt;wsp:rsid wsp:val=&quot;00BB2A25&quot;/&gt;&lt;wsp:rsid wsp:val=&quot;00BB30F3&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15E4&quot;/&gt;&lt;wsp:rsid wsp:val=&quot;00BC4D2E&quot;/&gt;&lt;wsp:rsid wsp:val=&quot;00BC4E54&quot;/&gt;&lt;wsp:rsid wsp:val=&quot;00BC74D1&quot;/&gt;&lt;wsp:rsid wsp:val=&quot;00BC7902&quot;/&gt;&lt;wsp:rsid wsp:val=&quot;00BD0073&quot;/&gt;&lt;wsp:rsid wsp:val=&quot;00BD48AC&quot;/&gt;&lt;wsp:rsid wsp:val=&quot;00BD4AE4&quot;/&gt;&lt;wsp:rsid wsp:val=&quot;00BD55BA&quot;/&gt;&lt;wsp:rsid wsp:val=&quot;00BD5762&quot;/&gt;&lt;wsp:rsid wsp:val=&quot;00BD5F1A&quot;/&gt;&lt;wsp:rsid wsp:val=&quot;00BD7820&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5CFC&quot;/&gt;&lt;wsp:rsid wsp:val=&quot;00BE7406&quot;/&gt;&lt;wsp:rsid wsp:val=&quot;00BE7603&quot;/&gt;&lt;wsp:rsid wsp:val=&quot;00BE78D7&quot;/&gt;&lt;wsp:rsid wsp:val=&quot;00BF1EDF&quot;/&gt;&lt;wsp:rsid wsp:val=&quot;00BF2F8C&quot;/&gt;&lt;wsp:rsid wsp:val=&quot;00BF3279&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F33&quot;/&gt;&lt;wsp:rsid wsp:val=&quot;00C0209C&quot;/&gt;&lt;wsp:rsid wsp:val=&quot;00C0250F&quot;/&gt;&lt;wsp:rsid wsp:val=&quot;00C0290B&quot;/&gt;&lt;wsp:rsid wsp:val=&quot;00C02CC6&quot;/&gt;&lt;wsp:rsid wsp:val=&quot;00C0342D&quot;/&gt;&lt;wsp:rsid wsp:val=&quot;00C040F7&quot;/&gt;&lt;wsp:rsid wsp:val=&quot;00C044AB&quot;/&gt;&lt;wsp:rsid wsp:val=&quot;00C04C9F&quot;/&gt;&lt;wsp:rsid wsp:val=&quot;00C05706&quot;/&gt;&lt;wsp:rsid wsp:val=&quot;00C06071&quot;/&gt;&lt;wsp:rsid wsp:val=&quot;00C0657A&quot;/&gt;&lt;wsp:rsid wsp:val=&quot;00C07377&quot;/&gt;&lt;wsp:rsid wsp:val=&quot;00C0762D&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6757&quot;/&gt;&lt;wsp:rsid wsp:val=&quot;00C17316&quot;/&gt;&lt;wsp:rsid wsp:val=&quot;00C17C30&quot;/&gt;&lt;wsp:rsid wsp:val=&quot;00C226CD&quot;/&gt;&lt;wsp:rsid wsp:val=&quot;00C23EAD&quot;/&gt;&lt;wsp:rsid wsp:val=&quot;00C24AA4&quot;/&gt;&lt;wsp:rsid wsp:val=&quot;00C26007&quot;/&gt;&lt;wsp:rsid wsp:val=&quot;00C279B5&quot;/&gt;&lt;wsp:rsid wsp:val=&quot;00C27C45&quot;/&gt;&lt;wsp:rsid wsp:val=&quot;00C302CE&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6E84&quot;/&gt;&lt;wsp:rsid wsp:val=&quot;00C3719D&quot;/&gt;&lt;wsp:rsid wsp:val=&quot;00C4082F&quot;/&gt;&lt;wsp:rsid wsp:val=&quot;00C41535&quot;/&gt;&lt;wsp:rsid wsp:val=&quot;00C42B43&quot;/&gt;&lt;wsp:rsid wsp:val=&quot;00C43A6C&quot;/&gt;&lt;wsp:rsid wsp:val=&quot;00C44972&quot;/&gt;&lt;wsp:rsid wsp:val=&quot;00C45739&quot;/&gt;&lt;wsp:rsid wsp:val=&quot;00C45C25&quot;/&gt;&lt;wsp:rsid wsp:val=&quot;00C45F08&quot;/&gt;&lt;wsp:rsid wsp:val=&quot;00C4639E&quot;/&gt;&lt;wsp:rsid wsp:val=&quot;00C46B7B&quot;/&gt;&lt;wsp:rsid wsp:val=&quot;00C47344&quot;/&gt;&lt;wsp:rsid wsp:val=&quot;00C5010D&quot;/&gt;&lt;wsp:rsid wsp:val=&quot;00C5269D&quot;/&gt;&lt;wsp:rsid wsp:val=&quot;00C52B72&quot;/&gt;&lt;wsp:rsid wsp:val=&quot;00C537C2&quot;/&gt;&lt;wsp:rsid wsp:val=&quot;00C53AD2&quot;/&gt;&lt;wsp:rsid wsp:val=&quot;00C54995&quot;/&gt;&lt;wsp:rsid wsp:val=&quot;00C54D41&quot;/&gt;&lt;wsp:rsid wsp:val=&quot;00C55464&quot;/&gt;&lt;wsp:rsid wsp:val=&quot;00C5584E&quot;/&gt;&lt;wsp:rsid wsp:val=&quot;00C55E1C&quot;/&gt;&lt;wsp:rsid wsp:val=&quot;00C60783&quot;/&gt;&lt;wsp:rsid wsp:val=&quot;00C6159F&quot;/&gt;&lt;wsp:rsid wsp:val=&quot;00C61623&quot;/&gt;&lt;wsp:rsid wsp:val=&quot;00C61F29&quot;/&gt;&lt;wsp:rsid wsp:val=&quot;00C6223E&quot;/&gt;&lt;wsp:rsid wsp:val=&quot;00C634E4&quot;/&gt;&lt;wsp:rsid wsp:val=&quot;00C63DC8&quot;/&gt;&lt;wsp:rsid wsp:val=&quot;00C644E1&quot;/&gt;&lt;wsp:rsid wsp:val=&quot;00C64672&quot;/&gt;&lt;wsp:rsid wsp:val=&quot;00C654C6&quot;/&gt;&lt;wsp:rsid wsp:val=&quot;00C65560&quot;/&gt;&lt;wsp:rsid wsp:val=&quot;00C65EBC&quot;/&gt;&lt;wsp:rsid wsp:val=&quot;00C65F0C&quot;/&gt;&lt;wsp:rsid wsp:val=&quot;00C66472&quot;/&gt;&lt;wsp:rsid wsp:val=&quot;00C668F7&quot;/&gt;&lt;wsp:rsid wsp:val=&quot;00C6692D&quot;/&gt;&lt;wsp:rsid wsp:val=&quot;00C671CA&quot;/&gt;&lt;wsp:rsid wsp:val=&quot;00C70697&quot;/&gt;&lt;wsp:rsid wsp:val=&quot;00C70D2F&quot;/&gt;&lt;wsp:rsid wsp:val=&quot;00C728F3&quot;/&gt;&lt;wsp:rsid wsp:val=&quot;00C72EF4&quot;/&gt;&lt;wsp:rsid wsp:val=&quot;00C7412A&quot;/&gt;&lt;wsp:rsid wsp:val=&quot;00C755E3&quot;/&gt;&lt;wsp:rsid wsp:val=&quot;00C75D2F&quot;/&gt;&lt;wsp:rsid wsp:val=&quot;00C76D90&quot;/&gt;&lt;wsp:rsid wsp:val=&quot;00C76E3C&quot;/&gt;&lt;wsp:rsid wsp:val=&quot;00C8085D&quot;/&gt;&lt;wsp:rsid wsp:val=&quot;00C80F87&quot;/&gt;&lt;wsp:rsid wsp:val=&quot;00C812CF&quot;/&gt;&lt;wsp:rsid wsp:val=&quot;00C81568&quot;/&gt;&lt;wsp:rsid wsp:val=&quot;00C82387&quot;/&gt;&lt;wsp:rsid wsp:val=&quot;00C82773&quot;/&gt;&lt;wsp:rsid wsp:val=&quot;00C82915&quot;/&gt;&lt;wsp:rsid wsp:val=&quot;00C830E3&quot;/&gt;&lt;wsp:rsid wsp:val=&quot;00C83A13&quot;/&gt;&lt;wsp:rsid wsp:val=&quot;00C842EF&quot;/&gt;&lt;wsp:rsid wsp:val=&quot;00C84C4B&quot;/&gt;&lt;wsp:rsid wsp:val=&quot;00C857B3&quot;/&gt;&lt;wsp:rsid wsp:val=&quot;00C86CFF&quot;/&gt;&lt;wsp:rsid wsp:val=&quot;00C87FCB&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5B40&quot;/&gt;&lt;wsp:rsid wsp:val=&quot;00C966F9&quot;/&gt;&lt;wsp:rsid wsp:val=&quot;00C97567&quot;/&gt;&lt;wsp:rsid wsp:val=&quot;00C97A5F&quot;/&gt;&lt;wsp:rsid wsp:val=&quot;00C97EA2&quot;/&gt;&lt;wsp:rsid wsp:val=&quot;00CA0A65&quot;/&gt;&lt;wsp:rsid wsp:val=&quot;00CA17EF&quot;/&gt;&lt;wsp:rsid wsp:val=&quot;00CA1ED8&quot;/&gt;&lt;wsp:rsid wsp:val=&quot;00CA38D6&quot;/&gt;&lt;wsp:rsid wsp:val=&quot;00CA39A2&quot;/&gt;&lt;wsp:rsid wsp:val=&quot;00CA3DFD&quot;/&gt;&lt;wsp:rsid wsp:val=&quot;00CA4071&quot;/&gt;&lt;wsp:rsid wsp:val=&quot;00CA4E1A&quot;/&gt;&lt;wsp:rsid wsp:val=&quot;00CA59E2&quot;/&gt;&lt;wsp:rsid wsp:val=&quot;00CA5D20&quot;/&gt;&lt;wsp:rsid wsp:val=&quot;00CA6241&quot;/&gt;&lt;wsp:rsid wsp:val=&quot;00CA6781&quot;/&gt;&lt;wsp:rsid wsp:val=&quot;00CB1F63&quot;/&gt;&lt;wsp:rsid wsp:val=&quot;00CB2067&quot;/&gt;&lt;wsp:rsid wsp:val=&quot;00CB6997&quot;/&gt;&lt;wsp:rsid wsp:val=&quot;00CC040E&quot;/&gt;&lt;wsp:rsid wsp:val=&quot;00CC111F&quot;/&gt;&lt;wsp:rsid wsp:val=&quot;00CC1346&quot;/&gt;&lt;wsp:rsid wsp:val=&quot;00CC3806&quot;/&gt;&lt;wsp:rsid wsp:val=&quot;00CC3D2A&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824&quot;/&gt;&lt;wsp:rsid wsp:val=&quot;00CD2ED1&quot;/&gt;&lt;wsp:rsid wsp:val=&quot;00CD337B&quot;/&gt;&lt;wsp:rsid wsp:val=&quot;00CD4CD9&quot;/&gt;&lt;wsp:rsid wsp:val=&quot;00CD652C&quot;/&gt;&lt;wsp:rsid wsp:val=&quot;00CD6B8F&quot;/&gt;&lt;wsp:rsid wsp:val=&quot;00CD6CA5&quot;/&gt;&lt;wsp:rsid wsp:val=&quot;00CD6FCC&quot;/&gt;&lt;wsp:rsid wsp:val=&quot;00CD76C2&quot;/&gt;&lt;wsp:rsid wsp:val=&quot;00CE1237&quot;/&gt;&lt;wsp:rsid wsp:val=&quot;00CE1A49&quot;/&gt;&lt;wsp:rsid wsp:val=&quot;00CE277C&quot;/&gt;&lt;wsp:rsid wsp:val=&quot;00CE292F&quot;/&gt;&lt;wsp:rsid wsp:val=&quot;00CE2C47&quot;/&gt;&lt;wsp:rsid wsp:val=&quot;00CE4A12&quot;/&gt;&lt;wsp:rsid wsp:val=&quot;00CE59DC&quot;/&gt;&lt;wsp:rsid wsp:val=&quot;00CE5B18&quot;/&gt;&lt;wsp:rsid wsp:val=&quot;00CE7025&quot;/&gt;&lt;wsp:rsid wsp:val=&quot;00CE7405&quot;/&gt;&lt;wsp:rsid wsp:val=&quot;00CE7561&quot;/&gt;&lt;wsp:rsid wsp:val=&quot;00CE75E3&quot;/&gt;&lt;wsp:rsid wsp:val=&quot;00CF05E6&quot;/&gt;&lt;wsp:rsid wsp:val=&quot;00CF07BD&quot;/&gt;&lt;wsp:rsid wsp:val=&quot;00CF0924&quot;/&gt;&lt;wsp:rsid wsp:val=&quot;00CF0CE3&quot;/&gt;&lt;wsp:rsid wsp:val=&quot;00CF0D81&quot;/&gt;&lt;wsp:rsid wsp:val=&quot;00CF1354&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D018A7&quot;/&gt;&lt;wsp:rsid wsp:val=&quot;00D02803&quot;/&gt;&lt;wsp:rsid wsp:val=&quot;00D0349B&quot;/&gt;&lt;wsp:rsid wsp:val=&quot;00D04EAA&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20C4&quot;/&gt;&lt;wsp:rsid wsp:val=&quot;00D121BA&quot;/&gt;&lt;wsp:rsid wsp:val=&quot;00D1269E&quot;/&gt;&lt;wsp:rsid wsp:val=&quot;00D128A7&quot;/&gt;&lt;wsp:rsid wsp:val=&quot;00D13135&quot;/&gt;&lt;wsp:rsid wsp:val=&quot;00D136C1&quot;/&gt;&lt;wsp:rsid wsp:val=&quot;00D13A9F&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35FD&quot;/&gt;&lt;wsp:rsid wsp:val=&quot;00D239A7&quot;/&gt;&lt;wsp:rsid wsp:val=&quot;00D23F47&quot;/&gt;&lt;wsp:rsid wsp:val=&quot;00D248DC&quot;/&gt;&lt;wsp:rsid wsp:val=&quot;00D24B5D&quot;/&gt;&lt;wsp:rsid wsp:val=&quot;00D25297&quot;/&gt;&lt;wsp:rsid wsp:val=&quot;00D25511&quot;/&gt;&lt;wsp:rsid wsp:val=&quot;00D266F9&quot;/&gt;&lt;wsp:rsid wsp:val=&quot;00D27938&quot;/&gt;&lt;wsp:rsid wsp:val=&quot;00D27DA6&quot;/&gt;&lt;wsp:rsid wsp:val=&quot;00D30B49&quot;/&gt;&lt;wsp:rsid wsp:val=&quot;00D32390&quot;/&gt;&lt;wsp:rsid wsp:val=&quot;00D341A0&quot;/&gt;&lt;wsp:rsid wsp:val=&quot;00D3467D&quot;/&gt;&lt;wsp:rsid wsp:val=&quot;00D35158&quot;/&gt;&lt;wsp:rsid wsp:val=&quot;00D352F6&quot;/&gt;&lt;wsp:rsid wsp:val=&quot;00D36E26&quot;/&gt;&lt;wsp:rsid wsp:val=&quot;00D36E71&quot;/&gt;&lt;wsp:rsid wsp:val=&quot;00D37053&quot;/&gt;&lt;wsp:rsid wsp:val=&quot;00D371AC&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AD5&quot;/&gt;&lt;wsp:rsid wsp:val=&quot;00D55DC1&quot;/&gt;&lt;wsp:rsid wsp:val=&quot;00D576CA&quot;/&gt;&lt;wsp:rsid wsp:val=&quot;00D5779C&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2120&quot;/&gt;&lt;wsp:rsid wsp:val=&quot;00D721C5&quot;/&gt;&lt;wsp:rsid wsp:val=&quot;00D722DE&quot;/&gt;&lt;wsp:rsid wsp:val=&quot;00D726B2&quot;/&gt;&lt;wsp:rsid wsp:val=&quot;00D733FA&quot;/&gt;&lt;wsp:rsid wsp:val=&quot;00D73412&quot;/&gt;&lt;wsp:rsid wsp:val=&quot;00D74C2F&quot;/&gt;&lt;wsp:rsid wsp:val=&quot;00D75620&quot;/&gt;&lt;wsp:rsid wsp:val=&quot;00D75632&quot;/&gt;&lt;wsp:rsid wsp:val=&quot;00D75BA0&quot;/&gt;&lt;wsp:rsid wsp:val=&quot;00D77B1D&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D70&quot;/&gt;&lt;wsp:rsid wsp:val=&quot;00D86824&quot;/&gt;&lt;wsp:rsid wsp:val=&quot;00D871CE&quot;/&gt;&lt;wsp:rsid wsp:val=&quot;00D87270&quot;/&gt;&lt;wsp:rsid wsp:val=&quot;00D91078&quot;/&gt;&lt;wsp:rsid wsp:val=&quot;00D9196D&quot;/&gt;&lt;wsp:rsid wsp:val=&quot;00D92982&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305E&quot;/&gt;&lt;wsp:rsid wsp:val=&quot;00DA4E27&quot;/&gt;&lt;wsp:rsid wsp:val=&quot;00DA5417&quot;/&gt;&lt;wsp:rsid wsp:val=&quot;00DA56E8&quot;/&gt;&lt;wsp:rsid wsp:val=&quot;00DA5B30&quot;/&gt;&lt;wsp:rsid wsp:val=&quot;00DA6066&quot;/&gt;&lt;wsp:rsid wsp:val=&quot;00DA6990&quot;/&gt;&lt;wsp:rsid wsp:val=&quot;00DA6EC4&quot;/&gt;&lt;wsp:rsid wsp:val=&quot;00DA70FE&quot;/&gt;&lt;wsp:rsid wsp:val=&quot;00DA716E&quot;/&gt;&lt;wsp:rsid wsp:val=&quot;00DB19A3&quot;/&gt;&lt;wsp:rsid wsp:val=&quot;00DB27F9&quot;/&gt;&lt;wsp:rsid wsp:val=&quot;00DB35FF&quot;/&gt;&lt;wsp:rsid wsp:val=&quot;00DB377D&quot;/&gt;&lt;wsp:rsid wsp:val=&quot;00DB50C5&quot;/&gt;&lt;wsp:rsid wsp:val=&quot;00DB52A9&quot;/&gt;&lt;wsp:rsid wsp:val=&quot;00DB59AD&quot;/&gt;&lt;wsp:rsid wsp:val=&quot;00DB6054&quot;/&gt;&lt;wsp:rsid wsp:val=&quot;00DB6E10&quot;/&gt;&lt;wsp:rsid wsp:val=&quot;00DC0BB6&quot;/&gt;&lt;wsp:rsid wsp:val=&quot;00DC2D36&quot;/&gt;&lt;wsp:rsid wsp:val=&quot;00DC3D86&quot;/&gt;&lt;wsp:rsid wsp:val=&quot;00DC53EF&quot;/&gt;&lt;wsp:rsid wsp:val=&quot;00DC5FB3&quot;/&gt;&lt;wsp:rsid wsp:val=&quot;00DC631A&quot;/&gt;&lt;wsp:rsid wsp:val=&quot;00DC6DC7&quot;/&gt;&lt;wsp:rsid wsp:val=&quot;00DD017F&quot;/&gt;&lt;wsp:rsid wsp:val=&quot;00DD126B&quot;/&gt;&lt;wsp:rsid wsp:val=&quot;00DD1AE7&quot;/&gt;&lt;wsp:rsid wsp:val=&quot;00DD3166&quot;/&gt;&lt;wsp:rsid wsp:val=&quot;00DD3A6E&quot;/&gt;&lt;wsp:rsid wsp:val=&quot;00DD4800&quot;/&gt;&lt;wsp:rsid wsp:val=&quot;00DD578A&quot;/&gt;&lt;wsp:rsid wsp:val=&quot;00DD6064&quot;/&gt;&lt;wsp:rsid wsp:val=&quot;00DD698D&quot;/&gt;&lt;wsp:rsid wsp:val=&quot;00DD6FA2&quot;/&gt;&lt;wsp:rsid wsp:val=&quot;00DD7666&quot;/&gt;&lt;wsp:rsid wsp:val=&quot;00DD7E75&quot;/&gt;&lt;wsp:rsid wsp:val=&quot;00DE11C9&quot;/&gt;&lt;wsp:rsid wsp:val=&quot;00DE1E69&quot;/&gt;&lt;wsp:rsid wsp:val=&quot;00DE23DC&quot;/&gt;&lt;wsp:rsid wsp:val=&quot;00DE3510&quot;/&gt;&lt;wsp:rsid wsp:val=&quot;00DE3DCE&quot;/&gt;&lt;wsp:rsid wsp:val=&quot;00DE48BD&quot;/&gt;&lt;wsp:rsid wsp:val=&quot;00DE4E7F&quot;/&gt;&lt;wsp:rsid wsp:val=&quot;00DE5608&quot;/&gt;&lt;wsp:rsid wsp:val=&quot;00DE58D0&quot;/&gt;&lt;wsp:rsid wsp:val=&quot;00DE602F&quot;/&gt;&lt;wsp:rsid wsp:val=&quot;00DE654F&quot;/&gt;&lt;wsp:rsid wsp:val=&quot;00DE6BFB&quot;/&gt;&lt;wsp:rsid wsp:val=&quot;00DF0054&quot;/&gt;&lt;wsp:rsid wsp:val=&quot;00DF0280&quot;/&gt;&lt;wsp:rsid wsp:val=&quot;00DF1016&quot;/&gt;&lt;wsp:rsid wsp:val=&quot;00DF10A0&quot;/&gt;&lt;wsp:rsid wsp:val=&quot;00DF15E0&quot;/&gt;&lt;wsp:rsid wsp:val=&quot;00DF1A70&quot;/&gt;&lt;wsp:rsid wsp:val=&quot;00DF2DFD&quot;/&gt;&lt;wsp:rsid wsp:val=&quot;00DF32AC&quot;/&gt;&lt;wsp:rsid wsp:val=&quot;00DF37A0&quot;/&gt;&lt;wsp:rsid wsp:val=&quot;00DF435B&quot;/&gt;&lt;wsp:rsid wsp:val=&quot;00DF5CEF&quot;/&gt;&lt;wsp:rsid wsp:val=&quot;00DF7DB1&quot;/&gt;&lt;wsp:rsid wsp:val=&quot;00DF7F58&quot;/&gt;&lt;wsp:rsid wsp:val=&quot;00E013F8&quot;/&gt;&lt;wsp:rsid wsp:val=&quot;00E0203C&quot;/&gt;&lt;wsp:rsid wsp:val=&quot;00E022FC&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40BD&quot;/&gt;&lt;wsp:rsid wsp:val=&quot;00E14C1C&quot;/&gt;&lt;wsp:rsid wsp:val=&quot;00E158A7&quot;/&gt;&lt;wsp:rsid wsp:val=&quot;00E158E4&quot;/&gt;&lt;wsp:rsid wsp:val=&quot;00E16CB1&quot;/&gt;&lt;wsp:rsid wsp:val=&quot;00E17FA2&quot;/&gt;&lt;wsp:rsid wsp:val=&quot;00E20025&quot;/&gt;&lt;wsp:rsid wsp:val=&quot;00E2063D&quot;/&gt;&lt;wsp:rsid wsp:val=&quot;00E208B3&quot;/&gt;&lt;wsp:rsid wsp:val=&quot;00E211AC&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FE3&quot;/&gt;&lt;wsp:rsid wsp:val=&quot;00E2732E&quot;/&gt;&lt;wsp:rsid wsp:val=&quot;00E279B5&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10E5&quot;/&gt;&lt;wsp:rsid wsp:val=&quot;00E417CB&quot;/&gt;&lt;wsp:rsid wsp:val=&quot;00E421D0&quot;/&gt;&lt;wsp:rsid wsp:val=&quot;00E427F9&quot;/&gt;&lt;wsp:rsid wsp:val=&quot;00E43595&quot;/&gt;&lt;wsp:rsid wsp:val=&quot;00E446F1&quot;/&gt;&lt;wsp:rsid wsp:val=&quot;00E44802&quot;/&gt;&lt;wsp:rsid wsp:val=&quot;00E4545A&quot;/&gt;&lt;wsp:rsid wsp:val=&quot;00E462A4&quot;/&gt;&lt;wsp:rsid wsp:val=&quot;00E46886&quot;/&gt;&lt;wsp:rsid wsp:val=&quot;00E47AEF&quot;/&gt;&lt;wsp:rsid wsp:val=&quot;00E50048&quot;/&gt;&lt;wsp:rsid wsp:val=&quot;00E517C3&quot;/&gt;&lt;wsp:rsid wsp:val=&quot;00E5219A&quot;/&gt;&lt;wsp:rsid wsp:val=&quot;00E52EB2&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838&quot;/&gt;&lt;wsp:rsid wsp:val=&quot;00E64434&quot;/&gt;&lt;wsp:rsid wsp:val=&quot;00E6485E&quot;/&gt;&lt;wsp:rsid wsp:val=&quot;00E64D8B&quot;/&gt;&lt;wsp:rsid wsp:val=&quot;00E65502&quot;/&gt;&lt;wsp:rsid wsp:val=&quot;00E66A77&quot;/&gt;&lt;wsp:rsid wsp:val=&quot;00E66A97&quot;/&gt;&lt;wsp:rsid wsp:val=&quot;00E67742&quot;/&gt;&lt;wsp:rsid wsp:val=&quot;00E67C51&quot;/&gt;&lt;wsp:rsid wsp:val=&quot;00E70023&quot;/&gt;&lt;wsp:rsid wsp:val=&quot;00E71193&quot;/&gt;&lt;wsp:rsid wsp:val=&quot;00E71515&quot;/&gt;&lt;wsp:rsid wsp:val=&quot;00E71A10&quot;/&gt;&lt;wsp:rsid wsp:val=&quot;00E71B86&quot;/&gt;&lt;wsp:rsid wsp:val=&quot;00E72EFC&quot;/&gt;&lt;wsp:rsid wsp:val=&quot;00E749C9&quot;/&gt;&lt;wsp:rsid wsp:val=&quot;00E758EC&quot;/&gt;&lt;wsp:rsid wsp:val=&quot;00E75B4D&quot;/&gt;&lt;wsp:rsid wsp:val=&quot;00E77CE1&quot;/&gt;&lt;wsp:rsid wsp:val=&quot;00E8234C&quot;/&gt;&lt;wsp:rsid wsp:val=&quot;00E823A5&quot;/&gt;&lt;wsp:rsid wsp:val=&quot;00E824BF&quot;/&gt;&lt;wsp:rsid wsp:val=&quot;00E82FA4&quot;/&gt;&lt;wsp:rsid wsp:val=&quot;00E83542&quot;/&gt;&lt;wsp:rsid wsp:val=&quot;00E8360C&quot;/&gt;&lt;wsp:rsid wsp:val=&quot;00E838AA&quot;/&gt;&lt;wsp:rsid wsp:val=&quot;00E83B48&quot;/&gt;&lt;wsp:rsid wsp:val=&quot;00E8504A&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38CE&quot;/&gt;&lt;wsp:rsid wsp:val=&quot;00E93D7F&quot;/&gt;&lt;wsp:rsid wsp:val=&quot;00E93FFE&quot;/&gt;&lt;wsp:rsid wsp:val=&quot;00E94F8A&quot;/&gt;&lt;wsp:rsid wsp:val=&quot;00E953DE&quot;/&gt;&lt;wsp:rsid wsp:val=&quot;00E96A1D&quot;/&gt;&lt;wsp:rsid wsp:val=&quot;00E9708E&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4F44&quot;/&gt;&lt;wsp:rsid wsp:val=&quot;00EA5283&quot;/&gt;&lt;wsp:rsid wsp:val=&quot;00EA5461&quot;/&gt;&lt;wsp:rsid wsp:val=&quot;00EA580E&quot;/&gt;&lt;wsp:rsid wsp:val=&quot;00EA64B0&quot;/&gt;&lt;wsp:rsid wsp:val=&quot;00EA745A&quot;/&gt;&lt;wsp:rsid wsp:val=&quot;00EA7887&quot;/&gt;&lt;wsp:rsid wsp:val=&quot;00EA7A41&quot;/&gt;&lt;wsp:rsid wsp:val=&quot;00EB0523&quot;/&gt;&lt;wsp:rsid wsp:val=&quot;00EB077B&quot;/&gt;&lt;wsp:rsid wsp:val=&quot;00EB1C52&quot;/&gt;&lt;wsp:rsid wsp:val=&quot;00EB1E5D&quot;/&gt;&lt;wsp:rsid wsp:val=&quot;00EB21CF&quot;/&gt;&lt;wsp:rsid wsp:val=&quot;00EB235D&quot;/&gt;&lt;wsp:rsid wsp:val=&quot;00EB325F&quot;/&gt;&lt;wsp:rsid wsp:val=&quot;00EB3D70&quot;/&gt;&lt;wsp:rsid wsp:val=&quot;00EB41B5&quot;/&gt;&lt;wsp:rsid wsp:val=&quot;00EB4C35&quot;/&gt;&lt;wsp:rsid wsp:val=&quot;00EB4EA2&quot;/&gt;&lt;wsp:rsid wsp:val=&quot;00EB5B44&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71CE&quot;/&gt;&lt;wsp:rsid wsp:val=&quot;00EC7858&quot;/&gt;&lt;wsp:rsid wsp:val=&quot;00EC7A01&quot;/&gt;&lt;wsp:rsid wsp:val=&quot;00ED1006&quot;/&gt;&lt;wsp:rsid wsp:val=&quot;00ED2A60&quot;/&gt;&lt;wsp:rsid wsp:val=&quot;00ED454D&quot;/&gt;&lt;wsp:rsid wsp:val=&quot;00ED4AFA&quot;/&gt;&lt;wsp:rsid wsp:val=&quot;00ED635F&quot;/&gt;&lt;wsp:rsid wsp:val=&quot;00ED6BD6&quot;/&gt;&lt;wsp:rsid wsp:val=&quot;00ED6E55&quot;/&gt;&lt;wsp:rsid wsp:val=&quot;00ED76BD&quot;/&gt;&lt;wsp:rsid wsp:val=&quot;00ED78C9&quot;/&gt;&lt;wsp:rsid wsp:val=&quot;00EE1590&quot;/&gt;&lt;wsp:rsid wsp:val=&quot;00EE1713&quot;/&gt;&lt;wsp:rsid wsp:val=&quot;00EE1F98&quot;/&gt;&lt;wsp:rsid wsp:val=&quot;00EE28F5&quot;/&gt;&lt;wsp:rsid wsp:val=&quot;00EF00FF&quot;/&gt;&lt;wsp:rsid wsp:val=&quot;00EF09BB&quot;/&gt;&lt;wsp:rsid wsp:val=&quot;00EF18FE&quot;/&gt;&lt;wsp:rsid wsp:val=&quot;00EF1910&quot;/&gt;&lt;wsp:rsid wsp:val=&quot;00EF3AD5&quot;/&gt;&lt;wsp:rsid wsp:val=&quot;00EF5787&quot;/&gt;&lt;wsp:rsid wsp:val=&quot;00EF60D0&quot;/&gt;&lt;wsp:rsid wsp:val=&quot;00F00459&quot;/&gt;&lt;wsp:rsid wsp:val=&quot;00F00A11&quot;/&gt;&lt;wsp:rsid wsp:val=&quot;00F01A5F&quot;/&gt;&lt;wsp:rsid wsp:val=&quot;00F03974&quot;/&gt;&lt;wsp:rsid wsp:val=&quot;00F0404A&quot;/&gt;&lt;wsp:rsid wsp:val=&quot;00F04A03&quot;/&gt;&lt;wsp:rsid wsp:val=&quot;00F04AF7&quot;/&gt;&lt;wsp:rsid wsp:val=&quot;00F0528D&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380F&quot;/&gt;&lt;wsp:rsid wsp:val=&quot;00F15123&quot;/&gt;&lt;wsp:rsid wsp:val=&quot;00F159AB&quot;/&gt;&lt;wsp:rsid wsp:val=&quot;00F15FA5&quot;/&gt;&lt;wsp:rsid wsp:val=&quot;00F1664B&quot;/&gt;&lt;wsp:rsid wsp:val=&quot;00F168FA&quot;/&gt;&lt;wsp:rsid wsp:val=&quot;00F16A6F&quot;/&gt;&lt;wsp:rsid wsp:val=&quot;00F16F27&quot;/&gt;&lt;wsp:rsid wsp:val=&quot;00F1733E&quot;/&gt;&lt;wsp:rsid wsp:val=&quot;00F209B7&quot;/&gt;&lt;wsp:rsid wsp:val=&quot;00F21C5E&quot;/&gt;&lt;wsp:rsid wsp:val=&quot;00F23D23&quot;/&gt;&lt;wsp:rsid wsp:val=&quot;00F243D8&quot;/&gt;&lt;wsp:rsid wsp:val=&quot;00F243E4&quot;/&gt;&lt;wsp:rsid wsp:val=&quot;00F276AD&quot;/&gt;&lt;wsp:rsid wsp:val=&quot;00F27994&quot;/&gt;&lt;wsp:rsid wsp:val=&quot;00F27EE7&quot;/&gt;&lt;wsp:rsid wsp:val=&quot;00F27FAF&quot;/&gt;&lt;wsp:rsid wsp:val=&quot;00F30828&quot;/&gt;&lt;wsp:rsid wsp:val=&quot;00F313D6&quot;/&gt;&lt;wsp:rsid wsp:val=&quot;00F31613&quot;/&gt;&lt;wsp:rsid wsp:val=&quot;00F32194&quot;/&gt;&lt;wsp:rsid wsp:val=&quot;00F326C3&quot;/&gt;&lt;wsp:rsid wsp:val=&quot;00F3387A&quot;/&gt;&lt;wsp:rsid wsp:val=&quot;00F34480&quot;/&gt;&lt;wsp:rsid wsp:val=&quot;00F34D35&quot;/&gt;&lt;wsp:rsid wsp:val=&quot;00F35D41&quot;/&gt;&lt;wsp:rsid wsp:val=&quot;00F35D7F&quot;/&gt;&lt;wsp:rsid wsp:val=&quot;00F36A3D&quot;/&gt;&lt;wsp:rsid wsp:val=&quot;00F3728F&quot;/&gt;&lt;wsp:rsid wsp:val=&quot;00F376AF&quot;/&gt;&lt;wsp:rsid wsp:val=&quot;00F3773E&quot;/&gt;&lt;wsp:rsid wsp:val=&quot;00F413CC&quot;/&gt;&lt;wsp:rsid wsp:val=&quot;00F434C6&quot;/&gt;&lt;wsp:rsid wsp:val=&quot;00F4354E&quot;/&gt;&lt;wsp:rsid wsp:val=&quot;00F43F65&quot;/&gt;&lt;wsp:rsid wsp:val=&quot;00F44F59&quot;/&gt;&lt;wsp:rsid wsp:val=&quot;00F45173&quot;/&gt;&lt;wsp:rsid wsp:val=&quot;00F452DF&quot;/&gt;&lt;wsp:rsid wsp:val=&quot;00F46CDF&quot;/&gt;&lt;wsp:rsid wsp:val=&quot;00F4766C&quot;/&gt;&lt;wsp:rsid wsp:val=&quot;00F507D1&quot;/&gt;&lt;wsp:rsid wsp:val=&quot;00F50984&quot;/&gt;&lt;wsp:rsid wsp:val=&quot;00F5103C&quot;/&gt;&lt;wsp:rsid wsp:val=&quot;00F514A1&quot;/&gt;&lt;wsp:rsid wsp:val=&quot;00F517C5&quot;/&gt;&lt;wsp:rsid wsp:val=&quot;00F519CE&quot;/&gt;&lt;wsp:rsid wsp:val=&quot;00F51ADA&quot;/&gt;&lt;wsp:rsid wsp:val=&quot;00F527D0&quot;/&gt;&lt;wsp:rsid wsp:val=&quot;00F528D3&quot;/&gt;&lt;wsp:rsid wsp:val=&quot;00F5325A&quot;/&gt;&lt;wsp:rsid wsp:val=&quot;00F54253&quot;/&gt;&lt;wsp:rsid wsp:val=&quot;00F5450F&quot;/&gt;&lt;wsp:rsid wsp:val=&quot;00F54D17&quot;/&gt;&lt;wsp:rsid wsp:val=&quot;00F56C25&quot;/&gt;&lt;wsp:rsid wsp:val=&quot;00F56F38&quot;/&gt;&lt;wsp:rsid wsp:val=&quot;00F570BF&quot;/&gt;&lt;wsp:rsid wsp:val=&quot;00F57485&quot;/&gt;&lt;wsp:rsid wsp:val=&quot;00F57752&quot;/&gt;&lt;wsp:rsid wsp:val=&quot;00F57D81&quot;/&gt;&lt;wsp:rsid wsp:val=&quot;00F607C5&quot;/&gt;&lt;wsp:rsid wsp:val=&quot;00F60DEA&quot;/&gt;&lt;wsp:rsid wsp:val=&quot;00F6302A&quot;/&gt;&lt;wsp:rsid wsp:val=&quot;00F634CA&quot;/&gt;&lt;wsp:rsid wsp:val=&quot;00F63838&quot;/&gt;&lt;wsp:rsid wsp:val=&quot;00F63D75&quot;/&gt;&lt;wsp:rsid wsp:val=&quot;00F643D1&quot;/&gt;&lt;wsp:rsid wsp:val=&quot;00F64C2B&quot;/&gt;&lt;wsp:rsid wsp:val=&quot;00F64DC0&quot;/&gt;&lt;wsp:rsid wsp:val=&quot;00F651BE&quot;/&gt;&lt;wsp:rsid wsp:val=&quot;00F667D8&quot;/&gt;&lt;wsp:rsid wsp:val=&quot;00F67E37&quot;/&gt;&lt;wsp:rsid wsp:val=&quot;00F67F53&quot;/&gt;&lt;wsp:rsid wsp:val=&quot;00F70104&quot;/&gt;&lt;wsp:rsid wsp:val=&quot;00F703BE&quot;/&gt;&lt;wsp:rsid wsp:val=&quot;00F71F69&quot;/&gt;&lt;wsp:rsid wsp:val=&quot;00F72B72&quot;/&gt;&lt;wsp:rsid wsp:val=&quot;00F7350A&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17CE&quot;/&gt;&lt;wsp:rsid wsp:val=&quot;00F82FBC&quot;/&gt;&lt;wsp:rsid wsp:val=&quot;00F8345A&quot;/&gt;&lt;wsp:rsid wsp:val=&quot;00F843D3&quot;/&gt;&lt;wsp:rsid wsp:val=&quot;00F8456C&quot;/&gt;&lt;wsp:rsid wsp:val=&quot;00F859D8&quot;/&gt;&lt;wsp:rsid wsp:val=&quot;00F85F8F&quot;/&gt;&lt;wsp:rsid wsp:val=&quot;00F86516&quot;/&gt;&lt;wsp:rsid wsp:val=&quot;00F868F5&quot;/&gt;&lt;wsp:rsid wsp:val=&quot;00F87A58&quot;/&gt;&lt;wsp:rsid wsp:val=&quot;00F9056A&quot;/&gt;&lt;wsp:rsid wsp:val=&quot;00F90804&quot;/&gt;&lt;wsp:rsid wsp:val=&quot;00F90F8D&quot;/&gt;&lt;wsp:rsid wsp:val=&quot;00F918FA&quot;/&gt;&lt;wsp:rsid wsp:val=&quot;00F91ADD&quot;/&gt;&lt;wsp:rsid wsp:val=&quot;00F91C3C&quot;/&gt;&lt;wsp:rsid wsp:val=&quot;00F92782&quot;/&gt;&lt;wsp:rsid wsp:val=&quot;00F9378A&quot;/&gt;&lt;wsp:rsid wsp:val=&quot;00F93AA9&quot;/&gt;&lt;wsp:rsid wsp:val=&quot;00F96819&quot;/&gt;&lt;wsp:rsid wsp:val=&quot;00F96985&quot;/&gt;&lt;wsp:rsid wsp:val=&quot;00F97838&quot;/&gt;&lt;wsp:rsid wsp:val=&quot;00FA070D&quot;/&gt;&lt;wsp:rsid wsp:val=&quot;00FA20F7&quot;/&gt;&lt;wsp:rsid wsp:val=&quot;00FA2205&quot;/&gt;&lt;wsp:rsid wsp:val=&quot;00FA22F2&quot;/&gt;&lt;wsp:rsid wsp:val=&quot;00FA22F8&quot;/&gt;&lt;wsp:rsid wsp:val=&quot;00FA2BB3&quot;/&gt;&lt;wsp:rsid wsp:val=&quot;00FA4908&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14&quot;/&gt;&lt;wsp:rsid wsp:val=&quot;00FB3775&quot;/&gt;&lt;wsp:rsid wsp:val=&quot;00FB4C80&quot;/&gt;&lt;wsp:rsid wsp:val=&quot;00FB5944&quot;/&gt;&lt;wsp:rsid wsp:val=&quot;00FB6087&quot;/&gt;&lt;wsp:rsid wsp:val=&quot;00FB6BA8&quot;/&gt;&lt;wsp:rsid wsp:val=&quot;00FB7389&quot;/&gt;&lt;wsp:rsid wsp:val=&quot;00FC186B&quot;/&gt;&lt;wsp:rsid wsp:val=&quot;00FC1DCB&quot;/&gt;&lt;wsp:rsid wsp:val=&quot;00FC2019&quot;/&gt;&lt;wsp:rsid wsp:val=&quot;00FC4002&quot;/&gt;&lt;wsp:rsid wsp:val=&quot;00FC5A27&quot;/&gt;&lt;wsp:rsid wsp:val=&quot;00FC5DE8&quot;/&gt;&lt;wsp:rsid wsp:val=&quot;00FC5E13&quot;/&gt;&lt;wsp:rsid wsp:val=&quot;00FC6924&quot;/&gt;&lt;wsp:rsid wsp:val=&quot;00FC6BD2&quot;/&gt;&lt;wsp:rsid wsp:val=&quot;00FC6C82&quot;/&gt;&lt;wsp:rsid wsp:val=&quot;00FC6D90&quot;/&gt;&lt;wsp:rsid wsp:val=&quot;00FC7429&quot;/&gt;&lt;wsp:rsid wsp:val=&quot;00FC7CBF&quot;/&gt;&lt;wsp:rsid wsp:val=&quot;00FD07F6&quot;/&gt;&lt;wsp:rsid wsp:val=&quot;00FD1EC8&quot;/&gt;&lt;wsp:rsid wsp:val=&quot;00FD3B87&quot;/&gt;&lt;wsp:rsid wsp:val=&quot;00FD47ED&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C7B&quot;/&gt;&lt;wsp:rsid wsp:val=&quot;00FE4D7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957&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4FBA&quot;/&gt;&lt;wsp:rsid wsp:val=&quot;00FF5673&quot;/&gt;&lt;wsp:rsid wsp:val=&quot;00FF587A&quot;/&gt;&lt;wsp:rsid wsp:val=&quot;00FF5C91&quot;/&gt;&lt;wsp:rsid wsp:val=&quot;00FF77E2&quot;/&gt;&lt;wsp:rsid wsp:val=&quot;00FF7E8D&quot;/&gt;&lt;/wsp:rsids&gt;&lt;/w:docPr&gt;&lt;w:body&gt;&lt;wx:sect&gt;&lt;w:p wsp:rsidR=&quot;00000000&quot; wsp:rsidRDefault=&quot;0039539E&quot; wsp:rsidP=&quot;0039539E&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N&lt;/m:t&gt;&lt;/m:r&gt;&lt;/m:e&gt;&lt;m:sub&gt;&lt;m:r&gt;&lt;w:rPr&gt;&lt;w:rFonts w:ascii=&quot;Cambria Math&quot; w:h-ansi=&quot;Cambria Math&quot;/&gt;&lt;wx:font wx:val=&quot;Cambria Math&quot;/&gt;&lt;w:i/&gt;&lt;w:sz-cs w:val=&quot;22&quot;/&gt;&lt;/w:rPr&gt;&lt;m:t&gt;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01917">
        <w:rPr>
          <w:szCs w:val="22"/>
        </w:rPr>
        <w:fldChar w:fldCharType="end"/>
      </w:r>
      <w:r w:rsidRPr="00C01917">
        <w:rPr>
          <w:szCs w:val="22"/>
        </w:rPr>
        <w:t xml:space="preserve"> = </w:t>
      </w:r>
      <w:r w:rsidR="00663AE9" w:rsidRPr="00C01917">
        <w:rPr>
          <w:szCs w:val="22"/>
        </w:rPr>
        <w:t>16</w:t>
      </w:r>
      <w:r w:rsidRPr="00C01917">
        <w:rPr>
          <w:szCs w:val="22"/>
        </w:rPr>
        <w:t xml:space="preserve"> and </w:t>
      </w:r>
      <w:r w:rsidRPr="00C01917">
        <w:rPr>
          <w:szCs w:val="22"/>
        </w:rPr>
        <w:fldChar w:fldCharType="begin"/>
      </w:r>
      <w:r w:rsidRPr="00C01917">
        <w:rPr>
          <w:szCs w:val="22"/>
        </w:rPr>
        <w:instrText xml:space="preserve"> QUOTE </w:instrText>
      </w:r>
      <w:r w:rsidR="00362AF6" w:rsidRPr="00362AF6">
        <w:rPr>
          <w:noProof/>
          <w:position w:val="-5"/>
          <w:szCs w:val="22"/>
        </w:rPr>
        <w:pict w14:anchorId="408D2B77">
          <v:shape id="_x0000_i1026" type="#_x0000_t75" alt="" style="width:12.1pt;height:13.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ZH-CN&quot; w:vendorID=&quot;64&quot; w:dllVersion=&quot;5&quot; w:nlCheck=&quot;on&quot; w:optionSet=&quot;1&quot;/&gt;&lt;w:activeWritingStyle w:lang=&quot;FR&quot; w:vendorID=&quot;64&quot; w:dllVersion=&quot;6&quot; w:nlCheck=&quot;on&quot; w:optionSet=&quot;1&quot;/&gt;&lt;w:activeWritingStyle w:lang=&quot;FR-CA&quot; w:vendorID=&quot;64&quot; w:dllVersion=&quot;6&quot; w:nlCheck=&quot;on&quot; w:optionSet=&quot;1&quot;/&gt;&lt;w:activeWritingStyle w:lang=&quot;DE&quot; w:vendorID=&quot;64&quot; w:dllVersion=&quot;0&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71&quot;/&gt;&lt;wsp:rsid wsp:val=&quot;00002BC4&quot;/&gt;&lt;wsp:rsid wsp:val=&quot;00003E50&quot;/&gt;&lt;wsp:rsid wsp:val=&quot;00003E87&quot;/&gt;&lt;wsp:rsid wsp:val=&quot;00003EC3&quot;/&gt;&lt;wsp:rsid wsp:val=&quot;00004F21&quot;/&gt;&lt;wsp:rsid wsp:val=&quot;00006446&quot;/&gt;&lt;wsp:rsid wsp:val=&quot;00006896&quot;/&gt;&lt;wsp:rsid wsp:val=&quot;00007CDC&quot;/&gt;&lt;wsp:rsid wsp:val=&quot;00007DCB&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6E0A&quot;/&gt;&lt;wsp:rsid wsp:val=&quot;00020E6C&quot;/&gt;&lt;wsp:rsid wsp:val=&quot;00021143&quot;/&gt;&lt;wsp:rsid wsp:val=&quot;00022522&quot;/&gt;&lt;wsp:rsid wsp:val=&quot;000226CC&quot;/&gt;&lt;wsp:rsid wsp:val=&quot;00022C6C&quot;/&gt;&lt;wsp:rsid wsp:val=&quot;00023233&quot;/&gt;&lt;wsp:rsid wsp:val=&quot;0002564D&quot;/&gt;&lt;wsp:rsid wsp:val=&quot;000256CA&quot;/&gt;&lt;wsp:rsid wsp:val=&quot;00025D5F&quot;/&gt;&lt;wsp:rsid wsp:val=&quot;00025ECA&quot;/&gt;&lt;wsp:rsid wsp:val=&quot;000268F1&quot;/&gt;&lt;wsp:rsid wsp:val=&quot;00026E30&quot;/&gt;&lt;wsp:rsid wsp:val=&quot;00027DEF&quot;/&gt;&lt;wsp:rsid wsp:val=&quot;000325B8&quot;/&gt;&lt;wsp:rsid wsp:val=&quot;00033351&quot;/&gt;&lt;wsp:rsid wsp:val=&quot;0003410A&quot;/&gt;&lt;wsp:rsid wsp:val=&quot;00034A05&quot;/&gt;&lt;wsp:rsid wsp:val=&quot;00034C15&quot;/&gt;&lt;wsp:rsid wsp:val=&quot;00034F38&quot;/&gt;&lt;wsp:rsid wsp:val=&quot;00035EA8&quot;/&gt;&lt;wsp:rsid wsp:val=&quot;00036AF4&quot;/&gt;&lt;wsp:rsid wsp:val=&quot;00036BA1&quot;/&gt;&lt;wsp:rsid wsp:val=&quot;000372E9&quot;/&gt;&lt;wsp:rsid wsp:val=&quot;00040B78&quot;/&gt;&lt;wsp:rsid wsp:val=&quot;000422E2&quot;/&gt;&lt;wsp:rsid wsp:val=&quot;00042F22&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2D&quot;/&gt;&lt;wsp:rsid wsp:val=&quot;000500C3&quot;/&gt;&lt;wsp:rsid wsp:val=&quot;00050717&quot;/&gt;&lt;wsp:rsid wsp:val=&quot;00050D78&quot;/&gt;&lt;wsp:rsid wsp:val=&quot;000511FA&quot;/&gt;&lt;wsp:rsid wsp:val=&quot;00052A07&quot;/&gt;&lt;wsp:rsid wsp:val=&quot;000534E3&quot;/&gt;&lt;wsp:rsid wsp:val=&quot;00053C47&quot;/&gt;&lt;wsp:rsid wsp:val=&quot;00053D60&quot;/&gt;&lt;wsp:rsid wsp:val=&quot;00054303&quot;/&gt;&lt;wsp:rsid wsp:val=&quot;00054EE4&quot;/&gt;&lt;wsp:rsid wsp:val=&quot;00055378&quot;/&gt;&lt;wsp:rsid wsp:val=&quot;0005606A&quot;/&gt;&lt;wsp:rsid wsp:val=&quot;00056718&quot;/&gt;&lt;wsp:rsid wsp:val=&quot;00056A67&quot;/&gt;&lt;wsp:rsid wsp:val=&quot;00056FD0&quot;/&gt;&lt;wsp:rsid wsp:val=&quot;00057117&quot;/&gt;&lt;wsp:rsid wsp:val=&quot;000571B8&quot;/&gt;&lt;wsp:rsid wsp:val=&quot;0005757D&quot;/&gt;&lt;wsp:rsid wsp:val=&quot;000604D2&quot;/&gt;&lt;wsp:rsid wsp:val=&quot;00060886&quot;/&gt;&lt;wsp:rsid wsp:val=&quot;000616E7&quot;/&gt;&lt;wsp:rsid wsp:val=&quot;00061829&quot;/&gt;&lt;wsp:rsid wsp:val=&quot;000625C8&quot;/&gt;&lt;wsp:rsid wsp:val=&quot;00063C46&quot;/&gt;&lt;wsp:rsid wsp:val=&quot;00063EF3&quot;/&gt;&lt;wsp:rsid wsp:val=&quot;000645B8&quot;/&gt;&lt;wsp:rsid wsp:val=&quot;0006487E&quot;/&gt;&lt;wsp:rsid wsp:val=&quot;00065E1A&quot;/&gt;&lt;wsp:rsid wsp:val=&quot;00071164&quot;/&gt;&lt;wsp:rsid wsp:val=&quot;00071225&quot;/&gt;&lt;wsp:rsid wsp:val=&quot;000715A7&quot;/&gt;&lt;wsp:rsid wsp:val=&quot;00071DBE&quot;/&gt;&lt;wsp:rsid wsp:val=&quot;000725A0&quot;/&gt;&lt;wsp:rsid wsp:val=&quot;0007415D&quot;/&gt;&lt;wsp:rsid wsp:val=&quot;00074AF8&quot;/&gt;&lt;wsp:rsid wsp:val=&quot;00074F35&quot;/&gt;&lt;wsp:rsid wsp:val=&quot;00075BF1&quot;/&gt;&lt;wsp:rsid wsp:val=&quot;0007636A&quot;/&gt;&lt;wsp:rsid wsp:val=&quot;000769F3&quot;/&gt;&lt;wsp:rsid wsp:val=&quot;00077A1C&quot;/&gt;&lt;wsp:rsid wsp:val=&quot;00077E5F&quot;/&gt;&lt;wsp:rsid wsp:val=&quot;00080281&quot;/&gt;&lt;wsp:rsid wsp:val=&quot;0008036A&quot;/&gt;&lt;wsp:rsid wsp:val=&quot;00081AE6&quot;/&gt;&lt;wsp:rsid wsp:val=&quot;00082135&quot;/&gt;&lt;wsp:rsid wsp:val=&quot;00082E01&quot;/&gt;&lt;wsp:rsid wsp:val=&quot;000848F0&quot;/&gt;&lt;wsp:rsid wsp:val=&quot;000850D7&quot;/&gt;&lt;wsp:rsid wsp:val=&quot;000855EB&quot;/&gt;&lt;wsp:rsid wsp:val=&quot;00085B52&quot;/&gt;&lt;wsp:rsid wsp:val=&quot;00085E11&quot;/&gt;&lt;wsp:rsid wsp:val=&quot;000862B6&quot;/&gt;&lt;wsp:rsid wsp:val=&quot;000866F2&quot;/&gt;&lt;wsp:rsid wsp:val=&quot;00086A43&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6A7E&quot;/&gt;&lt;wsp:rsid wsp:val=&quot;00097774&quot;/&gt;&lt;wsp:rsid wsp:val=&quot;000A0028&quot;/&gt;&lt;wsp:rsid wsp:val=&quot;000A0276&quot;/&gt;&lt;wsp:rsid wsp:val=&quot;000A1B7B&quot;/&gt;&lt;wsp:rsid wsp:val=&quot;000A22F2&quot;/&gt;&lt;wsp:rsid wsp:val=&quot;000A2538&quot;/&gt;&lt;wsp:rsid wsp:val=&quot;000A3063&quot;/&gt;&lt;wsp:rsid wsp:val=&quot;000A41FE&quot;/&gt;&lt;wsp:rsid wsp:val=&quot;000A56F2&quot;/&gt;&lt;wsp:rsid wsp:val=&quot;000A7DC3&quot;/&gt;&lt;wsp:rsid wsp:val=&quot;000B0223&quot;/&gt;&lt;wsp:rsid wsp:val=&quot;000B02A2&quot;/&gt;&lt;wsp:rsid wsp:val=&quot;000B0A01&quot;/&gt;&lt;wsp:rsid wsp:val=&quot;000B2719&quot;/&gt;&lt;wsp:rsid wsp:val=&quot;000B3347&quot;/&gt;&lt;wsp:rsid wsp:val=&quot;000B3516&quot;/&gt;&lt;wsp:rsid wsp:val=&quot;000B3A8F&quot;/&gt;&lt;wsp:rsid wsp:val=&quot;000B4AB9&quot;/&gt;&lt;wsp:rsid wsp:val=&quot;000B58C3&quot;/&gt;&lt;wsp:rsid wsp:val=&quot;000B61E9&quot;/&gt;&lt;wsp:rsid wsp:val=&quot;000B64DA&quot;/&gt;&lt;wsp:rsid wsp:val=&quot;000B6BB9&quot;/&gt;&lt;wsp:rsid wsp:val=&quot;000B730C&quot;/&gt;&lt;wsp:rsid wsp:val=&quot;000B7771&quot;/&gt;&lt;wsp:rsid wsp:val=&quot;000C165A&quot;/&gt;&lt;wsp:rsid wsp:val=&quot;000C1689&quot;/&gt;&lt;wsp:rsid wsp:val=&quot;000C1E19&quot;/&gt;&lt;wsp:rsid wsp:val=&quot;000C2365&quot;/&gt;&lt;wsp:rsid wsp:val=&quot;000C2C1D&quot;/&gt;&lt;wsp:rsid wsp:val=&quot;000C2E19&quot;/&gt;&lt;wsp:rsid wsp:val=&quot;000C4CEC&quot;/&gt;&lt;wsp:rsid wsp:val=&quot;000C501B&quot;/&gt;&lt;wsp:rsid wsp:val=&quot;000C50FA&quot;/&gt;&lt;wsp:rsid wsp:val=&quot;000C64E6&quot;/&gt;&lt;wsp:rsid wsp:val=&quot;000D06F0&quot;/&gt;&lt;wsp:rsid wsp:val=&quot;000D0D07&quot;/&gt;&lt;wsp:rsid wsp:val=&quot;000D162D&quot;/&gt;&lt;wsp:rsid wsp:val=&quot;000D2F63&quot;/&gt;&lt;wsp:rsid wsp:val=&quot;000D4797&quot;/&gt;&lt;wsp:rsid wsp:val=&quot;000D5C17&quot;/&gt;&lt;wsp:rsid wsp:val=&quot;000E0527&quot;/&gt;&lt;wsp:rsid wsp:val=&quot;000E0AD8&quot;/&gt;&lt;wsp:rsid wsp:val=&quot;000E18EA&quot;/&gt;&lt;wsp:rsid wsp:val=&quot;000E1E92&quot;/&gt;&lt;wsp:rsid wsp:val=&quot;000E23FF&quot;/&gt;&lt;wsp:rsid wsp:val=&quot;000E371D&quot;/&gt;&lt;wsp:rsid wsp:val=&quot;000E3A53&quot;/&gt;&lt;wsp:rsid wsp:val=&quot;000E43AB&quot;/&gt;&lt;wsp:rsid wsp:val=&quot;000E4C58&quot;/&gt;&lt;wsp:rsid wsp:val=&quot;000E5324&quot;/&gt;&lt;wsp:rsid wsp:val=&quot;000E591F&quot;/&gt;&lt;wsp:rsid wsp:val=&quot;000E5BBB&quot;/&gt;&lt;wsp:rsid wsp:val=&quot;000E5EBB&quot;/&gt;&lt;wsp:rsid wsp:val=&quot;000E66EF&quot;/&gt;&lt;wsp:rsid wsp:val=&quot;000E677C&quot;/&gt;&lt;wsp:rsid wsp:val=&quot;000E6C65&quot;/&gt;&lt;wsp:rsid wsp:val=&quot;000E6F04&quot;/&gt;&lt;wsp:rsid wsp:val=&quot;000E7644&quot;/&gt;&lt;wsp:rsid wsp:val=&quot;000E78E3&quot;/&gt;&lt;wsp:rsid wsp:val=&quot;000F06D6&quot;/&gt;&lt;wsp:rsid wsp:val=&quot;000F0709&quot;/&gt;&lt;wsp:rsid wsp:val=&quot;000F0EB1&quot;/&gt;&lt;wsp:rsid wsp:val=&quot;000F1106&quot;/&gt;&lt;wsp:rsid wsp:val=&quot;000F147A&quot;/&gt;&lt;wsp:rsid wsp:val=&quot;000F1854&quot;/&gt;&lt;wsp:rsid wsp:val=&quot;000F1AE1&quot;/&gt;&lt;wsp:rsid wsp:val=&quot;000F2365&quot;/&gt;&lt;wsp:rsid wsp:val=&quot;000F3BE9&quot;/&gt;&lt;wsp:rsid wsp:val=&quot;000F3F6C&quot;/&gt;&lt;wsp:rsid wsp:val=&quot;000F5397&quot;/&gt;&lt;wsp:rsid wsp:val=&quot;000F557E&quot;/&gt;&lt;wsp:rsid wsp:val=&quot;000F68BA&quot;/&gt;&lt;wsp:rsid wsp:val=&quot;000F6DF3&quot;/&gt;&lt;wsp:rsid wsp:val=&quot;000F6F49&quot;/&gt;&lt;wsp:rsid wsp:val=&quot;001005FF&quot;/&gt;&lt;wsp:rsid wsp:val=&quot;00100770&quot;/&gt;&lt;wsp:rsid wsp:val=&quot;0010105B&quot;/&gt;&lt;wsp:rsid wsp:val=&quot;00101BCC&quot;/&gt;&lt;wsp:rsid wsp:val=&quot;001026FC&quot;/&gt;&lt;wsp:rsid wsp:val=&quot;00103174&quot;/&gt;&lt;wsp:rsid wsp:val=&quot;00103ADA&quot;/&gt;&lt;wsp:rsid wsp:val=&quot;001048B7&quot;/&gt;&lt;wsp:rsid wsp:val=&quot;00104A7C&quot;/&gt;&lt;wsp:rsid wsp:val=&quot;00105D2D&quot;/&gt;&lt;wsp:rsid wsp:val=&quot;00106117&quot;/&gt;&lt;wsp:rsid wsp:val=&quot;001062FB&quot;/&gt;&lt;wsp:rsid wsp:val=&quot;001063E6&quot;/&gt;&lt;wsp:rsid wsp:val=&quot;00106B59&quot;/&gt;&lt;wsp:rsid wsp:val=&quot;0011214B&quot;/&gt;&lt;wsp:rsid wsp:val=&quot;00112DEF&quot;/&gt;&lt;wsp:rsid wsp:val=&quot;00113CF4&quot;/&gt;&lt;wsp:rsid wsp:val=&quot;00115027&quot;/&gt;&lt;wsp:rsid wsp:val=&quot;001153EA&quot;/&gt;&lt;wsp:rsid wsp:val=&quot;00115643&quot;/&gt;&lt;wsp:rsid wsp:val=&quot;00115693&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4C48&quot;/&gt;&lt;wsp:rsid wsp:val=&quot;00125448&quot;/&gt;&lt;wsp:rsid wsp:val=&quot;00125D8C&quot;/&gt;&lt;wsp:rsid wsp:val=&quot;00125FDB&quot;/&gt;&lt;wsp:rsid wsp:val=&quot;00126B4A&quot;/&gt;&lt;wsp:rsid wsp:val=&quot;0013192D&quot;/&gt;&lt;wsp:rsid wsp:val=&quot;00131BF9&quot;/&gt;&lt;wsp:rsid wsp:val=&quot;00132FD0&quot;/&gt;&lt;wsp:rsid wsp:val=&quot;001330B8&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02D&quot;/&gt;&lt;wsp:rsid wsp:val=&quot;00141990&quot;/&gt;&lt;wsp:rsid wsp:val=&quot;00141A18&quot;/&gt;&lt;wsp:rsid wsp:val=&quot;00141BE7&quot;/&gt;&lt;wsp:rsid wsp:val=&quot;001420DF&quot;/&gt;&lt;wsp:rsid wsp:val=&quot;0014236F&quot;/&gt;&lt;wsp:rsid wsp:val=&quot;001425FB&quot;/&gt;&lt;wsp:rsid wsp:val=&quot;00142ADE&quot;/&gt;&lt;wsp:rsid wsp:val=&quot;00143E76&quot;/&gt;&lt;wsp:rsid wsp:val=&quot;00145B01&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3DA&quot;/&gt;&lt;wsp:rsid wsp:val=&quot;0016246F&quot;/&gt;&lt;wsp:rsid wsp:val=&quot;001629FC&quot;/&gt;&lt;wsp:rsid wsp:val=&quot;00162BD1&quot;/&gt;&lt;wsp:rsid wsp:val=&quot;00163554&quot;/&gt;&lt;wsp:rsid wsp:val=&quot;00163FBD&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33D1&quot;/&gt;&lt;wsp:rsid wsp:val=&quot;00183A3D&quot;/&gt;&lt;wsp:rsid wsp:val=&quot;001846F2&quot;/&gt;&lt;wsp:rsid wsp:val=&quot;00184866&quot;/&gt;&lt;wsp:rsid wsp:val=&quot;00187149&quot;/&gt;&lt;wsp:rsid wsp:val=&quot;00187FF9&quot;/&gt;&lt;wsp:rsid wsp:val=&quot;00190AC1&quot;/&gt;&lt;wsp:rsid wsp:val=&quot;001911F2&quot;/&gt;&lt;wsp:rsid wsp:val=&quot;001921DE&quot;/&gt;&lt;wsp:rsid wsp:val=&quot;00192D14&quot;/&gt;&lt;wsp:rsid wsp:val=&quot;0019341A&quot;/&gt;&lt;wsp:rsid wsp:val=&quot;0019468F&quot;/&gt;&lt;wsp:rsid wsp:val=&quot;001965C4&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803&quot;/&gt;&lt;wsp:rsid wsp:val=&quot;001A6173&quot;/&gt;&lt;wsp:rsid wsp:val=&quot;001A6ABE&quot;/&gt;&lt;wsp:rsid wsp:val=&quot;001A75A6&quot;/&gt;&lt;wsp:rsid wsp:val=&quot;001B0D97&quot;/&gt;&lt;wsp:rsid wsp:val=&quot;001B21A6&quot;/&gt;&lt;wsp:rsid wsp:val=&quot;001B3010&quot;/&gt;&lt;wsp:rsid wsp:val=&quot;001B34D1&quot;/&gt;&lt;wsp:rsid wsp:val=&quot;001B36D6&quot;/&gt;&lt;wsp:rsid wsp:val=&quot;001B5A5D&quot;/&gt;&lt;wsp:rsid wsp:val=&quot;001B653E&quot;/&gt;&lt;wsp:rsid wsp:val=&quot;001B69DB&quot;/&gt;&lt;wsp:rsid wsp:val=&quot;001B7034&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312&quot;/&gt;&lt;wsp:rsid wsp:val=&quot;001C664F&quot;/&gt;&lt;wsp:rsid wsp:val=&quot;001D0064&quot;/&gt;&lt;wsp:rsid wsp:val=&quot;001D11ED&quot;/&gt;&lt;wsp:rsid wsp:val=&quot;001D1B44&quot;/&gt;&lt;wsp:rsid wsp:val=&quot;001D2B1F&quot;/&gt;&lt;wsp:rsid wsp:val=&quot;001D2C6B&quot;/&gt;&lt;wsp:rsid wsp:val=&quot;001D2DB5&quot;/&gt;&lt;wsp:rsid wsp:val=&quot;001D37DE&quot;/&gt;&lt;wsp:rsid wsp:val=&quot;001D3974&quot;/&gt;&lt;wsp:rsid wsp:val=&quot;001D51BA&quot;/&gt;&lt;wsp:rsid wsp:val=&quot;001D52F5&quot;/&gt;&lt;wsp:rsid wsp:val=&quot;001D5A0D&quot;/&gt;&lt;wsp:rsid wsp:val=&quot;001D6342&quot;/&gt;&lt;wsp:rsid wsp:val=&quot;001D6D53&quot;/&gt;&lt;wsp:rsid wsp:val=&quot;001D783F&quot;/&gt;&lt;wsp:rsid wsp:val=&quot;001D79A1&quot;/&gt;&lt;wsp:rsid wsp:val=&quot;001D7A02&quot;/&gt;&lt;wsp:rsid wsp:val=&quot;001D7EA1&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8E2&quot;/&gt;&lt;wsp:rsid wsp:val=&quot;001E7AED&quot;/&gt;&lt;wsp:rsid wsp:val=&quot;001F0CCF&quot;/&gt;&lt;wsp:rsid wsp:val=&quot;001F2733&quot;/&gt;&lt;wsp:rsid wsp:val=&quot;001F36C3&quot;/&gt;&lt;wsp:rsid wsp:val=&quot;001F3916&quot;/&gt;&lt;wsp:rsid wsp:val=&quot;001F4676&quot;/&gt;&lt;wsp:rsid wsp:val=&quot;001F54C5&quot;/&gt;&lt;wsp:rsid wsp:val=&quot;001F5B50&quot;/&gt;&lt;wsp:rsid wsp:val=&quot;001F61DB&quot;/&gt;&lt;wsp:rsid wsp:val=&quot;001F662C&quot;/&gt;&lt;wsp:rsid wsp:val=&quot;001F7074&quot;/&gt;&lt;wsp:rsid wsp:val=&quot;001F7A85&quot;/&gt;&lt;wsp:rsid wsp:val=&quot;00200490&quot;/&gt;&lt;wsp:rsid wsp:val=&quot;00201F3A&quot;/&gt;&lt;wsp:rsid wsp:val=&quot;0020327F&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B8C&quot;/&gt;&lt;wsp:rsid wsp:val=&quot;002111FD&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C54&quot;/&gt;&lt;wsp:rsid wsp:val=&quot;00226404&quot;/&gt;&lt;wsp:rsid wsp:val=&quot;00226535&quot;/&gt;&lt;wsp:rsid wsp:val=&quot;00226BE1&quot;/&gt;&lt;wsp:rsid wsp:val=&quot;00227027&quot;/&gt;&lt;wsp:rsid wsp:val=&quot;002276E2&quot;/&gt;&lt;wsp:rsid wsp:val=&quot;00227D97&quot;/&gt;&lt;wsp:rsid wsp:val=&quot;00230765&quot;/&gt;&lt;wsp:rsid wsp:val=&quot;002319E4&quot;/&gt;&lt;wsp:rsid wsp:val=&quot;002320DA&quot;/&gt;&lt;wsp:rsid wsp:val=&quot;0023321F&quot;/&gt;&lt;wsp:rsid wsp:val=&quot;00233A44&quot;/&gt;&lt;wsp:rsid wsp:val=&quot;00233E89&quot;/&gt;&lt;wsp:rsid wsp:val=&quot;002346E3&quot;/&gt;&lt;wsp:rsid wsp:val=&quot;002348DA&quot;/&gt;&lt;wsp:rsid wsp:val=&quot;002349E8&quot;/&gt;&lt;wsp:rsid wsp:val=&quot;00235632&quot;/&gt;&lt;wsp:rsid wsp:val=&quot;00235872&quot;/&gt;&lt;wsp:rsid wsp:val=&quot;00236ED3&quot;/&gt;&lt;wsp:rsid wsp:val=&quot;00237363&quot;/&gt;&lt;wsp:rsid wsp:val=&quot;002413CC&quot;/&gt;&lt;wsp:rsid wsp:val=&quot;00241559&quot;/&gt;&lt;wsp:rsid wsp:val=&quot;00242362&quot;/&gt;&lt;wsp:rsid wsp:val=&quot;0024267E&quot;/&gt;&lt;wsp:rsid wsp:val=&quot;00243179&quot;/&gt;&lt;wsp:rsid wsp:val=&quot;0024350A&quot;/&gt;&lt;wsp:rsid wsp:val=&quot;002435B3&quot;/&gt;&lt;wsp:rsid wsp:val=&quot;00244040&quot;/&gt;&lt;wsp:rsid wsp:val=&quot;002458EB&quot;/&gt;&lt;wsp:rsid wsp:val=&quot;002462D0&quot;/&gt;&lt;wsp:rsid wsp:val=&quot;00246594&quot;/&gt;&lt;wsp:rsid wsp:val=&quot;0024798D&quot;/&gt;&lt;wsp:rsid wsp:val=&quot;00251316&quot;/&gt;&lt;wsp:rsid wsp:val=&quot;00251615&quot;/&gt;&lt;wsp:rsid wsp:val=&quot;00251B4A&quot;/&gt;&lt;wsp:rsid wsp:val=&quot;00251DE3&quot;/&gt;&lt;wsp:rsid wsp:val=&quot;00251F7B&quot;/&gt;&lt;wsp:rsid wsp:val=&quot;0025243C&quot;/&gt;&lt;wsp:rsid wsp:val=&quot;002536A0&quot;/&gt;&lt;wsp:rsid wsp:val=&quot;00253EE7&quot;/&gt;&lt;wsp:rsid wsp:val=&quot;00255D36&quot;/&gt;&lt;wsp:rsid wsp:val=&quot;00257543&quot;/&gt;&lt;wsp:rsid wsp:val=&quot;00261782&quot;/&gt;&lt;wsp:rsid wsp:val=&quot;002617E7&quot;/&gt;&lt;wsp:rsid wsp:val=&quot;00261A3A&quot;/&gt;&lt;wsp:rsid wsp:val=&quot;002622B0&quot;/&gt;&lt;wsp:rsid wsp:val=&quot;00262A43&quot;/&gt;&lt;wsp:rsid wsp:val=&quot;002637AE&quot;/&gt;&lt;wsp:rsid wsp:val=&quot;00264189&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67DDB&quot;/&gt;&lt;wsp:rsid wsp:val=&quot;0027144F&quot;/&gt;&lt;wsp:rsid wsp:val=&quot;00271F3A&quot;/&gt;&lt;wsp:rsid wsp:val=&quot;00273278&quot;/&gt;&lt;wsp:rsid wsp:val=&quot;002737F4&quot;/&gt;&lt;wsp:rsid wsp:val=&quot;00274BB8&quot;/&gt;&lt;wsp:rsid wsp:val=&quot;00274C41&quot;/&gt;&lt;wsp:rsid wsp:val=&quot;00274DFF&quot;/&gt;&lt;wsp:rsid wsp:val=&quot;00276081&quot;/&gt;&lt;wsp:rsid wsp:val=&quot;00276B67&quot;/&gt;&lt;wsp:rsid wsp:val=&quot;00277097&quot;/&gt;&lt;wsp:rsid wsp:val=&quot;002805F5&quot;/&gt;&lt;wsp:rsid wsp:val=&quot;00280751&quot;/&gt;&lt;wsp:rsid wsp:val=&quot;00280E8F&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5BE1&quot;/&gt;&lt;wsp:rsid wsp:val=&quot;00296227&quot;/&gt;&lt;wsp:rsid wsp:val=&quot;00296314&quot;/&gt;&lt;wsp:rsid wsp:val=&quot;00296F44&quot;/&gt;&lt;wsp:rsid wsp:val=&quot;0029777D&quot;/&gt;&lt;wsp:rsid wsp:val=&quot;002A055E&quot;/&gt;&lt;wsp:rsid wsp:val=&quot;002A1733&quot;/&gt;&lt;wsp:rsid wsp:val=&quot;002A1D4E&quot;/&gt;&lt;wsp:rsid wsp:val=&quot;002A216E&quot;/&gt;&lt;wsp:rsid wsp:val=&quot;002A2869&quot;/&gt;&lt;wsp:rsid wsp:val=&quot;002A3257&quot;/&gt;&lt;wsp:rsid wsp:val=&quot;002A37EE&quot;/&gt;&lt;wsp:rsid wsp:val=&quot;002A3FC3&quot;/&gt;&lt;wsp:rsid wsp:val=&quot;002A4CC1&quot;/&gt;&lt;wsp:rsid wsp:val=&quot;002A5A5B&quot;/&gt;&lt;wsp:rsid wsp:val=&quot;002A5F35&quot;/&gt;&lt;wsp:rsid wsp:val=&quot;002A6CFF&quot;/&gt;&lt;wsp:rsid wsp:val=&quot;002A6FF8&quot;/&gt;&lt;wsp:rsid wsp:val=&quot;002B1174&quot;/&gt;&lt;wsp:rsid wsp:val=&quot;002B24D6&quot;/&gt;&lt;wsp:rsid wsp:val=&quot;002B2C00&quot;/&gt;&lt;wsp:rsid wsp:val=&quot;002B3FE9&quot;/&gt;&lt;wsp:rsid wsp:val=&quot;002B6D00&quot;/&gt;&lt;wsp:rsid wsp:val=&quot;002C151A&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71A&quot;/&gt;&lt;wsp:rsid wsp:val=&quot;002D102E&quot;/&gt;&lt;wsp:rsid wsp:val=&quot;002D2E85&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7F2&quot;/&gt;&lt;wsp:rsid wsp:val=&quot;002E2A11&quot;/&gt;&lt;wsp:rsid wsp:val=&quot;002E368E&quot;/&gt;&lt;wsp:rsid wsp:val=&quot;002E4943&quot;/&gt;&lt;wsp:rsid wsp:val=&quot;002E689B&quot;/&gt;&lt;wsp:rsid wsp:val=&quot;002E7003&quot;/&gt;&lt;wsp:rsid wsp:val=&quot;002E74D2&quot;/&gt;&lt;wsp:rsid wsp:val=&quot;002E7CAE&quot;/&gt;&lt;wsp:rsid wsp:val=&quot;002F07A4&quot;/&gt;&lt;wsp:rsid wsp:val=&quot;002F2219&quot;/&gt;&lt;wsp:rsid wsp:val=&quot;002F2523&quot;/&gt;&lt;wsp:rsid wsp:val=&quot;002F2771&quot;/&gt;&lt;wsp:rsid wsp:val=&quot;002F2F73&quot;/&gt;&lt;wsp:rsid wsp:val=&quot;002F37A9&quot;/&gt;&lt;wsp:rsid wsp:val=&quot;002F5609&quot;/&gt;&lt;wsp:rsid wsp:val=&quot;002F5AFC&quot;/&gt;&lt;wsp:rsid wsp:val=&quot;002F6E9C&quot;/&gt;&lt;wsp:rsid wsp:val=&quot;002F6EF2&quot;/&gt;&lt;wsp:rsid wsp:val=&quot;002F771F&quot;/&gt;&lt;wsp:rsid wsp:val=&quot;002F7935&quot;/&gt;&lt;wsp:rsid wsp:val=&quot;003001B2&quot;/&gt;&lt;wsp:rsid wsp:val=&quot;003003EF&quot;/&gt;&lt;wsp:rsid wsp:val=&quot;003003F3&quot;/&gt;&lt;wsp:rsid wsp:val=&quot;00300A39&quot;/&gt;&lt;wsp:rsid wsp:val=&quot;00301CE6&quot;/&gt;&lt;wsp:rsid wsp:val=&quot;00302569&quot;/&gt;&lt;wsp:rsid wsp:val=&quot;0030256B&quot;/&gt;&lt;wsp:rsid wsp:val=&quot;00302D11&quot;/&gt;&lt;wsp:rsid wsp:val=&quot;003038EC&quot;/&gt;&lt;wsp:rsid wsp:val=&quot;0030501F&quot;/&gt;&lt;wsp:rsid wsp:val=&quot;00305444&quot;/&gt;&lt;wsp:rsid wsp:val=&quot;00305E84&quot;/&gt;&lt;wsp:rsid wsp:val=&quot;00306D7E&quot;/&gt;&lt;wsp:rsid wsp:val=&quot;00307A45&quot;/&gt;&lt;wsp:rsid wsp:val=&quot;00307BA1&quot;/&gt;&lt;wsp:rsid wsp:val=&quot;003100B3&quot;/&gt;&lt;wsp:rsid wsp:val=&quot;003113AC&quot;/&gt;&lt;wsp:rsid wsp:val=&quot;00311702&quot;/&gt;&lt;wsp:rsid wsp:val=&quot;00311E82&quot;/&gt;&lt;wsp:rsid wsp:val=&quot;003124BA&quot;/&gt;&lt;wsp:rsid wsp:val=&quot;00313FD6&quot;/&gt;&lt;wsp:rsid wsp:val=&quot;003143BD&quot;/&gt;&lt;wsp:rsid wsp:val=&quot;00317C54&quot;/&gt;&lt;wsp:rsid wsp:val=&quot;00320177&quot;/&gt;&lt;wsp:rsid wsp:val=&quot;003203ED&quot;/&gt;&lt;wsp:rsid wsp:val=&quot;00320E9E&quot;/&gt;&lt;wsp:rsid wsp:val=&quot;00321454&quot;/&gt;&lt;wsp:rsid wsp:val=&quot;003225B5&quot;/&gt;&lt;wsp:rsid wsp:val=&quot;00322820&quot;/&gt;&lt;wsp:rsid wsp:val=&quot;00322C9F&quot;/&gt;&lt;wsp:rsid wsp:val=&quot;003233E6&quot;/&gt;&lt;wsp:rsid wsp:val=&quot;00324135&quot;/&gt;&lt;wsp:rsid wsp:val=&quot;00324AA1&quot;/&gt;&lt;wsp:rsid wsp:val=&quot;00324D23&quot;/&gt;&lt;wsp:rsid wsp:val=&quot;00325768&quot;/&gt;&lt;wsp:rsid wsp:val=&quot;00325F35&quot;/&gt;&lt;wsp:rsid wsp:val=&quot;003260A9&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203F&quot;/&gt;&lt;wsp:rsid wsp:val=&quot;00342BD7&quot;/&gt;&lt;wsp:rsid wsp:val=&quot;00343CE6&quot;/&gt;&lt;wsp:rsid wsp:val=&quot;0034447A&quot;/&gt;&lt;wsp:rsid wsp:val=&quot;003457C4&quot;/&gt;&lt;wsp:rsid wsp:val=&quot;00346038&quot;/&gt;&lt;wsp:rsid wsp:val=&quot;00346290&quot;/&gt;&lt;wsp:rsid wsp:val=&quot;00346DB5&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F66&quot;/&gt;&lt;wsp:rsid wsp:val=&quot;00355206&quot;/&gt;&lt;wsp:rsid wsp:val=&quot;003557C7&quot;/&gt;&lt;wsp:rsid wsp:val=&quot;00355B66&quot;/&gt;&lt;wsp:rsid wsp:val=&quot;00356081&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B02&quot;/&gt;&lt;wsp:rsid wsp:val=&quot;00370C16&quot;/&gt;&lt;wsp:rsid wsp:val=&quot;00370E47&quot;/&gt;&lt;wsp:rsid wsp:val=&quot;00372AAF&quot;/&gt;&lt;wsp:rsid wsp:val=&quot;003742AC&quot;/&gt;&lt;wsp:rsid wsp:val=&quot;00374B50&quot;/&gt;&lt;wsp:rsid wsp:val=&quot;00374BFF&quot;/&gt;&lt;wsp:rsid wsp:val=&quot;00375719&quot;/&gt;&lt;wsp:rsid wsp:val=&quot;0037634D&quot;/&gt;&lt;wsp:rsid wsp:val=&quot;003768AA&quot;/&gt;&lt;wsp:rsid wsp:val=&quot;00377688&quot;/&gt;&lt;wsp:rsid wsp:val=&quot;00377CE1&quot;/&gt;&lt;wsp:rsid wsp:val=&quot;00380D7D&quot;/&gt;&lt;wsp:rsid wsp:val=&quot;0038191C&quot;/&gt;&lt;wsp:rsid wsp:val=&quot;00383467&quot;/&gt;&lt;wsp:rsid wsp:val=&quot;00384177&quot;/&gt;&lt;wsp:rsid wsp:val=&quot;00384284&quot;/&gt;&lt;wsp:rsid wsp:val=&quot;003856B5&quot;/&gt;&lt;wsp:rsid wsp:val=&quot;00385770&quot;/&gt;&lt;wsp:rsid wsp:val=&quot;00385932&quot;/&gt;&lt;wsp:rsid wsp:val=&quot;003859C1&quot;/&gt;&lt;wsp:rsid wsp:val=&quot;00385BF0&quot;/&gt;&lt;wsp:rsid wsp:val=&quot;00391638&quot;/&gt;&lt;wsp:rsid wsp:val=&quot;003918D0&quot;/&gt;&lt;wsp:rsid wsp:val=&quot;003920B4&quot;/&gt;&lt;wsp:rsid wsp:val=&quot;003927B8&quot;/&gt;&lt;wsp:rsid wsp:val=&quot;00393702&quot;/&gt;&lt;wsp:rsid wsp:val=&quot;003939FF&quot;/&gt;&lt;wsp:rsid wsp:val=&quot;00393FE3&quot;/&gt;&lt;wsp:rsid wsp:val=&quot;00394C1E&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0&quot;/&gt;&lt;wsp:rsid wsp:val=&quot;003A2207&quot;/&gt;&lt;wsp:rsid wsp:val=&quot;003A2223&quot;/&gt;&lt;wsp:rsid wsp:val=&quot;003A2A0F&quot;/&gt;&lt;wsp:rsid wsp:val=&quot;003A3994&quot;/&gt;&lt;wsp:rsid wsp:val=&quot;003A45A1&quot;/&gt;&lt;wsp:rsid wsp:val=&quot;003A4C90&quot;/&gt;&lt;wsp:rsid wsp:val=&quot;003A4EBD&quot;/&gt;&lt;wsp:rsid wsp:val=&quot;003A5B0A&quot;/&gt;&lt;wsp:rsid wsp:val=&quot;003A5EA3&quot;/&gt;&lt;wsp:rsid wsp:val=&quot;003A6679&quot;/&gt;&lt;wsp:rsid wsp:val=&quot;003A6BAC&quot;/&gt;&lt;wsp:rsid wsp:val=&quot;003A6BE0&quot;/&gt;&lt;wsp:rsid wsp:val=&quot;003A7D5E&quot;/&gt;&lt;wsp:rsid wsp:val=&quot;003A7EF3&quot;/&gt;&lt;wsp:rsid wsp:val=&quot;003B0669&quot;/&gt;&lt;wsp:rsid wsp:val=&quot;003B0DC8&quot;/&gt;&lt;wsp:rsid wsp:val=&quot;003B159C&quot;/&gt;&lt;wsp:rsid wsp:val=&quot;003B172F&quot;/&gt;&lt;wsp:rsid wsp:val=&quot;003B1DDF&quot;/&gt;&lt;wsp:rsid wsp:val=&quot;003B29D5&quot;/&gt;&lt;wsp:rsid wsp:val=&quot;003B2AE7&quot;/&gt;&lt;wsp:rsid wsp:val=&quot;003B2B22&quot;/&gt;&lt;wsp:rsid wsp:val=&quot;003B369F&quot;/&gt;&lt;wsp:rsid wsp:val=&quot;003B36A3&quot;/&gt;&lt;wsp:rsid wsp:val=&quot;003B4EB4&quot;/&gt;&lt;wsp:rsid wsp:val=&quot;003B53CC&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49BC&quot;/&gt;&lt;wsp:rsid wsp:val=&quot;003C62E9&quot;/&gt;&lt;wsp:rsid wsp:val=&quot;003C62ED&quot;/&gt;&lt;wsp:rsid wsp:val=&quot;003C6C78&quot;/&gt;&lt;wsp:rsid wsp:val=&quot;003C6E0C&quot;/&gt;&lt;wsp:rsid wsp:val=&quot;003C7806&quot;/&gt;&lt;wsp:rsid wsp:val=&quot;003D109F&quot;/&gt;&lt;wsp:rsid wsp:val=&quot;003D2478&quot;/&gt;&lt;wsp:rsid wsp:val=&quot;003D40C4&quot;/&gt;&lt;wsp:rsid wsp:val=&quot;003D4835&quot;/&gt;&lt;wsp:rsid wsp:val=&quot;003D5B1F&quot;/&gt;&lt;wsp:rsid wsp:val=&quot;003D5BE9&quot;/&gt;&lt;wsp:rsid wsp:val=&quot;003D6122&quot;/&gt;&lt;wsp:rsid wsp:val=&quot;003D6509&quot;/&gt;&lt;wsp:rsid wsp:val=&quot;003D6649&quot;/&gt;&lt;wsp:rsid wsp:val=&quot;003D7146&quot;/&gt;&lt;wsp:rsid wsp:val=&quot;003D7999&quot;/&gt;&lt;wsp:rsid wsp:val=&quot;003D7FB1&quot;/&gt;&lt;wsp:rsid wsp:val=&quot;003E104F&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493&quot;/&gt;&lt;wsp:rsid wsp:val=&quot;003E4C6F&quot;/&gt;&lt;wsp:rsid wsp:val=&quot;003E517D&quot;/&gt;&lt;wsp:rsid wsp:val=&quot;003E55E4&quot;/&gt;&lt;wsp:rsid wsp:val=&quot;003E5B3A&quot;/&gt;&lt;wsp:rsid wsp:val=&quot;003E64AD&quot;/&gt;&lt;wsp:rsid wsp:val=&quot;003E74E3&quot;/&gt;&lt;wsp:rsid wsp:val=&quot;003F05C7&quot;/&gt;&lt;wsp:rsid wsp:val=&quot;003F1FDF&quot;/&gt;&lt;wsp:rsid wsp:val=&quot;003F2CD4&quot;/&gt;&lt;wsp:rsid wsp:val=&quot;003F370E&quot;/&gt;&lt;wsp:rsid wsp:val=&quot;003F4A38&quot;/&gt;&lt;wsp:rsid wsp:val=&quot;003F4A65&quot;/&gt;&lt;wsp:rsid wsp:val=&quot;003F5632&quot;/&gt;&lt;wsp:rsid wsp:val=&quot;003F56D3&quot;/&gt;&lt;wsp:rsid wsp:val=&quot;003F6BBE&quot;/&gt;&lt;wsp:rsid wsp:val=&quot;004000E8&quot;/&gt;&lt;wsp:rsid wsp:val=&quot;00400768&quot;/&gt;&lt;wsp:rsid wsp:val=&quot;004008B0&quot;/&gt;&lt;wsp:rsid wsp:val=&quot;00400B54&quot;/&gt;&lt;wsp:rsid wsp:val=&quot;00402353&quot;/&gt;&lt;wsp:rsid wsp:val=&quot;0040236A&quot;/&gt;&lt;wsp:rsid wsp:val=&quot;0040255D&quot;/&gt;&lt;wsp:rsid wsp:val=&quot;004028A6&quot;/&gt;&lt;wsp:rsid wsp:val=&quot;00402E2B&quot;/&gt;&lt;wsp:rsid wsp:val=&quot;00403C08&quot;/&gt;&lt;wsp:rsid wsp:val=&quot;00404059&quot;/&gt;&lt;wsp:rsid wsp:val=&quot;004040C0&quot;/&gt;&lt;wsp:rsid wsp:val=&quot;004048FF&quot;/&gt;&lt;wsp:rsid wsp:val=&quot;00404F24&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4FEA&quot;/&gt;&lt;wsp:rsid wsp:val=&quot;00415E8A&quot;/&gt;&lt;wsp:rsid wsp:val=&quot;00416275&quot;/&gt;&lt;wsp:rsid wsp:val=&quot;00416D25&quot;/&gt;&lt;wsp:rsid wsp:val=&quot;00420230&quot;/&gt;&lt;wsp:rsid wsp:val=&quot;00421105&quot;/&gt;&lt;wsp:rsid wsp:val=&quot;00421616&quot;/&gt;&lt;wsp:rsid wsp:val=&quot;0042167F&quot;/&gt;&lt;wsp:rsid wsp:val=&quot;00422D12&quot;/&gt;&lt;wsp:rsid wsp:val=&quot;004234DB&quot;/&gt;&lt;wsp:rsid wsp:val=&quot;00423A90&quot;/&gt;&lt;wsp:rsid wsp:val=&quot;004242F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30936&quot;/&gt;&lt;wsp:rsid wsp:val=&quot;004310AC&quot;/&gt;&lt;wsp:rsid wsp:val=&quot;00431284&quot;/&gt;&lt;wsp:rsid wsp:val=&quot;00431A9F&quot;/&gt;&lt;wsp:rsid wsp:val=&quot;00432F94&quot;/&gt;&lt;wsp:rsid wsp:val=&quot;00433CB2&quot;/&gt;&lt;wsp:rsid wsp:val=&quot;0043473D&quot;/&gt;&lt;wsp:rsid wsp:val=&quot;00434ED0&quot;/&gt;&lt;wsp:rsid wsp:val=&quot;00437447&quot;/&gt;&lt;wsp:rsid wsp:val=&quot;00440C67&quot;/&gt;&lt;wsp:rsid wsp:val=&quot;00441362&quot;/&gt;&lt;wsp:rsid wsp:val=&quot;00441A92&quot;/&gt;&lt;wsp:rsid wsp:val=&quot;00442A5F&quot;/&gt;&lt;wsp:rsid wsp:val=&quot;00443C63&quot;/&gt;&lt;wsp:rsid wsp:val=&quot;00444F56&quot;/&gt;&lt;wsp:rsid wsp:val=&quot;004459C8&quot;/&gt;&lt;wsp:rsid wsp:val=&quot;00446488&quot;/&gt;&lt;wsp:rsid wsp:val=&quot;00446A99&quot;/&gt;&lt;wsp:rsid wsp:val=&quot;0044705A&quot;/&gt;&lt;wsp:rsid wsp:val=&quot;00450214&quot;/&gt;&lt;wsp:rsid wsp:val=&quot;00450E98&quot;/&gt;&lt;wsp:rsid wsp:val=&quot;004517AA&quot;/&gt;&lt;wsp:rsid wsp:val=&quot;00452CAC&quot;/&gt;&lt;wsp:rsid wsp:val=&quot;004545AE&quot;/&gt;&lt;wsp:rsid wsp:val=&quot;00454921&quot;/&gt;&lt;wsp:rsid wsp:val=&quot;0045630F&quot;/&gt;&lt;wsp:rsid wsp:val=&quot;00456425&quot;/&gt;&lt;wsp:rsid wsp:val=&quot;00456B04&quot;/&gt;&lt;wsp:rsid wsp:val=&quot;00457565&quot;/&gt;&lt;wsp:rsid wsp:val=&quot;00457B71&quot;/&gt;&lt;wsp:rsid wsp:val=&quot;00460D15&quot;/&gt;&lt;wsp:rsid wsp:val=&quot;004616E7&quot;/&gt;&lt;wsp:rsid wsp:val=&quot;00461892&quot;/&gt;&lt;wsp:rsid wsp:val=&quot;0046493F&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44BC&quot;/&gt;&lt;wsp:rsid wsp:val=&quot;004751F6&quot;/&gt;&lt;wsp:rsid wsp:val=&quot;0047556B&quot;/&gt;&lt;wsp:rsid wsp:val=&quot;004759C4&quot;/&gt;&lt;wsp:rsid wsp:val=&quot;00476675&quot;/&gt;&lt;wsp:rsid wsp:val=&quot;00477768&quot;/&gt;&lt;wsp:rsid wsp:val=&quot;004804AB&quot;/&gt;&lt;wsp:rsid wsp:val=&quot;004809E0&quot;/&gt;&lt;wsp:rsid wsp:val=&quot;00480E5D&quot;/&gt;&lt;wsp:rsid wsp:val=&quot;00480E90&quot;/&gt;&lt;wsp:rsid wsp:val=&quot;00481203&quot;/&gt;&lt;wsp:rsid wsp:val=&quot;004815FD&quot;/&gt;&lt;wsp:rsid wsp:val=&quot;00481705&quot;/&gt;&lt;wsp:rsid wsp:val=&quot;00481DE7&quot;/&gt;&lt;wsp:rsid wsp:val=&quot;00481FB4&quot;/&gt;&lt;wsp:rsid wsp:val=&quot;00482695&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90C6F&quot;/&gt;&lt;wsp:rsid wsp:val=&quot;00491B36&quot;/&gt;&lt;wsp:rsid wsp:val=&quot;00492BC5&quot;/&gt;&lt;wsp:rsid wsp:val=&quot;00492E72&quot;/&gt;&lt;wsp:rsid wsp:val=&quot;00493C61&quot;/&gt;&lt;wsp:rsid wsp:val=&quot;0049408E&quot;/&gt;&lt;wsp:rsid wsp:val=&quot;00494971&quot;/&gt;&lt;wsp:rsid wsp:val=&quot;00495707&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64A&quot;/&gt;&lt;wsp:rsid wsp:val=&quot;004A27DF&quot;/&gt;&lt;wsp:rsid wsp:val=&quot;004A2B94&quot;/&gt;&lt;wsp:rsid wsp:val=&quot;004A2D47&quot;/&gt;&lt;wsp:rsid wsp:val=&quot;004A4A51&quot;/&gt;&lt;wsp:rsid wsp:val=&quot;004A5256&quot;/&gt;&lt;wsp:rsid wsp:val=&quot;004A5E18&quot;/&gt;&lt;wsp:rsid wsp:val=&quot;004A614C&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F6C&quot;/&gt;&lt;wsp:rsid wsp:val=&quot;004B4459&quot;/&gt;&lt;wsp:rsid wsp:val=&quot;004B44CE&quot;/&gt;&lt;wsp:rsid wsp:val=&quot;004B5267&quot;/&gt;&lt;wsp:rsid wsp:val=&quot;004B6A7F&quot;/&gt;&lt;wsp:rsid wsp:val=&quot;004B74E1&quot;/&gt;&lt;wsp:rsid wsp:val=&quot;004B7C0C&quot;/&gt;&lt;wsp:rsid wsp:val=&quot;004C0C9D&quot;/&gt;&lt;wsp:rsid wsp:val=&quot;004C0D08&quot;/&gt;&lt;wsp:rsid wsp:val=&quot;004C114F&quot;/&gt;&lt;wsp:rsid wsp:val=&quot;004C1260&quot;/&gt;&lt;wsp:rsid wsp:val=&quot;004C1468&quot;/&gt;&lt;wsp:rsid wsp:val=&quot;004C1E01&quot;/&gt;&lt;wsp:rsid wsp:val=&quot;004C23B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D06BB&quot;/&gt;&lt;wsp:rsid wsp:val=&quot;004D2254&quot;/&gt;&lt;wsp:rsid wsp:val=&quot;004D36B1&quot;/&gt;&lt;wsp:rsid wsp:val=&quot;004D4B05&quot;/&gt;&lt;wsp:rsid wsp:val=&quot;004D589F&quot;/&gt;&lt;wsp:rsid wsp:val=&quot;004D6C54&quot;/&gt;&lt;wsp:rsid wsp:val=&quot;004D6E88&quot;/&gt;&lt;wsp:rsid wsp:val=&quot;004D7DE1&quot;/&gt;&lt;wsp:rsid wsp:val=&quot;004D7EBD&quot;/&gt;&lt;wsp:rsid wsp:val=&quot;004E0BC3&quot;/&gt;&lt;wsp:rsid wsp:val=&quot;004E1246&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51E3&quot;/&gt;&lt;wsp:rsid wsp:val=&quot;004E53C7&quot;/&gt;&lt;wsp:rsid wsp:val=&quot;004E56DC&quot;/&gt;&lt;wsp:rsid wsp:val=&quot;004E6C03&quot;/&gt;&lt;wsp:rsid wsp:val=&quot;004E76F4&quot;/&gt;&lt;wsp:rsid wsp:val=&quot;004E7873&quot;/&gt;&lt;wsp:rsid wsp:val=&quot;004F0445&quot;/&gt;&lt;wsp:rsid wsp:val=&quot;004F0B6C&quot;/&gt;&lt;wsp:rsid wsp:val=&quot;004F19EB&quot;/&gt;&lt;wsp:rsid wsp:val=&quot;004F2078&quot;/&gt;&lt;wsp:rsid wsp:val=&quot;004F27D0&quot;/&gt;&lt;wsp:rsid wsp:val=&quot;004F4DA3&quot;/&gt;&lt;wsp:rsid wsp:val=&quot;004F5669&quot;/&gt;&lt;wsp:rsid wsp:val=&quot;004F631B&quot;/&gt;&lt;wsp:rsid wsp:val=&quot;004F6322&quot;/&gt;&lt;wsp:rsid wsp:val=&quot;004F659D&quot;/&gt;&lt;wsp:rsid wsp:val=&quot;004F6870&quot;/&gt;&lt;wsp:rsid wsp:val=&quot;00500B52&quot;/&gt;&lt;wsp:rsid wsp:val=&quot;0050268E&quot;/&gt;&lt;wsp:rsid wsp:val=&quot;0050318E&quot;/&gt;&lt;wsp:rsid wsp:val=&quot;00504512&quot;/&gt;&lt;wsp:rsid wsp:val=&quot;00504D78&quot;/&gt;&lt;wsp:rsid wsp:val=&quot;00505C53&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4531&quot;/&gt;&lt;wsp:rsid wsp:val=&quot;005146A4&quot;/&gt;&lt;wsp:rsid wsp:val=&quot;005153A7&quot;/&gt;&lt;wsp:rsid wsp:val=&quot;00517FD4&quot;/&gt;&lt;wsp:rsid wsp:val=&quot;005219CF&quot;/&gt;&lt;wsp:rsid wsp:val=&quot;00522170&quot;/&gt;&lt;wsp:rsid wsp:val=&quot;00522857&quot;/&gt;&lt;wsp:rsid wsp:val=&quot;005234AA&quot;/&gt;&lt;wsp:rsid wsp:val=&quot;00525A40&quot;/&gt;&lt;wsp:rsid wsp:val=&quot;005306C8&quot;/&gt;&lt;wsp:rsid wsp:val=&quot;00530D7E&quot;/&gt;&lt;wsp:rsid wsp:val=&quot;00533C5F&quot;/&gt;&lt;wsp:rsid wsp:val=&quot;00534697&quot;/&gt;&lt;wsp:rsid wsp:val=&quot;00534AE0&quot;/&gt;&lt;wsp:rsid wsp:val=&quot;00534B59&quot;/&gt;&lt;wsp:rsid wsp:val=&quot;00534D24&quot;/&gt;&lt;wsp:rsid wsp:val=&quot;00535499&quot;/&gt;&lt;wsp:rsid wsp:val=&quot;00535666&quot;/&gt;&lt;wsp:rsid wsp:val=&quot;00536759&quot;/&gt;&lt;wsp:rsid wsp:val=&quot;00536B97&quot;/&gt;&lt;wsp:rsid wsp:val=&quot;00536CB9&quot;/&gt;&lt;wsp:rsid wsp:val=&quot;00536DF7&quot;/&gt;&lt;wsp:rsid wsp:val=&quot;00537C62&quot;/&gt;&lt;wsp:rsid wsp:val=&quot;005408C3&quot;/&gt;&lt;wsp:rsid wsp:val=&quot;00541033&quot;/&gt;&lt;wsp:rsid wsp:val=&quot;0054116A&quot;/&gt;&lt;wsp:rsid wsp:val=&quot;0054206F&quot;/&gt;&lt;wsp:rsid wsp:val=&quot;00542D12&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0A18&quot;/&gt;&lt;wsp:rsid wsp:val=&quot;00551810&quot;/&gt;&lt;wsp:rsid wsp:val=&quot;00553521&quot;/&gt;&lt;wsp:rsid wsp:val=&quot;0055446D&quot;/&gt;&lt;wsp:rsid wsp:val=&quot;00554D8B&quot;/&gt;&lt;wsp:rsid wsp:val=&quot;00554E19&quot;/&gt;&lt;wsp:rsid wsp:val=&quot;00555418&quot;/&gt;&lt;wsp:rsid wsp:val=&quot;0055688F&quot;/&gt;&lt;wsp:rsid wsp:val=&quot;005571BC&quot;/&gt;&lt;wsp:rsid wsp:val=&quot;005574AF&quot;/&gt;&lt;wsp:rsid wsp:val=&quot;00557502&quot;/&gt;&lt;wsp:rsid wsp:val=&quot;005606BD&quot;/&gt;&lt;wsp:rsid wsp:val=&quot;00560C31&quot;/&gt;&lt;wsp:rsid wsp:val=&quot;0056121F&quot;/&gt;&lt;wsp:rsid wsp:val=&quot;00563ABE&quot;/&gt;&lt;wsp:rsid wsp:val=&quot;00563BB8&quot;/&gt;&lt;wsp:rsid wsp:val=&quot;00564FBF&quot;/&gt;&lt;wsp:rsid wsp:val=&quot;00565DED&quot;/&gt;&lt;wsp:rsid wsp:val=&quot;00566BFE&quot;/&gt;&lt;wsp:rsid wsp:val=&quot;005704BB&quot;/&gt;&lt;wsp:rsid wsp:val=&quot;00570632&quot;/&gt;&lt;wsp:rsid wsp:val=&quot;00570D73&quot;/&gt;&lt;wsp:rsid wsp:val=&quot;005716E3&quot;/&gt;&lt;wsp:rsid wsp:val=&quot;00571BE1&quot;/&gt;&lt;wsp:rsid wsp:val=&quot;00571D3C&quot;/&gt;&lt;wsp:rsid wsp:val=&quot;00572505&quot;/&gt;&lt;wsp:rsid wsp:val=&quot;00572A03&quot;/&gt;&lt;wsp:rsid wsp:val=&quot;00572A2E&quot;/&gt;&lt;wsp:rsid wsp:val=&quot;00573357&quot;/&gt;&lt;wsp:rsid wsp:val=&quot;005735CE&quot;/&gt;&lt;wsp:rsid wsp:val=&quot;00573793&quot;/&gt;&lt;wsp:rsid wsp:val=&quot;005743DE&quot;/&gt;&lt;wsp:rsid wsp:val=&quot;005752DA&quot;/&gt;&lt;wsp:rsid wsp:val=&quot;005764C7&quot;/&gt;&lt;wsp:rsid wsp:val=&quot;0057762F&quot;/&gt;&lt;wsp:rsid wsp:val=&quot;0058154C&quot;/&gt;&lt;wsp:rsid wsp:val=&quot;0058172D&quot;/&gt;&lt;wsp:rsid wsp:val=&quot;00581CEB&quot;/&gt;&lt;wsp:rsid wsp:val=&quot;00582561&quot;/&gt;&lt;wsp:rsid wsp:val=&quot;00582809&quot;/&gt;&lt;wsp:rsid wsp:val=&quot;0058331C&quot;/&gt;&lt;wsp:rsid wsp:val=&quot;00585C4E&quot;/&gt;&lt;wsp:rsid wsp:val=&quot;00585C6A&quot;/&gt;&lt;wsp:rsid wsp:val=&quot;00586023&quot;/&gt;&lt;wsp:rsid wsp:val=&quot;0058638E&quot;/&gt;&lt;wsp:rsid wsp:val=&quot;00586451&quot;/&gt;&lt;wsp:rsid wsp:val=&quot;0058798C&quot;/&gt;&lt;wsp:rsid wsp:val=&quot;005900FA&quot;/&gt;&lt;wsp:rsid wsp:val=&quot;0059237B&quot;/&gt;&lt;wsp:rsid wsp:val=&quot;005935A4&quot;/&gt;&lt;wsp:rsid wsp:val=&quot;005948C2&quot;/&gt;&lt;wsp:rsid wsp:val=&quot;00594AC4&quot;/&gt;&lt;wsp:rsid wsp:val=&quot;0059588C&quot;/&gt;&lt;wsp:rsid wsp:val=&quot;00595D45&quot;/&gt;&lt;wsp:rsid wsp:val=&quot;00595D84&quot;/&gt;&lt;wsp:rsid wsp:val=&quot;00595DCA&quot;/&gt;&lt;wsp:rsid wsp:val=&quot;00596121&quot;/&gt;&lt;wsp:rsid wsp:val=&quot;0059779B&quot;/&gt;&lt;wsp:rsid wsp:val=&quot;00597B77&quot;/&gt;&lt;wsp:rsid wsp:val=&quot;005A04F4&quot;/&gt;&lt;wsp:rsid wsp:val=&quot;005A0771&quot;/&gt;&lt;wsp:rsid wsp:val=&quot;005A0942&quot;/&gt;&lt;wsp:rsid wsp:val=&quot;005A0DAA&quot;/&gt;&lt;wsp:rsid wsp:val=&quot;005A1BCB&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178&quot;/&gt;&lt;wsp:rsid wsp:val=&quot;005B5493&quot;/&gt;&lt;wsp:rsid wsp:val=&quot;005B5511&quot;/&gt;&lt;wsp:rsid wsp:val=&quot;005B576D&quot;/&gt;&lt;wsp:rsid wsp:val=&quot;005B5EAF&quot;/&gt;&lt;wsp:rsid wsp:val=&quot;005B6D71&quot;/&gt;&lt;wsp:rsid wsp:val=&quot;005B6F83&quot;/&gt;&lt;wsp:rsid wsp:val=&quot;005C22CC&quot;/&gt;&lt;wsp:rsid wsp:val=&quot;005C2555&quot;/&gt;&lt;wsp:rsid wsp:val=&quot;005C433B&quot;/&gt;&lt;wsp:rsid wsp:val=&quot;005C61AC&quot;/&gt;&lt;wsp:rsid wsp:val=&quot;005C65B6&quot;/&gt;&lt;wsp:rsid wsp:val=&quot;005C6E03&quot;/&gt;&lt;wsp:rsid wsp:val=&quot;005C731C&quot;/&gt;&lt;wsp:rsid wsp:val=&quot;005C74FB&quot;/&gt;&lt;wsp:rsid wsp:val=&quot;005C76FB&quot;/&gt;&lt;wsp:rsid wsp:val=&quot;005D030D&quot;/&gt;&lt;wsp:rsid wsp:val=&quot;005D1602&quot;/&gt;&lt;wsp:rsid wsp:val=&quot;005D2D6C&quot;/&gt;&lt;wsp:rsid wsp:val=&quot;005D32AE&quot;/&gt;&lt;wsp:rsid wsp:val=&quot;005D4AB0&quot;/&gt;&lt;wsp:rsid wsp:val=&quot;005D547D&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FCF&quot;/&gt;&lt;wsp:rsid wsp:val=&quot;005E53B7&quot;/&gt;&lt;wsp:rsid wsp:val=&quot;005E5895&quot;/&gt;&lt;wsp:rsid wsp:val=&quot;005E5B81&quot;/&gt;&lt;wsp:rsid wsp:val=&quot;005E6492&quot;/&gt;&lt;wsp:rsid wsp:val=&quot;005E7D4A&quot;/&gt;&lt;wsp:rsid wsp:val=&quot;005F036E&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F27&quot;/&gt;&lt;wsp:rsid wsp:val=&quot;0060064D&quot;/&gt;&lt;wsp:rsid wsp:val=&quot;0060251F&quot;/&gt;&lt;wsp:rsid wsp:val=&quot;00602602&quot;/&gt;&lt;wsp:rsid wsp:val=&quot;0060283C&quot;/&gt;&lt;wsp:rsid wsp:val=&quot;00602EF6&quot;/&gt;&lt;wsp:rsid wsp:val=&quot;00603A84&quot;/&gt;&lt;wsp:rsid wsp:val=&quot;00604F14&quot;/&gt;&lt;wsp:rsid wsp:val=&quot;00605289&quot;/&gt;&lt;wsp:rsid wsp:val=&quot;006059C5&quot;/&gt;&lt;wsp:rsid wsp:val=&quot;00606ECD&quot;/&gt;&lt;wsp:rsid wsp:val=&quot;006074C1&quot;/&gt;&lt;wsp:rsid wsp:val=&quot;0060764F&quot;/&gt;&lt;wsp:rsid wsp:val=&quot;00610E1F&quot;/&gt;&lt;wsp:rsid wsp:val=&quot;00611AB9&quot;/&gt;&lt;wsp:rsid wsp:val=&quot;00613257&quot;/&gt;&lt;wsp:rsid wsp:val=&quot;006146ED&quot;/&gt;&lt;wsp:rsid wsp:val=&quot;00614994&quot;/&gt;&lt;wsp:rsid wsp:val=&quot;006151D2&quot;/&gt;&lt;wsp:rsid wsp:val=&quot;00620B97&quot;/&gt;&lt;wsp:rsid wsp:val=&quot;00621751&quot;/&gt;&lt;wsp:rsid wsp:val=&quot;006232E1&quot;/&gt;&lt;wsp:rsid wsp:val=&quot;006234A6&quot;/&gt;&lt;wsp:rsid wsp:val=&quot;00623B7D&quot;/&gt;&lt;wsp:rsid wsp:val=&quot;00626130&quot;/&gt;&lt;wsp:rsid wsp:val=&quot;0062798D&quot;/&gt;&lt;wsp:rsid wsp:val=&quot;00630001&quot;/&gt;&lt;wsp:rsid wsp:val=&quot;006311B3&quot;/&gt;&lt;wsp:rsid wsp:val=&quot;00631957&quot;/&gt;&lt;wsp:rsid wsp:val=&quot;00631AA5&quot;/&gt;&lt;wsp:rsid wsp:val=&quot;00632043&quot;/&gt;&lt;wsp:rsid wsp:val=&quot;0063284C&quot;/&gt;&lt;wsp:rsid wsp:val=&quot;00632BD0&quot;/&gt;&lt;wsp:rsid wsp:val=&quot;00633697&quot;/&gt;&lt;wsp:rsid wsp:val=&quot;00633862&quot;/&gt;&lt;wsp:rsid wsp:val=&quot;00634EEA&quot;/&gt;&lt;wsp:rsid wsp:val=&quot;00636398&quot;/&gt;&lt;wsp:rsid wsp:val=&quot;006367D3&quot;/&gt;&lt;wsp:rsid wsp:val=&quot;006368D3&quot;/&gt;&lt;wsp:rsid wsp:val=&quot;006369E9&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208D&quot;/&gt;&lt;wsp:rsid wsp:val=&quot;00642735&quot;/&gt;&lt;wsp:rsid wsp:val=&quot;006427F0&quot;/&gt;&lt;wsp:rsid wsp:val=&quot;0064295E&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1CC&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5ED4&quot;/&gt;&lt;wsp:rsid wsp:val=&quot;0066664B&quot;/&gt;&lt;wsp:rsid wsp:val=&quot;00667EE7&quot;/&gt;&lt;wsp:rsid wsp:val=&quot;00670922&quot;/&gt;&lt;wsp:rsid wsp:val=&quot;00670BE1&quot;/&gt;&lt;wsp:rsid wsp:val=&quot;00671DC9&quot;/&gt;&lt;wsp:rsid wsp:val=&quot;0067218F&quot;/&gt;&lt;wsp:rsid wsp:val=&quot;00673784&quot;/&gt;&lt;wsp:rsid wsp:val=&quot;006737B4&quot;/&gt;&lt;wsp:rsid wsp:val=&quot;00673B0F&quot;/&gt;&lt;wsp:rsid wsp:val=&quot;006741F2&quot;/&gt;&lt;wsp:rsid wsp:val=&quot;0067421C&quot;/&gt;&lt;wsp:rsid wsp:val=&quot;00674CC3&quot;/&gt;&lt;wsp:rsid wsp:val=&quot;00675C72&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6DB&quot;/&gt;&lt;wsp:rsid wsp:val=&quot;006908D7&quot;/&gt;&lt;wsp:rsid wsp:val=&quot;00690CAD&quot;/&gt;&lt;wsp:rsid wsp:val=&quot;00691A2E&quot;/&gt;&lt;wsp:rsid wsp:val=&quot;006921F6&quot;/&gt;&lt;wsp:rsid wsp:val=&quot;006929B2&quot;/&gt;&lt;wsp:rsid wsp:val=&quot;00692E40&quot;/&gt;&lt;wsp:rsid wsp:val=&quot;006931AC&quot;/&gt;&lt;wsp:rsid wsp:val=&quot;006941C9&quot;/&gt;&lt;wsp:rsid wsp:val=&quot;006958B5&quot;/&gt;&lt;wsp:rsid wsp:val=&quot;00695A30&quot;/&gt;&lt;wsp:rsid wsp:val=&quot;00695FC2&quot;/&gt;&lt;wsp:rsid wsp:val=&quot;006962FB&quot;/&gt;&lt;wsp:rsid wsp:val=&quot;00696949&quot;/&gt;&lt;wsp:rsid wsp:val=&quot;00697052&quot;/&gt;&lt;wsp:rsid wsp:val=&quot;00697530&quot;/&gt;&lt;wsp:rsid wsp:val=&quot;00697F2A&quot;/&gt;&lt;wsp:rsid wsp:val=&quot;006A0E56&quot;/&gt;&lt;wsp:rsid wsp:val=&quot;006A0ECE&quot;/&gt;&lt;wsp:rsid wsp:val=&quot;006A325E&quot;/&gt;&lt;wsp:rsid wsp:val=&quot;006A46FB&quot;/&gt;&lt;wsp:rsid wsp:val=&quot;006A52D5&quot;/&gt;&lt;wsp:rsid wsp:val=&quot;006A586C&quot;/&gt;&lt;wsp:rsid wsp:val=&quot;006A5E28&quot;/&gt;&lt;wsp:rsid wsp:val=&quot;006A613C&quot;/&gt;&lt;wsp:rsid wsp:val=&quot;006A6555&quot;/&gt;&lt;wsp:rsid wsp:val=&quot;006A697B&quot;/&gt;&lt;wsp:rsid wsp:val=&quot;006A78F3&quot;/&gt;&lt;wsp:rsid wsp:val=&quot;006A7AFF&quot;/&gt;&lt;wsp:rsid wsp:val=&quot;006A7F92&quot;/&gt;&lt;wsp:rsid wsp:val=&quot;006B040B&quot;/&gt;&lt;wsp:rsid wsp:val=&quot;006B0EC6&quot;/&gt;&lt;wsp:rsid wsp:val=&quot;006B1816&quot;/&gt;&lt;wsp:rsid wsp:val=&quot;006B2099&quot;/&gt;&lt;wsp:rsid wsp:val=&quot;006B2283&quot;/&gt;&lt;wsp:rsid wsp:val=&quot;006B2A51&quot;/&gt;&lt;wsp:rsid wsp:val=&quot;006B3DBE&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0BF3&quot;/&gt;&lt;wsp:rsid wsp:val=&quot;006C385B&quot;/&gt;&lt;wsp:rsid wsp:val=&quot;006C4E5C&quot;/&gt;&lt;wsp:rsid wsp:val=&quot;006C545C&quot;/&gt;&lt;wsp:rsid wsp:val=&quot;006C58DF&quot;/&gt;&lt;wsp:rsid wsp:val=&quot;006C5B25&quot;/&gt;&lt;wsp:rsid wsp:val=&quot;006C5EC9&quot;/&gt;&lt;wsp:rsid wsp:val=&quot;006C6059&quot;/&gt;&lt;wsp:rsid wsp:val=&quot;006C7522&quot;/&gt;&lt;wsp:rsid wsp:val=&quot;006D0139&quot;/&gt;&lt;wsp:rsid wsp:val=&quot;006D305F&quot;/&gt;&lt;wsp:rsid wsp:val=&quot;006D351A&quot;/&gt;&lt;wsp:rsid wsp:val=&quot;006D4C5B&quot;/&gt;&lt;wsp:rsid wsp:val=&quot;006D554A&quot;/&gt;&lt;wsp:rsid wsp:val=&quot;006D5CE4&quot;/&gt;&lt;wsp:rsid wsp:val=&quot;006D6F08&quot;/&gt;&lt;wsp:rsid wsp:val=&quot;006D74BE&quot;/&gt;&lt;wsp:rsid wsp:val=&quot;006D79AB&quot;/&gt;&lt;wsp:rsid wsp:val=&quot;006D7DA7&quot;/&gt;&lt;wsp:rsid wsp:val=&quot;006E062C&quot;/&gt;&lt;wsp:rsid wsp:val=&quot;006E2572&quot;/&gt;&lt;wsp:rsid wsp:val=&quot;006E28B7&quot;/&gt;&lt;wsp:rsid wsp:val=&quot;006E2B61&quot;/&gt;&lt;wsp:rsid wsp:val=&quot;006E3310&quot;/&gt;&lt;wsp:rsid wsp:val=&quot;006E3367&quot;/&gt;&lt;wsp:rsid wsp:val=&quot;006E350F&quot;/&gt;&lt;wsp:rsid wsp:val=&quot;006E3C5F&quot;/&gt;&lt;wsp:rsid wsp:val=&quot;006E44D5&quot;/&gt;&lt;wsp:rsid wsp:val=&quot;006E4677&quot;/&gt;&lt;wsp:rsid wsp:val=&quot;006E46A8&quot;/&gt;&lt;wsp:rsid wsp:val=&quot;006E486F&quot;/&gt;&lt;wsp:rsid wsp:val=&quot;006E4E39&quot;/&gt;&lt;wsp:rsid wsp:val=&quot;006E545B&quot;/&gt;&lt;wsp:rsid wsp:val=&quot;006E565E&quot;/&gt;&lt;wsp:rsid wsp:val=&quot;006E5A6E&quot;/&gt;&lt;wsp:rsid wsp:val=&quot;006E5FC4&quot;/&gt;&lt;wsp:rsid wsp:val=&quot;006E7D3B&quot;/&gt;&lt;wsp:rsid wsp:val=&quot;006E7F80&quot;/&gt;&lt;wsp:rsid wsp:val=&quot;006F028F&quot;/&gt;&lt;wsp:rsid wsp:val=&quot;006F1B70&quot;/&gt;&lt;wsp:rsid wsp:val=&quot;006F2504&quot;/&gt;&lt;wsp:rsid wsp:val=&quot;006F341D&quot;/&gt;&lt;wsp:rsid wsp:val=&quot;006F3B3A&quot;/&gt;&lt;wsp:rsid wsp:val=&quot;006F487D&quot;/&gt;&lt;wsp:rsid wsp:val=&quot;006F58D4&quot;/&gt;&lt;wsp:rsid wsp:val=&quot;006F5C9A&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647&quot;/&gt;&lt;wsp:rsid wsp:val=&quot;00704736&quot;/&gt;&lt;wsp:rsid wsp:val=&quot;00704EDB&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26B&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5E8B&quot;/&gt;&lt;wsp:rsid wsp:val=&quot;007161DA&quot;/&gt;&lt;wsp:rsid wsp:val=&quot;007163B5&quot;/&gt;&lt;wsp:rsid wsp:val=&quot;00717413&quot;/&gt;&lt;wsp:rsid wsp:val=&quot;00722506&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AA2&quot;/&gt;&lt;wsp:rsid wsp:val=&quot;00736D7D&quot;/&gt;&lt;wsp:rsid wsp:val=&quot;007374F9&quot;/&gt;&lt;wsp:rsid wsp:val=&quot;0074063A&quot;/&gt;&lt;wsp:rsid wsp:val=&quot;00740E58&quot;/&gt;&lt;wsp:rsid wsp:val=&quot;00741368&quot;/&gt;&lt;wsp:rsid wsp:val=&quot;007445A0&quot;/&gt;&lt;wsp:rsid wsp:val=&quot;0074524B&quot;/&gt;&lt;wsp:rsid wsp:val=&quot;00746B98&quot;/&gt;&lt;wsp:rsid wsp:val=&quot;00746EAC&quot;/&gt;&lt;wsp:rsid wsp:val=&quot;007474A3&quot;/&gt;&lt;wsp:rsid wsp:val=&quot;00747D8B&quot;/&gt;&lt;wsp:rsid wsp:val=&quot;00751228&quot;/&gt;&lt;wsp:rsid wsp:val=&quot;007543CB&quot;/&gt;&lt;wsp:rsid wsp:val=&quot;00755EC7&quot;/&gt;&lt;wsp:rsid wsp:val=&quot;007571E1&quot;/&gt;&lt;wsp:rsid wsp:val=&quot;007575D7&quot;/&gt;&lt;wsp:rsid wsp:val=&quot;0075763F&quot;/&gt;&lt;wsp:rsid wsp:val=&quot;007602E4&quot;/&gt;&lt;wsp:rsid wsp:val=&quot;007604B2&quot;/&gt;&lt;wsp:rsid wsp:val=&quot;007619D7&quot;/&gt;&lt;wsp:rsid wsp:val=&quot;007623FB&quot;/&gt;&lt;wsp:rsid wsp:val=&quot;00765281&quot;/&gt;&lt;wsp:rsid wsp:val=&quot;00766BAD&quot;/&gt;&lt;wsp:rsid wsp:val=&quot;007678DE&quot;/&gt;&lt;wsp:rsid wsp:val=&quot;00770099&quot;/&gt;&lt;wsp:rsid wsp:val=&quot;00770542&quot;/&gt;&lt;wsp:rsid wsp:val=&quot;00771346&quot;/&gt;&lt;wsp:rsid wsp:val=&quot;00771706&quot;/&gt;&lt;wsp:rsid wsp:val=&quot;00771AA0&quot;/&gt;&lt;wsp:rsid wsp:val=&quot;0077213F&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6FE2&quot;/&gt;&lt;wsp:rsid wsp:val=&quot;007801CE&quot;/&gt;&lt;wsp:rsid wsp:val=&quot;007808CF&quot;/&gt;&lt;wsp:rsid wsp:val=&quot;007809FF&quot;/&gt;&lt;wsp:rsid wsp:val=&quot;007812F3&quot;/&gt;&lt;wsp:rsid wsp:val=&quot;0078177E&quot;/&gt;&lt;wsp:rsid wsp:val=&quot;00781A89&quot;/&gt;&lt;wsp:rsid wsp:val=&quot;00782868&quot;/&gt;&lt;wsp:rsid wsp:val=&quot;00782A02&quot;/&gt;&lt;wsp:rsid wsp:val=&quot;00782DF0&quot;/&gt;&lt;wsp:rsid wsp:val=&quot;00782F54&quot;/&gt;&lt;wsp:rsid wsp:val=&quot;0078304C&quot;/&gt;&lt;wsp:rsid wsp:val=&quot;00783673&quot;/&gt;&lt;wsp:rsid wsp:val=&quot;00783F0B&quot;/&gt;&lt;wsp:rsid wsp:val=&quot;0078417D&quot;/&gt;&lt;wsp:rsid wsp:val=&quot;00785490&quot;/&gt;&lt;wsp:rsid wsp:val=&quot;00785863&quot;/&gt;&lt;wsp:rsid wsp:val=&quot;00785889&quot;/&gt;&lt;wsp:rsid wsp:val=&quot;00785D29&quot;/&gt;&lt;wsp:rsid wsp:val=&quot;00787850&quot;/&gt;&lt;wsp:rsid wsp:val=&quot;00787D7A&quot;/&gt;&lt;wsp:rsid wsp:val=&quot;00790E93&quot;/&gt;&lt;wsp:rsid wsp:val=&quot;00791A2B&quot;/&gt;&lt;wsp:rsid wsp:val=&quot;007925EA&quot;/&gt;&lt;wsp:rsid wsp:val=&quot;007929C8&quot;/&gt;&lt;wsp:rsid wsp:val=&quot;00793CD8&quot;/&gt;&lt;wsp:rsid wsp:val=&quot;00794596&quot;/&gt;&lt;wsp:rsid wsp:val=&quot;00794CAE&quot;/&gt;&lt;wsp:rsid wsp:val=&quot;00795C92&quot;/&gt;&lt;wsp:rsid wsp:val=&quot;00797AFF&quot;/&gt;&lt;wsp:rsid wsp:val=&quot;007A0E6E&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27DC&quot;/&gt;&lt;wsp:rsid wsp:val=&quot;007B29DB&quot;/&gt;&lt;wsp:rsid wsp:val=&quot;007B3D2D&quot;/&gt;&lt;wsp:rsid wsp:val=&quot;007B485F&quot;/&gt;&lt;wsp:rsid wsp:val=&quot;007B50AE&quot;/&gt;&lt;wsp:rsid wsp:val=&quot;007B51DF&quot;/&gt;&lt;wsp:rsid wsp:val=&quot;007B6B74&quot;/&gt;&lt;wsp:rsid wsp:val=&quot;007B7875&quot;/&gt;&lt;wsp:rsid wsp:val=&quot;007C0476&quot;/&gt;&lt;wsp:rsid wsp:val=&quot;007C05DD&quot;/&gt;&lt;wsp:rsid wsp:val=&quot;007C1314&quot;/&gt;&lt;wsp:rsid wsp:val=&quot;007C13CB&quot;/&gt;&lt;wsp:rsid wsp:val=&quot;007C19C1&quot;/&gt;&lt;wsp:rsid wsp:val=&quot;007C22DA&quot;/&gt;&lt;wsp:rsid wsp:val=&quot;007C3CCC&quot;/&gt;&lt;wsp:rsid wsp:val=&quot;007C3D18&quot;/&gt;&lt;wsp:rsid wsp:val=&quot;007C4B39&quot;/&gt;&lt;wsp:rsid wsp:val=&quot;007C60BF&quot;/&gt;&lt;wsp:rsid wsp:val=&quot;007C61AB&quot;/&gt;&lt;wsp:rsid wsp:val=&quot;007C6A07&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42D2&quot;/&gt;&lt;wsp:rsid wsp:val=&quot;007D5247&quot;/&gt;&lt;wsp:rsid wsp:val=&quot;007D564B&quot;/&gt;&lt;wsp:rsid wsp:val=&quot;007D5809&quot;/&gt;&lt;wsp:rsid wsp:val=&quot;007D5901&quot;/&gt;&lt;wsp:rsid wsp:val=&quot;007D65F7&quot;/&gt;&lt;wsp:rsid wsp:val=&quot;007D6C7C&quot;/&gt;&lt;wsp:rsid wsp:val=&quot;007D701F&quot;/&gt;&lt;wsp:rsid wsp:val=&quot;007D7526&quot;/&gt;&lt;wsp:rsid wsp:val=&quot;007E2FA0&quot;/&gt;&lt;wsp:rsid wsp:val=&quot;007E3EF5&quot;/&gt;&lt;wsp:rsid wsp:val=&quot;007E4610&quot;/&gt;&lt;wsp:rsid wsp:val=&quot;007E4715&quot;/&gt;&lt;wsp:rsid wsp:val=&quot;007E4D98&quot;/&gt;&lt;wsp:rsid wsp:val=&quot;007E4E18&quot;/&gt;&lt;wsp:rsid wsp:val=&quot;007E505B&quot;/&gt;&lt;wsp:rsid wsp:val=&quot;007E533C&quot;/&gt;&lt;wsp:rsid wsp:val=&quot;007E7091&quot;/&gt;&lt;wsp:rsid wsp:val=&quot;007E7475&quot;/&gt;&lt;wsp:rsid wsp:val=&quot;007F0491&quot;/&gt;&lt;wsp:rsid wsp:val=&quot;007F0DBD&quot;/&gt;&lt;wsp:rsid wsp:val=&quot;007F12B6&quot;/&gt;&lt;wsp:rsid wsp:val=&quot;007F1726&quot;/&gt;&lt;wsp:rsid wsp:val=&quot;007F2363&quot;/&gt;&lt;wsp:rsid wsp:val=&quot;007F3C6F&quot;/&gt;&lt;wsp:rsid wsp:val=&quot;007F4904&quot;/&gt;&lt;wsp:rsid wsp:val=&quot;007F5988&quot;/&gt;&lt;wsp:rsid wsp:val=&quot;0080079E&quot;/&gt;&lt;wsp:rsid wsp:val=&quot;00800A4C&quot;/&gt;&lt;wsp:rsid wsp:val=&quot;00801562&quot;/&gt;&lt;wsp:rsid wsp:val=&quot;0080187F&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0811&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681&quot;/&gt;&lt;wsp:rsid wsp:val=&quot;008156D5&quot;/&gt;&lt;wsp:rsid wsp:val=&quot;008158D6&quot;/&gt;&lt;wsp:rsid wsp:val=&quot;0081716B&quot;/&gt;&lt;wsp:rsid wsp:val=&quot;00817196&quot;/&gt;&lt;wsp:rsid wsp:val=&quot;00820715&quot;/&gt;&lt;wsp:rsid wsp:val=&quot;008213E6&quot;/&gt;&lt;wsp:rsid wsp:val=&quot;008216C3&quot;/&gt;&lt;wsp:rsid wsp:val=&quot;00821960&quot;/&gt;&lt;wsp:rsid wsp:val=&quot;008222EF&quot;/&gt;&lt;wsp:rsid wsp:val=&quot;008229FC&quot;/&gt;&lt;wsp:rsid wsp:val=&quot;008235DB&quot;/&gt;&lt;wsp:rsid wsp:val=&quot;008240DA&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6C1&quot;/&gt;&lt;wsp:rsid wsp:val=&quot;008328DA&quot;/&gt;&lt;wsp:rsid wsp:val=&quot;00832D29&quot;/&gt;&lt;wsp:rsid wsp:val=&quot;0083391C&quot;/&gt;&lt;wsp:rsid wsp:val=&quot;00834C82&quot;/&gt;&lt;wsp:rsid wsp:val=&quot;0083565C&quot;/&gt;&lt;wsp:rsid wsp:val=&quot;00836E63&quot;/&gt;&lt;wsp:rsid wsp:val=&quot;008376AC&quot;/&gt;&lt;wsp:rsid wsp:val=&quot;0083778B&quot;/&gt;&lt;wsp:rsid wsp:val=&quot;00840F75&quot;/&gt;&lt;wsp:rsid wsp:val=&quot;00841446&quot;/&gt;&lt;wsp:rsid wsp:val=&quot;00843FEE&quot;/&gt;&lt;wsp:rsid wsp:val=&quot;008444E8&quot;/&gt;&lt;wsp:rsid wsp:val=&quot;00844E80&quot;/&gt;&lt;wsp:rsid wsp:val=&quot;0084543A&quot;/&gt;&lt;wsp:rsid wsp:val=&quot;00845BE3&quot;/&gt;&lt;wsp:rsid wsp:val=&quot;0084655B&quot;/&gt;&lt;wsp:rsid wsp:val=&quot;00846DF4&quot;/&gt;&lt;wsp:rsid wsp:val=&quot;00846FE7&quot;/&gt;&lt;wsp:rsid wsp:val=&quot;00847D83&quot;/&gt;&lt;wsp:rsid wsp:val=&quot;00851238&quot;/&gt;&lt;wsp:rsid wsp:val=&quot;008529CC&quot;/&gt;&lt;wsp:rsid wsp:val=&quot;00852B4F&quot;/&gt;&lt;wsp:rsid wsp:val=&quot;00855901&quot;/&gt;&lt;wsp:rsid wsp:val=&quot;00855F88&quot;/&gt;&lt;wsp:rsid wsp:val=&quot;0085648F&quot;/&gt;&lt;wsp:rsid wsp:val=&quot;00856911&quot;/&gt;&lt;wsp:rsid wsp:val=&quot;00857C50&quot;/&gt;&lt;wsp:rsid wsp:val=&quot;008601DF&quot;/&gt;&lt;wsp:rsid wsp:val=&quot;0086099B&quot;/&gt;&lt;wsp:rsid wsp:val=&quot;00860EF7&quot;/&gt;&lt;wsp:rsid wsp:val=&quot;0086242F&quot;/&gt;&lt;wsp:rsid wsp:val=&quot;00862B9A&quot;/&gt;&lt;wsp:rsid wsp:val=&quot;00863537&quot;/&gt;&lt;wsp:rsid wsp:val=&quot;00863C5D&quot;/&gt;&lt;wsp:rsid wsp:val=&quot;0086425C&quot;/&gt;&lt;wsp:rsid wsp:val=&quot;00864588&quot;/&gt;&lt;wsp:rsid wsp:val=&quot;00864DC3&quot;/&gt;&lt;wsp:rsid wsp:val=&quot;0086607D&quot;/&gt;&lt;wsp:rsid wsp:val=&quot;008677FD&quot;/&gt;&lt;wsp:rsid wsp:val=&quot;00867981&quot;/&gt;&lt;wsp:rsid wsp:val=&quot;00867B26&quot;/&gt;&lt;wsp:rsid wsp:val=&quot;008705D4&quot;/&gt;&lt;wsp:rsid wsp:val=&quot;008706D4&quot;/&gt;&lt;wsp:rsid wsp:val=&quot;00870F8A&quot;/&gt;&lt;wsp:rsid wsp:val=&quot;008714FD&quot;/&gt;&lt;wsp:rsid wsp:val=&quot;0087158B&quot;/&gt;&lt;wsp:rsid wsp:val=&quot;008719A4&quot;/&gt;&lt;wsp:rsid wsp:val=&quot;00871D23&quot;/&gt;&lt;wsp:rsid wsp:val=&quot;00871D26&quot;/&gt;&lt;wsp:rsid wsp:val=&quot;00871FBC&quot;/&gt;&lt;wsp:rsid wsp:val=&quot;00872273&quot;/&gt;&lt;wsp:rsid wsp:val=&quot;00872DD4&quot;/&gt;&lt;wsp:rsid wsp:val=&quot;00872DF0&quot;/&gt;&lt;wsp:rsid wsp:val=&quot;008735D7&quot;/&gt;&lt;wsp:rsid wsp:val=&quot;008739E4&quot;/&gt;&lt;wsp:rsid wsp:val=&quot;00874312&quot;/&gt;&lt;wsp:rsid wsp:val=&quot;0087437C&quot;/&gt;&lt;wsp:rsid wsp:val=&quot;008743D3&quot;/&gt;&lt;wsp:rsid wsp:val=&quot;00875CD7&quot;/&gt;&lt;wsp:rsid wsp:val=&quot;00876B4D&quot;/&gt;&lt;wsp:rsid wsp:val=&quot;00877F18&quot;/&gt;&lt;wsp:rsid wsp:val=&quot;00881CDD&quot;/&gt;&lt;wsp:rsid wsp:val=&quot;00882349&quot;/&gt;&lt;wsp:rsid wsp:val=&quot;00883005&quot;/&gt;&lt;wsp:rsid wsp:val=&quot;008846AC&quot;/&gt;&lt;wsp:rsid wsp:val=&quot;008848F9&quot;/&gt;&lt;wsp:rsid wsp:val=&quot;00885A75&quot;/&gt;&lt;wsp:rsid wsp:val=&quot;00885A89&quot;/&gt;&lt;wsp:rsid wsp:val=&quot;00886D00&quot;/&gt;&lt;wsp:rsid wsp:val=&quot;00886D44&quot;/&gt;&lt;wsp:rsid wsp:val=&quot;008907CA&quot;/&gt;&lt;wsp:rsid wsp:val=&quot;00891245&quot;/&gt;&lt;wsp:rsid wsp:val=&quot;00891B09&quot;/&gt;&lt;wsp:rsid wsp:val=&quot;008923EC&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97971&quot;/&gt;&lt;wsp:rsid wsp:val=&quot;008A0210&quot;/&gt;&lt;wsp:rsid wsp:val=&quot;008A08E0&quot;/&gt;&lt;wsp:rsid wsp:val=&quot;008A0B9C&quot;/&gt;&lt;wsp:rsid wsp:val=&quot;008A21FF&quot;/&gt;&lt;wsp:rsid wsp:val=&quot;008A2CE2&quot;/&gt;&lt;wsp:rsid wsp:val=&quot;008A30AC&quot;/&gt;&lt;wsp:rsid wsp:val=&quot;008A30BD&quot;/&gt;&lt;wsp:rsid wsp:val=&quot;008A3AE2&quot;/&gt;&lt;wsp:rsid wsp:val=&quot;008A4275&quot;/&gt;&lt;wsp:rsid wsp:val=&quot;008A44B8&quot;/&gt;&lt;wsp:rsid wsp:val=&quot;008A4E29&quot;/&gt;&lt;wsp:rsid wsp:val=&quot;008A51A8&quot;/&gt;&lt;wsp:rsid wsp:val=&quot;008A54C7&quot;/&gt;&lt;wsp:rsid wsp:val=&quot;008A5A93&quot;/&gt;&lt;wsp:rsid wsp:val=&quot;008A620C&quot;/&gt;&lt;wsp:rsid wsp:val=&quot;008A646C&quot;/&gt;&lt;wsp:rsid wsp:val=&quot;008A76D3&quot;/&gt;&lt;wsp:rsid wsp:val=&quot;008A77D8&quot;/&gt;&lt;wsp:rsid wsp:val=&quot;008B0483&quot;/&gt;&lt;wsp:rsid wsp:val=&quot;008B09DE&quot;/&gt;&lt;wsp:rsid wsp:val=&quot;008B120C&quot;/&gt;&lt;wsp:rsid wsp:val=&quot;008B2932&quot;/&gt;&lt;wsp:rsid wsp:val=&quot;008B2A90&quot;/&gt;&lt;wsp:rsid wsp:val=&quot;008B3C92&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4A&quot;/&gt;&lt;wsp:rsid wsp:val=&quot;008D1742&quot;/&gt;&lt;wsp:rsid wsp:val=&quot;008D224C&quot;/&gt;&lt;wsp:rsid wsp:val=&quot;008D2E1D&quot;/&gt;&lt;wsp:rsid wsp:val=&quot;008D31E2&quot;/&gt;&lt;wsp:rsid wsp:val=&quot;008D3299&quot;/&gt;&lt;wsp:rsid wsp:val=&quot;008D34F1&quot;/&gt;&lt;wsp:rsid wsp:val=&quot;008D39D8&quot;/&gt;&lt;wsp:rsid wsp:val=&quot;008D4FAD&quot;/&gt;&lt;wsp:rsid wsp:val=&quot;008D517C&quot;/&gt;&lt;wsp:rsid wsp:val=&quot;008D580D&quot;/&gt;&lt;wsp:rsid wsp:val=&quot;008D6D1A&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C1B&quot;/&gt;&lt;wsp:rsid wsp:val=&quot;008E4E82&quot;/&gt;&lt;wsp:rsid wsp:val=&quot;008E548A&quot;/&gt;&lt;wsp:rsid wsp:val=&quot;008E54CF&quot;/&gt;&lt;wsp:rsid wsp:val=&quot;008E5E7C&quot;/&gt;&lt;wsp:rsid wsp:val=&quot;008E6D79&quot;/&gt;&lt;wsp:rsid wsp:val=&quot;008E6E68&quot;/&gt;&lt;wsp:rsid wsp:val=&quot;008E715E&quot;/&gt;&lt;wsp:rsid wsp:val=&quot;008E75BD&quot;/&gt;&lt;wsp:rsid wsp:val=&quot;008E781E&quot;/&gt;&lt;wsp:rsid wsp:val=&quot;008F0A25&quot;/&gt;&lt;wsp:rsid wsp:val=&quot;008F19BC&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9A0&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33B&quot;/&gt;&lt;wsp:rsid wsp:val=&quot;0092560F&quot;/&gt;&lt;wsp:rsid wsp:val=&quot;00925CBD&quot;/&gt;&lt;wsp:rsid wsp:val=&quot;0092685E&quot;/&gt;&lt;wsp:rsid wsp:val=&quot;00927AAE&quot;/&gt;&lt;wsp:rsid wsp:val=&quot;00931BD9&quot;/&gt;&lt;wsp:rsid wsp:val=&quot;00932130&quot;/&gt;&lt;wsp:rsid wsp:val=&quot;00932156&quot;/&gt;&lt;wsp:rsid wsp:val=&quot;00932952&quot;/&gt;&lt;wsp:rsid wsp:val=&quot;00933367&quot;/&gt;&lt;wsp:rsid wsp:val=&quot;009336CE&quot;/&gt;&lt;wsp:rsid wsp:val=&quot;00933D3C&quot;/&gt;&lt;wsp:rsid wsp:val=&quot;00933E80&quot;/&gt;&lt;wsp:rsid wsp:val=&quot;00933EEB&quot;/&gt;&lt;wsp:rsid wsp:val=&quot;00934396&quot;/&gt;&lt;wsp:rsid wsp:val=&quot;00934864&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467&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504BD&quot;/&gt;&lt;wsp:rsid wsp:val=&quot;00950DE7&quot;/&gt;&lt;wsp:rsid wsp:val=&quot;0095278F&quot;/&gt;&lt;wsp:rsid wsp:val=&quot;00953098&quot;/&gt;&lt;wsp:rsid wsp:val=&quot;00953637&quot;/&gt;&lt;wsp:rsid wsp:val=&quot;00953920&quot;/&gt;&lt;wsp:rsid wsp:val=&quot;00953D47&quot;/&gt;&lt;wsp:rsid wsp:val=&quot;0095461F&quot;/&gt;&lt;wsp:rsid wsp:val=&quot;00954663&quot;/&gt;&lt;wsp:rsid wsp:val=&quot;009559ED&quot;/&gt;&lt;wsp:rsid wsp:val=&quot;00955ABB&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64&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06A3&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6635&quot;/&gt;&lt;wsp:rsid wsp:val=&quot;009900E5&quot;/&gt;&lt;wsp:rsid wsp:val=&quot;00990630&quot;/&gt;&lt;wsp:rsid wsp:val=&quot;00990779&quot;/&gt;&lt;wsp:rsid wsp:val=&quot;0099093F&quot;/&gt;&lt;wsp:rsid wsp:val=&quot;00991761&quot;/&gt;&lt;wsp:rsid wsp:val=&quot;0099235B&quot;/&gt;&lt;wsp:rsid wsp:val=&quot;00992CDF&quot;/&gt;&lt;wsp:rsid wsp:val=&quot;00992DC4&quot;/&gt;&lt;wsp:rsid wsp:val=&quot;00993321&quot;/&gt;&lt;wsp:rsid wsp:val=&quot;00993D8D&quot;/&gt;&lt;wsp:rsid wsp:val=&quot;00994309&quot;/&gt;&lt;wsp:rsid wsp:val=&quot;00994B02&quot;/&gt;&lt;wsp:rsid wsp:val=&quot;00994DCA&quot;/&gt;&lt;wsp:rsid wsp:val=&quot;0099603E&quot;/&gt;&lt;wsp:rsid wsp:val=&quot;009965BD&quot;/&gt;&lt;wsp:rsid wsp:val=&quot;00996BDC&quot;/&gt;&lt;wsp:rsid wsp:val=&quot;009970DD&quot;/&gt;&lt;wsp:rsid wsp:val=&quot;009975F4&quot;/&gt;&lt;wsp:rsid wsp:val=&quot;009A0FAB&quot;/&gt;&lt;wsp:rsid wsp:val=&quot;009A0FBA&quot;/&gt;&lt;wsp:rsid wsp:val=&quot;009A1601&quot;/&gt;&lt;wsp:rsid wsp:val=&quot;009A1F67&quot;/&gt;&lt;wsp:rsid wsp:val=&quot;009A24C8&quot;/&gt;&lt;wsp:rsid wsp:val=&quot;009A2BB1&quot;/&gt;&lt;wsp:rsid wsp:val=&quot;009A462D&quot;/&gt;&lt;wsp:rsid wsp:val=&quot;009A5CBA&quot;/&gt;&lt;wsp:rsid wsp:val=&quot;009A6274&quot;/&gt;&lt;wsp:rsid wsp:val=&quot;009A627F&quot;/&gt;&lt;wsp:rsid wsp:val=&quot;009A645B&quot;/&gt;&lt;wsp:rsid wsp:val=&quot;009A755E&quot;/&gt;&lt;wsp:rsid wsp:val=&quot;009A7846&quot;/&gt;&lt;wsp:rsid wsp:val=&quot;009B0D91&quot;/&gt;&lt;wsp:rsid wsp:val=&quot;009B3104&quot;/&gt;&lt;wsp:rsid wsp:val=&quot;009B37C9&quot;/&gt;&lt;wsp:rsid wsp:val=&quot;009B396D&quot;/&gt;&lt;wsp:rsid wsp:val=&quot;009B3AC2&quot;/&gt;&lt;wsp:rsid wsp:val=&quot;009B3BD4&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390E&quot;/&gt;&lt;wsp:rsid wsp:val=&quot;009C401E&quot;/&gt;&lt;wsp:rsid wsp:val=&quot;009C403E&quot;/&gt;&lt;wsp:rsid wsp:val=&quot;009C4923&quot;/&gt;&lt;wsp:rsid wsp:val=&quot;009C5410&quot;/&gt;&lt;wsp:rsid wsp:val=&quot;009C5A31&quot;/&gt;&lt;wsp:rsid wsp:val=&quot;009C742A&quot;/&gt;&lt;wsp:rsid wsp:val=&quot;009D1829&quot;/&gt;&lt;wsp:rsid wsp:val=&quot;009D2044&quot;/&gt;&lt;wsp:rsid wsp:val=&quot;009D2ACB&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703C&quot;/&gt;&lt;wsp:rsid wsp:val=&quot;009D718F&quot;/&gt;&lt;wsp:rsid wsp:val=&quot;009D7788&quot;/&gt;&lt;wsp:rsid wsp:val=&quot;009D7E7C&quot;/&gt;&lt;wsp:rsid wsp:val=&quot;009E0213&quot;/&gt;&lt;wsp:rsid wsp:val=&quot;009E068F&quot;/&gt;&lt;wsp:rsid wsp:val=&quot;009E07DE&quot;/&gt;&lt;wsp:rsid wsp:val=&quot;009E2E4B&quot;/&gt;&lt;wsp:rsid wsp:val=&quot;009E35DB&quot;/&gt;&lt;wsp:rsid wsp:val=&quot;009E4004&quot;/&gt;&lt;wsp:rsid wsp:val=&quot;009E4235&quot;/&gt;&lt;wsp:rsid wsp:val=&quot;009E47A3&quot;/&gt;&lt;wsp:rsid wsp:val=&quot;009E5D88&quot;/&gt;&lt;wsp:rsid wsp:val=&quot;009E602D&quot;/&gt;&lt;wsp:rsid wsp:val=&quot;009E7CEA&quot;/&gt;&lt;wsp:rsid wsp:val=&quot;009F08F3&quot;/&gt;&lt;wsp:rsid wsp:val=&quot;009F09EF&quot;/&gt;&lt;wsp:rsid wsp:val=&quot;009F0A74&quot;/&gt;&lt;wsp:rsid wsp:val=&quot;009F2AE7&quot;/&gt;&lt;wsp:rsid wsp:val=&quot;009F2B2C&quot;/&gt;&lt;wsp:rsid wsp:val=&quot;009F344F&quot;/&gt;&lt;wsp:rsid wsp:val=&quot;009F47FC&quot;/&gt;&lt;wsp:rsid wsp:val=&quot;009F5143&quot;/&gt;&lt;wsp:rsid wsp:val=&quot;009F7BDB&quot;/&gt;&lt;wsp:rsid wsp:val=&quot;009F7DAD&quot;/&gt;&lt;wsp:rsid wsp:val=&quot;009F7FD4&quot;/&gt;&lt;wsp:rsid wsp:val=&quot;00A00254&quot;/&gt;&lt;wsp:rsid wsp:val=&quot;00A0026D&quot;/&gt;&lt;wsp:rsid wsp:val=&quot;00A0039D&quot;/&gt;&lt;wsp:rsid wsp:val=&quot;00A021CA&quot;/&gt;&lt;wsp:rsid wsp:val=&quot;00A02D6D&quot;/&gt;&lt;wsp:rsid wsp:val=&quot;00A04367&quot;/&gt;&lt;wsp:rsid wsp:val=&quot;00A048A8&quot;/&gt;&lt;wsp:rsid wsp:val=&quot;00A04DCB&quot;/&gt;&lt;wsp:rsid wsp:val=&quot;00A05B47&quot;/&gt;&lt;wsp:rsid wsp:val=&quot;00A063B7&quot;/&gt;&lt;wsp:rsid wsp:val=&quot;00A06DB0&quot;/&gt;&lt;wsp:rsid wsp:val=&quot;00A110BC&quot;/&gt;&lt;wsp:rsid wsp:val=&quot;00A12492&quot;/&gt;&lt;wsp:rsid wsp:val=&quot;00A13DD6&quot;/&gt;&lt;wsp:rsid wsp:val=&quot;00A13E54&quot;/&gt;&lt;wsp:rsid wsp:val=&quot;00A1420D&quot;/&gt;&lt;wsp:rsid wsp:val=&quot;00A16BD1&quot;/&gt;&lt;wsp:rsid wsp:val=&quot;00A16EE6&quot;/&gt;&lt;wsp:rsid wsp:val=&quot;00A17D84&quot;/&gt;&lt;wsp:rsid wsp:val=&quot;00A17F63&quot;/&gt;&lt;wsp:rsid wsp:val=&quot;00A200EF&quot;/&gt;&lt;wsp:rsid wsp:val=&quot;00A20E4F&quot;/&gt;&lt;wsp:rsid wsp:val=&quot;00A2149F&quot;/&gt;&lt;wsp:rsid wsp:val=&quot;00A214F4&quot;/&gt;&lt;wsp:rsid wsp:val=&quot;00A2193B&quot;/&gt;&lt;wsp:rsid wsp:val=&quot;00A21B62&quot;/&gt;&lt;wsp:rsid wsp:val=&quot;00A22EE1&quot;/&gt;&lt;wsp:rsid wsp:val=&quot;00A2351A&quot;/&gt;&lt;wsp:rsid wsp:val=&quot;00A24EAC&quot;/&gt;&lt;wsp:rsid wsp:val=&quot;00A253A7&quot;/&gt;&lt;wsp:rsid wsp:val=&quot;00A264A9&quot;/&gt;&lt;wsp:rsid wsp:val=&quot;00A2663B&quot;/&gt;&lt;wsp:rsid wsp:val=&quot;00A269B0&quot;/&gt;&lt;wsp:rsid wsp:val=&quot;00A26EA6&quot;/&gt;&lt;wsp:rsid wsp:val=&quot;00A27785&quot;/&gt;&lt;wsp:rsid wsp:val=&quot;00A30187&quot;/&gt;&lt;wsp:rsid wsp:val=&quot;00A319C8&quot;/&gt;&lt;wsp:rsid wsp:val=&quot;00A33D04&quot;/&gt;&lt;wsp:rsid wsp:val=&quot;00A34314&quot;/&gt;&lt;wsp:rsid wsp:val=&quot;00A3448A&quot;/&gt;&lt;wsp:rsid wsp:val=&quot;00A35160&quot;/&gt;&lt;wsp:rsid wsp:val=&quot;00A35469&quot;/&gt;&lt;wsp:rsid wsp:val=&quot;00A36297&quot;/&gt;&lt;wsp:rsid wsp:val=&quot;00A3663D&quot;/&gt;&lt;wsp:rsid wsp:val=&quot;00A36BDC&quot;/&gt;&lt;wsp:rsid wsp:val=&quot;00A36EAD&quot;/&gt;&lt;wsp:rsid wsp:val=&quot;00A37E7B&quot;/&gt;&lt;wsp:rsid wsp:val=&quot;00A408D4&quot;/&gt;&lt;wsp:rsid wsp:val=&quot;00A4199F&quot;/&gt;&lt;wsp:rsid wsp:val=&quot;00A41E2B&quot;/&gt;&lt;wsp:rsid wsp:val=&quot;00A4252A&quot;/&gt;&lt;wsp:rsid wsp:val=&quot;00A43013&quot;/&gt;&lt;wsp:rsid wsp:val=&quot;00A4318D&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601E5&quot;/&gt;&lt;wsp:rsid wsp:val=&quot;00A60DBF&quot;/&gt;&lt;wsp:rsid wsp:val=&quot;00A6126F&quot;/&gt;&lt;wsp:rsid wsp:val=&quot;00A61499&quot;/&gt;&lt;wsp:rsid wsp:val=&quot;00A615C9&quot;/&gt;&lt;wsp:rsid wsp:val=&quot;00A620D8&quot;/&gt;&lt;wsp:rsid wsp:val=&quot;00A62C1F&quot;/&gt;&lt;wsp:rsid wsp:val=&quot;00A63483&quot;/&gt;&lt;wsp:rsid wsp:val=&quot;00A6437D&quot;/&gt;&lt;wsp:rsid wsp:val=&quot;00A64DD4&quot;/&gt;&lt;wsp:rsid wsp:val=&quot;00A660AC&quot;/&gt;&lt;wsp:rsid wsp:val=&quot;00A670EF&quot;/&gt;&lt;wsp:rsid wsp:val=&quot;00A67D49&quot;/&gt;&lt;wsp:rsid wsp:val=&quot;00A67E6C&quot;/&gt;&lt;wsp:rsid wsp:val=&quot;00A7172B&quot;/&gt;&lt;wsp:rsid wsp:val=&quot;00A71B99&quot;/&gt;&lt;wsp:rsid wsp:val=&quot;00A71E0A&quot;/&gt;&lt;wsp:rsid wsp:val=&quot;00A7246D&quot;/&gt;&lt;wsp:rsid wsp:val=&quot;00A7377B&quot;/&gt;&lt;wsp:rsid wsp:val=&quot;00A73989&quot;/&gt;&lt;wsp:rsid wsp:val=&quot;00A739D0&quot;/&gt;&lt;wsp:rsid wsp:val=&quot;00A73D7E&quot;/&gt;&lt;wsp:rsid wsp:val=&quot;00A746CE&quot;/&gt;&lt;wsp:rsid wsp:val=&quot;00A74F7D&quot;/&gt;&lt;wsp:rsid wsp:val=&quot;00A7519E&quot;/&gt;&lt;wsp:rsid wsp:val=&quot;00A754EE&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13FA&quot;/&gt;&lt;wsp:rsid wsp:val=&quot;00A8445F&quot;/&gt;&lt;wsp:rsid wsp:val=&quot;00A848C0&quot;/&gt;&lt;wsp:rsid wsp:val=&quot;00A852ED&quot;/&gt;&lt;wsp:rsid wsp:val=&quot;00A8531C&quot;/&gt;&lt;wsp:rsid wsp:val=&quot;00A85A38&quot;/&gt;&lt;wsp:rsid wsp:val=&quot;00A85D63&quot;/&gt;&lt;wsp:rsid wsp:val=&quot;00A86331&quot;/&gt;&lt;wsp:rsid wsp:val=&quot;00A8722D&quot;/&gt;&lt;wsp:rsid wsp:val=&quot;00A91CDF&quot;/&gt;&lt;wsp:rsid wsp:val=&quot;00A91F23&quot;/&gt;&lt;wsp:rsid wsp:val=&quot;00A920C7&quot;/&gt;&lt;wsp:rsid wsp:val=&quot;00A92879&quot;/&gt;&lt;wsp:rsid wsp:val=&quot;00A9544C&quot;/&gt;&lt;wsp:rsid wsp:val=&quot;00A95546&quot;/&gt;&lt;wsp:rsid wsp:val=&quot;00A956A5&quot;/&gt;&lt;wsp:rsid wsp:val=&quot;00A9594B&quot;/&gt;&lt;wsp:rsid wsp:val=&quot;00A95B89&quot;/&gt;&lt;wsp:rsid wsp:val=&quot;00A96357&quot;/&gt;&lt;wsp:rsid wsp:val=&quot;00A97570&quot;/&gt;&lt;wsp:rsid wsp:val=&quot;00A979EE&quot;/&gt;&lt;wsp:rsid wsp:val=&quot;00AA016F&quot;/&gt;&lt;wsp:rsid wsp:val=&quot;00AA05E2&quot;/&gt;&lt;wsp:rsid wsp:val=&quot;00AA1D8A&quot;/&gt;&lt;wsp:rsid wsp:val=&quot;00AA1ED6&quot;/&gt;&lt;wsp:rsid wsp:val=&quot;00AA2192&quot;/&gt;&lt;wsp:rsid wsp:val=&quot;00AA23DA&quot;/&gt;&lt;wsp:rsid wsp:val=&quot;00AA2D9C&quot;/&gt;&lt;wsp:rsid wsp:val=&quot;00AA3748&quot;/&gt;&lt;wsp:rsid wsp:val=&quot;00AA446F&quot;/&gt;&lt;wsp:rsid wsp:val=&quot;00AA50A1&quot;/&gt;&lt;wsp:rsid wsp:val=&quot;00AA51D6&quot;/&gt;&lt;wsp:rsid wsp:val=&quot;00AA5D17&quot;/&gt;&lt;wsp:rsid wsp:val=&quot;00AA70BE&quot;/&gt;&lt;wsp:rsid wsp:val=&quot;00AB0BC8&quot;/&gt;&lt;wsp:rsid wsp:val=&quot;00AB0D03&quot;/&gt;&lt;wsp:rsid wsp:val=&quot;00AB11CA&quot;/&gt;&lt;wsp:rsid wsp:val=&quot;00AB1387&quot;/&gt;&lt;wsp:rsid wsp:val=&quot;00AB14D9&quot;/&gt;&lt;wsp:rsid wsp:val=&quot;00AB19C7&quot;/&gt;&lt;wsp:rsid wsp:val=&quot;00AB1B76&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ECD&quot;/&gt;&lt;wsp:rsid wsp:val=&quot;00AC3119&quot;/&gt;&lt;wsp:rsid wsp:val=&quot;00AC38AE&quot;/&gt;&lt;wsp:rsid wsp:val=&quot;00AC49FB&quot;/&gt;&lt;wsp:rsid wsp:val=&quot;00AC5A10&quot;/&gt;&lt;wsp:rsid wsp:val=&quot;00AC786A&quot;/&gt;&lt;wsp:rsid wsp:val=&quot;00AD0460&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748F&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AE5&quot;/&gt;&lt;wsp:rsid wsp:val=&quot;00AE3FA0&quot;/&gt;&lt;wsp:rsid wsp:val=&quot;00AE40E0&quot;/&gt;&lt;wsp:rsid wsp:val=&quot;00AE4DBA&quot;/&gt;&lt;wsp:rsid wsp:val=&quot;00AE4F07&quot;/&gt;&lt;wsp:rsid wsp:val=&quot;00AE5783&quot;/&gt;&lt;wsp:rsid wsp:val=&quot;00AF0C7E&quot;/&gt;&lt;wsp:rsid wsp:val=&quot;00AF1C5D&quot;/&gt;&lt;wsp:rsid wsp:val=&quot;00AF42D7&quot;/&gt;&lt;wsp:rsid wsp:val=&quot;00AF474B&quot;/&gt;&lt;wsp:rsid wsp:val=&quot;00AF4AFF&quot;/&gt;&lt;wsp:rsid wsp:val=&quot;00AF52BE&quot;/&gt;&lt;wsp:rsid wsp:val=&quot;00AF643F&quot;/&gt;&lt;wsp:rsid wsp:val=&quot;00AF6DA0&quot;/&gt;&lt;wsp:rsid wsp:val=&quot;00B006FE&quot;/&gt;&lt;wsp:rsid wsp:val=&quot;00B007CB&quot;/&gt;&lt;wsp:rsid wsp:val=&quot;00B028B5&quot;/&gt;&lt;wsp:rsid wsp:val=&quot;00B02AA9&quot;/&gt;&lt;wsp:rsid wsp:val=&quot;00B02FA3&quot;/&gt;&lt;wsp:rsid wsp:val=&quot;00B03281&quot;/&gt;&lt;wsp:rsid wsp:val=&quot;00B032E0&quot;/&gt;&lt;wsp:rsid wsp:val=&quot;00B05084&quot;/&gt;&lt;wsp:rsid wsp:val=&quot;00B055C2&quot;/&gt;&lt;wsp:rsid wsp:val=&quot;00B1177A&quot;/&gt;&lt;wsp:rsid wsp:val=&quot;00B146E4&quot;/&gt;&lt;wsp:rsid wsp:val=&quot;00B1497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375&quot;/&gt;&lt;wsp:rsid wsp:val=&quot;00B23755&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5997&quot;/&gt;&lt;wsp:rsid wsp:val=&quot;00B36F25&quot;/&gt;&lt;wsp:rsid wsp:val=&quot;00B36F3A&quot;/&gt;&lt;wsp:rsid wsp:val=&quot;00B372AA&quot;/&gt;&lt;wsp:rsid wsp:val=&quot;00B40445&quot;/&gt;&lt;wsp:rsid wsp:val=&quot;00B41888&quot;/&gt;&lt;wsp:rsid wsp:val=&quot;00B43FDB&quot;/&gt;&lt;wsp:rsid wsp:val=&quot;00B44A42&quot;/&gt;&lt;wsp:rsid wsp:val=&quot;00B45A52&quot;/&gt;&lt;wsp:rsid wsp:val=&quot;00B46175&quot;/&gt;&lt;wsp:rsid wsp:val=&quot;00B467C4&quot;/&gt;&lt;wsp:rsid wsp:val=&quot;00B47C29&quot;/&gt;&lt;wsp:rsid wsp:val=&quot;00B47D21&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B02&quot;/&gt;&lt;wsp:rsid wsp:val=&quot;00B7285B&quot;/&gt;&lt;wsp:rsid wsp:val=&quot;00B72868&quot;/&gt;&lt;wsp:rsid wsp:val=&quot;00B73436&quot;/&gt;&lt;wsp:rsid wsp:val=&quot;00B73583&quot;/&gt;&lt;wsp:rsid wsp:val=&quot;00B739F6&quot;/&gt;&lt;wsp:rsid wsp:val=&quot;00B752D9&quot;/&gt;&lt;wsp:rsid wsp:val=&quot;00B75DBE&quot;/&gt;&lt;wsp:rsid wsp:val=&quot;00B777F2&quot;/&gt;&lt;wsp:rsid wsp:val=&quot;00B77A3C&quot;/&gt;&lt;wsp:rsid wsp:val=&quot;00B77FFB&quot;/&gt;&lt;wsp:rsid wsp:val=&quot;00B81A7B&quot;/&gt;&lt;wsp:rsid wsp:val=&quot;00B81FF6&quot;/&gt;&lt;wsp:rsid wsp:val=&quot;00B8209E&quot;/&gt;&lt;wsp:rsid wsp:val=&quot;00B82F97&quot;/&gt;&lt;wsp:rsid wsp:val=&quot;00B8477A&quot;/&gt;&lt;wsp:rsid wsp:val=&quot;00B85203&quot;/&gt;&lt;wsp:rsid wsp:val=&quot;00B852E5&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3A56&quot;/&gt;&lt;wsp:rsid wsp:val=&quot;00B93B59&quot;/&gt;&lt;wsp:rsid wsp:val=&quot;00B93E70&quot;/&gt;&lt;wsp:rsid wsp:val=&quot;00B9406A&quot;/&gt;&lt;wsp:rsid wsp:val=&quot;00B94676&quot;/&gt;&lt;wsp:rsid wsp:val=&quot;00B94CF9&quot;/&gt;&lt;wsp:rsid wsp:val=&quot;00B97BB4&quot;/&gt;&lt;wsp:rsid wsp:val=&quot;00B97C21&quot;/&gt;&lt;wsp:rsid wsp:val=&quot;00B97D91&quot;/&gt;&lt;wsp:rsid wsp:val=&quot;00B97EC2&quot;/&gt;&lt;wsp:rsid wsp:val=&quot;00BA0318&quot;/&gt;&lt;wsp:rsid wsp:val=&quot;00BA08A3&quot;/&gt;&lt;wsp:rsid wsp:val=&quot;00BA1EFD&quot;/&gt;&lt;wsp:rsid wsp:val=&quot;00BA2280&quot;/&gt;&lt;wsp:rsid wsp:val=&quot;00BA2A08&quot;/&gt;&lt;wsp:rsid wsp:val=&quot;00BA34E1&quot;/&gt;&lt;wsp:rsid wsp:val=&quot;00BA4E8B&quot;/&gt;&lt;wsp:rsid wsp:val=&quot;00BA5131&quot;/&gt;&lt;wsp:rsid wsp:val=&quot;00BA56D2&quot;/&gt;&lt;wsp:rsid wsp:val=&quot;00BA58F5&quot;/&gt;&lt;wsp:rsid wsp:val=&quot;00BA7028&quot;/&gt;&lt;wsp:rsid wsp:val=&quot;00BA70BB&quot;/&gt;&lt;wsp:rsid wsp:val=&quot;00BA76E0&quot;/&gt;&lt;wsp:rsid wsp:val=&quot;00BB004D&quot;/&gt;&lt;wsp:rsid wsp:val=&quot;00BB021A&quot;/&gt;&lt;wsp:rsid wsp:val=&quot;00BB0A24&quot;/&gt;&lt;wsp:rsid wsp:val=&quot;00BB21B4&quot;/&gt;&lt;wsp:rsid wsp:val=&quot;00BB2863&quot;/&gt;&lt;wsp:rsid wsp:val=&quot;00BB2A25&quot;/&gt;&lt;wsp:rsid wsp:val=&quot;00BB30F3&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15E4&quot;/&gt;&lt;wsp:rsid wsp:val=&quot;00BC4D2E&quot;/&gt;&lt;wsp:rsid wsp:val=&quot;00BC4E54&quot;/&gt;&lt;wsp:rsid wsp:val=&quot;00BC74D1&quot;/&gt;&lt;wsp:rsid wsp:val=&quot;00BC7902&quot;/&gt;&lt;wsp:rsid wsp:val=&quot;00BD0073&quot;/&gt;&lt;wsp:rsid wsp:val=&quot;00BD48AC&quot;/&gt;&lt;wsp:rsid wsp:val=&quot;00BD4AE4&quot;/&gt;&lt;wsp:rsid wsp:val=&quot;00BD55BA&quot;/&gt;&lt;wsp:rsid wsp:val=&quot;00BD5762&quot;/&gt;&lt;wsp:rsid wsp:val=&quot;00BD5F1A&quot;/&gt;&lt;wsp:rsid wsp:val=&quot;00BD7820&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5CFC&quot;/&gt;&lt;wsp:rsid wsp:val=&quot;00BE7406&quot;/&gt;&lt;wsp:rsid wsp:val=&quot;00BE7603&quot;/&gt;&lt;wsp:rsid wsp:val=&quot;00BE78D7&quot;/&gt;&lt;wsp:rsid wsp:val=&quot;00BF1EDF&quot;/&gt;&lt;wsp:rsid wsp:val=&quot;00BF2F8C&quot;/&gt;&lt;wsp:rsid wsp:val=&quot;00BF3279&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F33&quot;/&gt;&lt;wsp:rsid wsp:val=&quot;00C0209C&quot;/&gt;&lt;wsp:rsid wsp:val=&quot;00C0250F&quot;/&gt;&lt;wsp:rsid wsp:val=&quot;00C0290B&quot;/&gt;&lt;wsp:rsid wsp:val=&quot;00C02CC6&quot;/&gt;&lt;wsp:rsid wsp:val=&quot;00C0342D&quot;/&gt;&lt;wsp:rsid wsp:val=&quot;00C040F7&quot;/&gt;&lt;wsp:rsid wsp:val=&quot;00C044AB&quot;/&gt;&lt;wsp:rsid wsp:val=&quot;00C04C9F&quot;/&gt;&lt;wsp:rsid wsp:val=&quot;00C05706&quot;/&gt;&lt;wsp:rsid wsp:val=&quot;00C06071&quot;/&gt;&lt;wsp:rsid wsp:val=&quot;00C0657A&quot;/&gt;&lt;wsp:rsid wsp:val=&quot;00C07377&quot;/&gt;&lt;wsp:rsid wsp:val=&quot;00C0762D&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6757&quot;/&gt;&lt;wsp:rsid wsp:val=&quot;00C17316&quot;/&gt;&lt;wsp:rsid wsp:val=&quot;00C17C30&quot;/&gt;&lt;wsp:rsid wsp:val=&quot;00C226CD&quot;/&gt;&lt;wsp:rsid wsp:val=&quot;00C23EAD&quot;/&gt;&lt;wsp:rsid wsp:val=&quot;00C24AA4&quot;/&gt;&lt;wsp:rsid wsp:val=&quot;00C26007&quot;/&gt;&lt;wsp:rsid wsp:val=&quot;00C279B5&quot;/&gt;&lt;wsp:rsid wsp:val=&quot;00C27C45&quot;/&gt;&lt;wsp:rsid wsp:val=&quot;00C302CE&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6E84&quot;/&gt;&lt;wsp:rsid wsp:val=&quot;00C3719D&quot;/&gt;&lt;wsp:rsid wsp:val=&quot;00C4082F&quot;/&gt;&lt;wsp:rsid wsp:val=&quot;00C41535&quot;/&gt;&lt;wsp:rsid wsp:val=&quot;00C42B43&quot;/&gt;&lt;wsp:rsid wsp:val=&quot;00C43A6C&quot;/&gt;&lt;wsp:rsid wsp:val=&quot;00C44972&quot;/&gt;&lt;wsp:rsid wsp:val=&quot;00C45739&quot;/&gt;&lt;wsp:rsid wsp:val=&quot;00C45C25&quot;/&gt;&lt;wsp:rsid wsp:val=&quot;00C45F08&quot;/&gt;&lt;wsp:rsid wsp:val=&quot;00C4639E&quot;/&gt;&lt;wsp:rsid wsp:val=&quot;00C46B7B&quot;/&gt;&lt;wsp:rsid wsp:val=&quot;00C47344&quot;/&gt;&lt;wsp:rsid wsp:val=&quot;00C5010D&quot;/&gt;&lt;wsp:rsid wsp:val=&quot;00C5269D&quot;/&gt;&lt;wsp:rsid wsp:val=&quot;00C52B72&quot;/&gt;&lt;wsp:rsid wsp:val=&quot;00C537C2&quot;/&gt;&lt;wsp:rsid wsp:val=&quot;00C53AD2&quot;/&gt;&lt;wsp:rsid wsp:val=&quot;00C54995&quot;/&gt;&lt;wsp:rsid wsp:val=&quot;00C54D41&quot;/&gt;&lt;wsp:rsid wsp:val=&quot;00C55464&quot;/&gt;&lt;wsp:rsid wsp:val=&quot;00C5584E&quot;/&gt;&lt;wsp:rsid wsp:val=&quot;00C55E1C&quot;/&gt;&lt;wsp:rsid wsp:val=&quot;00C60783&quot;/&gt;&lt;wsp:rsid wsp:val=&quot;00C6159F&quot;/&gt;&lt;wsp:rsid wsp:val=&quot;00C61623&quot;/&gt;&lt;wsp:rsid wsp:val=&quot;00C61F29&quot;/&gt;&lt;wsp:rsid wsp:val=&quot;00C6223E&quot;/&gt;&lt;wsp:rsid wsp:val=&quot;00C634E4&quot;/&gt;&lt;wsp:rsid wsp:val=&quot;00C63DC8&quot;/&gt;&lt;wsp:rsid wsp:val=&quot;00C644E1&quot;/&gt;&lt;wsp:rsid wsp:val=&quot;00C64672&quot;/&gt;&lt;wsp:rsid wsp:val=&quot;00C654C6&quot;/&gt;&lt;wsp:rsid wsp:val=&quot;00C65560&quot;/&gt;&lt;wsp:rsid wsp:val=&quot;00C65EBC&quot;/&gt;&lt;wsp:rsid wsp:val=&quot;00C65F0C&quot;/&gt;&lt;wsp:rsid wsp:val=&quot;00C66472&quot;/&gt;&lt;wsp:rsid wsp:val=&quot;00C668F7&quot;/&gt;&lt;wsp:rsid wsp:val=&quot;00C6692D&quot;/&gt;&lt;wsp:rsid wsp:val=&quot;00C671CA&quot;/&gt;&lt;wsp:rsid wsp:val=&quot;00C70697&quot;/&gt;&lt;wsp:rsid wsp:val=&quot;00C70D2F&quot;/&gt;&lt;wsp:rsid wsp:val=&quot;00C728F3&quot;/&gt;&lt;wsp:rsid wsp:val=&quot;00C72EF4&quot;/&gt;&lt;wsp:rsid wsp:val=&quot;00C7412A&quot;/&gt;&lt;wsp:rsid wsp:val=&quot;00C755E3&quot;/&gt;&lt;wsp:rsid wsp:val=&quot;00C75D2F&quot;/&gt;&lt;wsp:rsid wsp:val=&quot;00C76D90&quot;/&gt;&lt;wsp:rsid wsp:val=&quot;00C76E3C&quot;/&gt;&lt;wsp:rsid wsp:val=&quot;00C8085D&quot;/&gt;&lt;wsp:rsid wsp:val=&quot;00C80F87&quot;/&gt;&lt;wsp:rsid wsp:val=&quot;00C812CF&quot;/&gt;&lt;wsp:rsid wsp:val=&quot;00C81568&quot;/&gt;&lt;wsp:rsid wsp:val=&quot;00C82387&quot;/&gt;&lt;wsp:rsid wsp:val=&quot;00C82773&quot;/&gt;&lt;wsp:rsid wsp:val=&quot;00C82915&quot;/&gt;&lt;wsp:rsid wsp:val=&quot;00C830E3&quot;/&gt;&lt;wsp:rsid wsp:val=&quot;00C83A13&quot;/&gt;&lt;wsp:rsid wsp:val=&quot;00C842EF&quot;/&gt;&lt;wsp:rsid wsp:val=&quot;00C84C4B&quot;/&gt;&lt;wsp:rsid wsp:val=&quot;00C857B3&quot;/&gt;&lt;wsp:rsid wsp:val=&quot;00C86CFF&quot;/&gt;&lt;wsp:rsid wsp:val=&quot;00C87FCB&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5B40&quot;/&gt;&lt;wsp:rsid wsp:val=&quot;00C966F9&quot;/&gt;&lt;wsp:rsid wsp:val=&quot;00C97567&quot;/&gt;&lt;wsp:rsid wsp:val=&quot;00C97A5F&quot;/&gt;&lt;wsp:rsid wsp:val=&quot;00C97EA2&quot;/&gt;&lt;wsp:rsid wsp:val=&quot;00CA0A65&quot;/&gt;&lt;wsp:rsid wsp:val=&quot;00CA17EF&quot;/&gt;&lt;wsp:rsid wsp:val=&quot;00CA1ED8&quot;/&gt;&lt;wsp:rsid wsp:val=&quot;00CA38D6&quot;/&gt;&lt;wsp:rsid wsp:val=&quot;00CA39A2&quot;/&gt;&lt;wsp:rsid wsp:val=&quot;00CA3DFD&quot;/&gt;&lt;wsp:rsid wsp:val=&quot;00CA4071&quot;/&gt;&lt;wsp:rsid wsp:val=&quot;00CA4E1A&quot;/&gt;&lt;wsp:rsid wsp:val=&quot;00CA59E2&quot;/&gt;&lt;wsp:rsid wsp:val=&quot;00CA5D20&quot;/&gt;&lt;wsp:rsid wsp:val=&quot;00CA6241&quot;/&gt;&lt;wsp:rsid wsp:val=&quot;00CA6781&quot;/&gt;&lt;wsp:rsid wsp:val=&quot;00CB1F63&quot;/&gt;&lt;wsp:rsid wsp:val=&quot;00CB2067&quot;/&gt;&lt;wsp:rsid wsp:val=&quot;00CB6997&quot;/&gt;&lt;wsp:rsid wsp:val=&quot;00CC040E&quot;/&gt;&lt;wsp:rsid wsp:val=&quot;00CC111F&quot;/&gt;&lt;wsp:rsid wsp:val=&quot;00CC1346&quot;/&gt;&lt;wsp:rsid wsp:val=&quot;00CC3806&quot;/&gt;&lt;wsp:rsid wsp:val=&quot;00CC3D2A&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824&quot;/&gt;&lt;wsp:rsid wsp:val=&quot;00CD2ED1&quot;/&gt;&lt;wsp:rsid wsp:val=&quot;00CD337B&quot;/&gt;&lt;wsp:rsid wsp:val=&quot;00CD4CD9&quot;/&gt;&lt;wsp:rsid wsp:val=&quot;00CD652C&quot;/&gt;&lt;wsp:rsid wsp:val=&quot;00CD6B8F&quot;/&gt;&lt;wsp:rsid wsp:val=&quot;00CD6CA5&quot;/&gt;&lt;wsp:rsid wsp:val=&quot;00CD6FCC&quot;/&gt;&lt;wsp:rsid wsp:val=&quot;00CD76C2&quot;/&gt;&lt;wsp:rsid wsp:val=&quot;00CE1237&quot;/&gt;&lt;wsp:rsid wsp:val=&quot;00CE1A49&quot;/&gt;&lt;wsp:rsid wsp:val=&quot;00CE277C&quot;/&gt;&lt;wsp:rsid wsp:val=&quot;00CE292F&quot;/&gt;&lt;wsp:rsid wsp:val=&quot;00CE2C47&quot;/&gt;&lt;wsp:rsid wsp:val=&quot;00CE4A12&quot;/&gt;&lt;wsp:rsid wsp:val=&quot;00CE59DC&quot;/&gt;&lt;wsp:rsid wsp:val=&quot;00CE5B18&quot;/&gt;&lt;wsp:rsid wsp:val=&quot;00CE7025&quot;/&gt;&lt;wsp:rsid wsp:val=&quot;00CE7405&quot;/&gt;&lt;wsp:rsid wsp:val=&quot;00CE7561&quot;/&gt;&lt;wsp:rsid wsp:val=&quot;00CE75E3&quot;/&gt;&lt;wsp:rsid wsp:val=&quot;00CF05E6&quot;/&gt;&lt;wsp:rsid wsp:val=&quot;00CF07BD&quot;/&gt;&lt;wsp:rsid wsp:val=&quot;00CF0924&quot;/&gt;&lt;wsp:rsid wsp:val=&quot;00CF0CE3&quot;/&gt;&lt;wsp:rsid wsp:val=&quot;00CF0D81&quot;/&gt;&lt;wsp:rsid wsp:val=&quot;00CF1354&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D018A7&quot;/&gt;&lt;wsp:rsid wsp:val=&quot;00D02803&quot;/&gt;&lt;wsp:rsid wsp:val=&quot;00D0349B&quot;/&gt;&lt;wsp:rsid wsp:val=&quot;00D04EAA&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20C4&quot;/&gt;&lt;wsp:rsid wsp:val=&quot;00D121BA&quot;/&gt;&lt;wsp:rsid wsp:val=&quot;00D1269E&quot;/&gt;&lt;wsp:rsid wsp:val=&quot;00D128A7&quot;/&gt;&lt;wsp:rsid wsp:val=&quot;00D13135&quot;/&gt;&lt;wsp:rsid wsp:val=&quot;00D136C1&quot;/&gt;&lt;wsp:rsid wsp:val=&quot;00D13A9F&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35FD&quot;/&gt;&lt;wsp:rsid wsp:val=&quot;00D239A7&quot;/&gt;&lt;wsp:rsid wsp:val=&quot;00D23F47&quot;/&gt;&lt;wsp:rsid wsp:val=&quot;00D248DC&quot;/&gt;&lt;wsp:rsid wsp:val=&quot;00D24B5D&quot;/&gt;&lt;wsp:rsid wsp:val=&quot;00D25297&quot;/&gt;&lt;wsp:rsid wsp:val=&quot;00D25511&quot;/&gt;&lt;wsp:rsid wsp:val=&quot;00D266F9&quot;/&gt;&lt;wsp:rsid wsp:val=&quot;00D27938&quot;/&gt;&lt;wsp:rsid wsp:val=&quot;00D27DA6&quot;/&gt;&lt;wsp:rsid wsp:val=&quot;00D30B49&quot;/&gt;&lt;wsp:rsid wsp:val=&quot;00D32390&quot;/&gt;&lt;wsp:rsid wsp:val=&quot;00D341A0&quot;/&gt;&lt;wsp:rsid wsp:val=&quot;00D3467D&quot;/&gt;&lt;wsp:rsid wsp:val=&quot;00D35158&quot;/&gt;&lt;wsp:rsid wsp:val=&quot;00D352F6&quot;/&gt;&lt;wsp:rsid wsp:val=&quot;00D36E26&quot;/&gt;&lt;wsp:rsid wsp:val=&quot;00D36E71&quot;/&gt;&lt;wsp:rsid wsp:val=&quot;00D37053&quot;/&gt;&lt;wsp:rsid wsp:val=&quot;00D371AC&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AD5&quot;/&gt;&lt;wsp:rsid wsp:val=&quot;00D55DC1&quot;/&gt;&lt;wsp:rsid wsp:val=&quot;00D576CA&quot;/&gt;&lt;wsp:rsid wsp:val=&quot;00D5779C&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2120&quot;/&gt;&lt;wsp:rsid wsp:val=&quot;00D721C5&quot;/&gt;&lt;wsp:rsid wsp:val=&quot;00D722DE&quot;/&gt;&lt;wsp:rsid wsp:val=&quot;00D726B2&quot;/&gt;&lt;wsp:rsid wsp:val=&quot;00D733FA&quot;/&gt;&lt;wsp:rsid wsp:val=&quot;00D73412&quot;/&gt;&lt;wsp:rsid wsp:val=&quot;00D74C2F&quot;/&gt;&lt;wsp:rsid wsp:val=&quot;00D75620&quot;/&gt;&lt;wsp:rsid wsp:val=&quot;00D75632&quot;/&gt;&lt;wsp:rsid wsp:val=&quot;00D75BA0&quot;/&gt;&lt;wsp:rsid wsp:val=&quot;00D77B1D&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D70&quot;/&gt;&lt;wsp:rsid wsp:val=&quot;00D86824&quot;/&gt;&lt;wsp:rsid wsp:val=&quot;00D871CE&quot;/&gt;&lt;wsp:rsid wsp:val=&quot;00D87270&quot;/&gt;&lt;wsp:rsid wsp:val=&quot;00D91078&quot;/&gt;&lt;wsp:rsid wsp:val=&quot;00D9196D&quot;/&gt;&lt;wsp:rsid wsp:val=&quot;00D92982&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305E&quot;/&gt;&lt;wsp:rsid wsp:val=&quot;00DA4E27&quot;/&gt;&lt;wsp:rsid wsp:val=&quot;00DA5417&quot;/&gt;&lt;wsp:rsid wsp:val=&quot;00DA56E8&quot;/&gt;&lt;wsp:rsid wsp:val=&quot;00DA5B30&quot;/&gt;&lt;wsp:rsid wsp:val=&quot;00DA6066&quot;/&gt;&lt;wsp:rsid wsp:val=&quot;00DA6990&quot;/&gt;&lt;wsp:rsid wsp:val=&quot;00DA6EC4&quot;/&gt;&lt;wsp:rsid wsp:val=&quot;00DA70FE&quot;/&gt;&lt;wsp:rsid wsp:val=&quot;00DA716E&quot;/&gt;&lt;wsp:rsid wsp:val=&quot;00DB19A3&quot;/&gt;&lt;wsp:rsid wsp:val=&quot;00DB27F9&quot;/&gt;&lt;wsp:rsid wsp:val=&quot;00DB35FF&quot;/&gt;&lt;wsp:rsid wsp:val=&quot;00DB377D&quot;/&gt;&lt;wsp:rsid wsp:val=&quot;00DB50C5&quot;/&gt;&lt;wsp:rsid wsp:val=&quot;00DB52A9&quot;/&gt;&lt;wsp:rsid wsp:val=&quot;00DB59AD&quot;/&gt;&lt;wsp:rsid wsp:val=&quot;00DB6054&quot;/&gt;&lt;wsp:rsid wsp:val=&quot;00DB6E10&quot;/&gt;&lt;wsp:rsid wsp:val=&quot;00DC0BB6&quot;/&gt;&lt;wsp:rsid wsp:val=&quot;00DC2D36&quot;/&gt;&lt;wsp:rsid wsp:val=&quot;00DC3D86&quot;/&gt;&lt;wsp:rsid wsp:val=&quot;00DC53EF&quot;/&gt;&lt;wsp:rsid wsp:val=&quot;00DC5FB3&quot;/&gt;&lt;wsp:rsid wsp:val=&quot;00DC631A&quot;/&gt;&lt;wsp:rsid wsp:val=&quot;00DC6DC7&quot;/&gt;&lt;wsp:rsid wsp:val=&quot;00DD017F&quot;/&gt;&lt;wsp:rsid wsp:val=&quot;00DD126B&quot;/&gt;&lt;wsp:rsid wsp:val=&quot;00DD1AE7&quot;/&gt;&lt;wsp:rsid wsp:val=&quot;00DD3166&quot;/&gt;&lt;wsp:rsid wsp:val=&quot;00DD3A6E&quot;/&gt;&lt;wsp:rsid wsp:val=&quot;00DD4800&quot;/&gt;&lt;wsp:rsid wsp:val=&quot;00DD578A&quot;/&gt;&lt;wsp:rsid wsp:val=&quot;00DD6064&quot;/&gt;&lt;wsp:rsid wsp:val=&quot;00DD698D&quot;/&gt;&lt;wsp:rsid wsp:val=&quot;00DD6FA2&quot;/&gt;&lt;wsp:rsid wsp:val=&quot;00DD7666&quot;/&gt;&lt;wsp:rsid wsp:val=&quot;00DD7E75&quot;/&gt;&lt;wsp:rsid wsp:val=&quot;00DE11C9&quot;/&gt;&lt;wsp:rsid wsp:val=&quot;00DE1E69&quot;/&gt;&lt;wsp:rsid wsp:val=&quot;00DE23DC&quot;/&gt;&lt;wsp:rsid wsp:val=&quot;00DE3510&quot;/&gt;&lt;wsp:rsid wsp:val=&quot;00DE3DCE&quot;/&gt;&lt;wsp:rsid wsp:val=&quot;00DE48BD&quot;/&gt;&lt;wsp:rsid wsp:val=&quot;00DE4B47&quot;/&gt;&lt;wsp:rsid wsp:val=&quot;00DE4E7F&quot;/&gt;&lt;wsp:rsid wsp:val=&quot;00DE5608&quot;/&gt;&lt;wsp:rsid wsp:val=&quot;00DE58D0&quot;/&gt;&lt;wsp:rsid wsp:val=&quot;00DE602F&quot;/&gt;&lt;wsp:rsid wsp:val=&quot;00DE654F&quot;/&gt;&lt;wsp:rsid wsp:val=&quot;00DE6BFB&quot;/&gt;&lt;wsp:rsid wsp:val=&quot;00DF0054&quot;/&gt;&lt;wsp:rsid wsp:val=&quot;00DF0280&quot;/&gt;&lt;wsp:rsid wsp:val=&quot;00DF1016&quot;/&gt;&lt;wsp:rsid wsp:val=&quot;00DF10A0&quot;/&gt;&lt;wsp:rsid wsp:val=&quot;00DF15E0&quot;/&gt;&lt;wsp:rsid wsp:val=&quot;00DF1A70&quot;/&gt;&lt;wsp:rsid wsp:val=&quot;00DF2DFD&quot;/&gt;&lt;wsp:rsid wsp:val=&quot;00DF32AC&quot;/&gt;&lt;wsp:rsid wsp:val=&quot;00DF37A0&quot;/&gt;&lt;wsp:rsid wsp:val=&quot;00DF435B&quot;/&gt;&lt;wsp:rsid wsp:val=&quot;00DF5CEF&quot;/&gt;&lt;wsp:rsid wsp:val=&quot;00DF7DB1&quot;/&gt;&lt;wsp:rsid wsp:val=&quot;00DF7F58&quot;/&gt;&lt;wsp:rsid wsp:val=&quot;00E013F8&quot;/&gt;&lt;wsp:rsid wsp:val=&quot;00E0203C&quot;/&gt;&lt;wsp:rsid wsp:val=&quot;00E022FC&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40BD&quot;/&gt;&lt;wsp:rsid wsp:val=&quot;00E14C1C&quot;/&gt;&lt;wsp:rsid wsp:val=&quot;00E158A7&quot;/&gt;&lt;wsp:rsid wsp:val=&quot;00E158E4&quot;/&gt;&lt;wsp:rsid wsp:val=&quot;00E16CB1&quot;/&gt;&lt;wsp:rsid wsp:val=&quot;00E17FA2&quot;/&gt;&lt;wsp:rsid wsp:val=&quot;00E20025&quot;/&gt;&lt;wsp:rsid wsp:val=&quot;00E2063D&quot;/&gt;&lt;wsp:rsid wsp:val=&quot;00E208B3&quot;/&gt;&lt;wsp:rsid wsp:val=&quot;00E211AC&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FE3&quot;/&gt;&lt;wsp:rsid wsp:val=&quot;00E2732E&quot;/&gt;&lt;wsp:rsid wsp:val=&quot;00E279B5&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10E5&quot;/&gt;&lt;wsp:rsid wsp:val=&quot;00E417CB&quot;/&gt;&lt;wsp:rsid wsp:val=&quot;00E421D0&quot;/&gt;&lt;wsp:rsid wsp:val=&quot;00E427F9&quot;/&gt;&lt;wsp:rsid wsp:val=&quot;00E43595&quot;/&gt;&lt;wsp:rsid wsp:val=&quot;00E446F1&quot;/&gt;&lt;wsp:rsid wsp:val=&quot;00E44802&quot;/&gt;&lt;wsp:rsid wsp:val=&quot;00E4545A&quot;/&gt;&lt;wsp:rsid wsp:val=&quot;00E462A4&quot;/&gt;&lt;wsp:rsid wsp:val=&quot;00E46886&quot;/&gt;&lt;wsp:rsid wsp:val=&quot;00E47AEF&quot;/&gt;&lt;wsp:rsid wsp:val=&quot;00E50048&quot;/&gt;&lt;wsp:rsid wsp:val=&quot;00E517C3&quot;/&gt;&lt;wsp:rsid wsp:val=&quot;00E5219A&quot;/&gt;&lt;wsp:rsid wsp:val=&quot;00E52EB2&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838&quot;/&gt;&lt;wsp:rsid wsp:val=&quot;00E64434&quot;/&gt;&lt;wsp:rsid wsp:val=&quot;00E6485E&quot;/&gt;&lt;wsp:rsid wsp:val=&quot;00E64D8B&quot;/&gt;&lt;wsp:rsid wsp:val=&quot;00E65502&quot;/&gt;&lt;wsp:rsid wsp:val=&quot;00E66A77&quot;/&gt;&lt;wsp:rsid wsp:val=&quot;00E66A97&quot;/&gt;&lt;wsp:rsid wsp:val=&quot;00E67742&quot;/&gt;&lt;wsp:rsid wsp:val=&quot;00E67C51&quot;/&gt;&lt;wsp:rsid wsp:val=&quot;00E70023&quot;/&gt;&lt;wsp:rsid wsp:val=&quot;00E71193&quot;/&gt;&lt;wsp:rsid wsp:val=&quot;00E71515&quot;/&gt;&lt;wsp:rsid wsp:val=&quot;00E71A10&quot;/&gt;&lt;wsp:rsid wsp:val=&quot;00E71B86&quot;/&gt;&lt;wsp:rsid wsp:val=&quot;00E72EFC&quot;/&gt;&lt;wsp:rsid wsp:val=&quot;00E749C9&quot;/&gt;&lt;wsp:rsid wsp:val=&quot;00E758EC&quot;/&gt;&lt;wsp:rsid wsp:val=&quot;00E75B4D&quot;/&gt;&lt;wsp:rsid wsp:val=&quot;00E77CE1&quot;/&gt;&lt;wsp:rsid wsp:val=&quot;00E8234C&quot;/&gt;&lt;wsp:rsid wsp:val=&quot;00E823A5&quot;/&gt;&lt;wsp:rsid wsp:val=&quot;00E824BF&quot;/&gt;&lt;wsp:rsid wsp:val=&quot;00E82FA4&quot;/&gt;&lt;wsp:rsid wsp:val=&quot;00E83542&quot;/&gt;&lt;wsp:rsid wsp:val=&quot;00E8360C&quot;/&gt;&lt;wsp:rsid wsp:val=&quot;00E838AA&quot;/&gt;&lt;wsp:rsid wsp:val=&quot;00E83B48&quot;/&gt;&lt;wsp:rsid wsp:val=&quot;00E8504A&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38CE&quot;/&gt;&lt;wsp:rsid wsp:val=&quot;00E93D7F&quot;/&gt;&lt;wsp:rsid wsp:val=&quot;00E93FFE&quot;/&gt;&lt;wsp:rsid wsp:val=&quot;00E94F8A&quot;/&gt;&lt;wsp:rsid wsp:val=&quot;00E953DE&quot;/&gt;&lt;wsp:rsid wsp:val=&quot;00E96A1D&quot;/&gt;&lt;wsp:rsid wsp:val=&quot;00E9708E&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4F44&quot;/&gt;&lt;wsp:rsid wsp:val=&quot;00EA5283&quot;/&gt;&lt;wsp:rsid wsp:val=&quot;00EA5461&quot;/&gt;&lt;wsp:rsid wsp:val=&quot;00EA580E&quot;/&gt;&lt;wsp:rsid wsp:val=&quot;00EA64B0&quot;/&gt;&lt;wsp:rsid wsp:val=&quot;00EA745A&quot;/&gt;&lt;wsp:rsid wsp:val=&quot;00EA7887&quot;/&gt;&lt;wsp:rsid wsp:val=&quot;00EA7A41&quot;/&gt;&lt;wsp:rsid wsp:val=&quot;00EB0523&quot;/&gt;&lt;wsp:rsid wsp:val=&quot;00EB077B&quot;/&gt;&lt;wsp:rsid wsp:val=&quot;00EB1C52&quot;/&gt;&lt;wsp:rsid wsp:val=&quot;00EB1E5D&quot;/&gt;&lt;wsp:rsid wsp:val=&quot;00EB21CF&quot;/&gt;&lt;wsp:rsid wsp:val=&quot;00EB235D&quot;/&gt;&lt;wsp:rsid wsp:val=&quot;00EB325F&quot;/&gt;&lt;wsp:rsid wsp:val=&quot;00EB3D70&quot;/&gt;&lt;wsp:rsid wsp:val=&quot;00EB41B5&quot;/&gt;&lt;wsp:rsid wsp:val=&quot;00EB4C35&quot;/&gt;&lt;wsp:rsid wsp:val=&quot;00EB4EA2&quot;/&gt;&lt;wsp:rsid wsp:val=&quot;00EB5B44&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71CE&quot;/&gt;&lt;wsp:rsid wsp:val=&quot;00EC7858&quot;/&gt;&lt;wsp:rsid wsp:val=&quot;00EC7A01&quot;/&gt;&lt;wsp:rsid wsp:val=&quot;00ED1006&quot;/&gt;&lt;wsp:rsid wsp:val=&quot;00ED2A60&quot;/&gt;&lt;wsp:rsid wsp:val=&quot;00ED454D&quot;/&gt;&lt;wsp:rsid wsp:val=&quot;00ED4AFA&quot;/&gt;&lt;wsp:rsid wsp:val=&quot;00ED635F&quot;/&gt;&lt;wsp:rsid wsp:val=&quot;00ED6BD6&quot;/&gt;&lt;wsp:rsid wsp:val=&quot;00ED6E55&quot;/&gt;&lt;wsp:rsid wsp:val=&quot;00ED76BD&quot;/&gt;&lt;wsp:rsid wsp:val=&quot;00ED78C9&quot;/&gt;&lt;wsp:rsid wsp:val=&quot;00EE1590&quot;/&gt;&lt;wsp:rsid wsp:val=&quot;00EE1713&quot;/&gt;&lt;wsp:rsid wsp:val=&quot;00EE1F98&quot;/&gt;&lt;wsp:rsid wsp:val=&quot;00EE28F5&quot;/&gt;&lt;wsp:rsid wsp:val=&quot;00EF00FF&quot;/&gt;&lt;wsp:rsid wsp:val=&quot;00EF09BB&quot;/&gt;&lt;wsp:rsid wsp:val=&quot;00EF18FE&quot;/&gt;&lt;wsp:rsid wsp:val=&quot;00EF1910&quot;/&gt;&lt;wsp:rsid wsp:val=&quot;00EF3AD5&quot;/&gt;&lt;wsp:rsid wsp:val=&quot;00EF5787&quot;/&gt;&lt;wsp:rsid wsp:val=&quot;00EF60D0&quot;/&gt;&lt;wsp:rsid wsp:val=&quot;00F00459&quot;/&gt;&lt;wsp:rsid wsp:val=&quot;00F00A11&quot;/&gt;&lt;wsp:rsid wsp:val=&quot;00F01A5F&quot;/&gt;&lt;wsp:rsid wsp:val=&quot;00F03974&quot;/&gt;&lt;wsp:rsid wsp:val=&quot;00F0404A&quot;/&gt;&lt;wsp:rsid wsp:val=&quot;00F04A03&quot;/&gt;&lt;wsp:rsid wsp:val=&quot;00F04AF7&quot;/&gt;&lt;wsp:rsid wsp:val=&quot;00F0528D&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380F&quot;/&gt;&lt;wsp:rsid wsp:val=&quot;00F15123&quot;/&gt;&lt;wsp:rsid wsp:val=&quot;00F159AB&quot;/&gt;&lt;wsp:rsid wsp:val=&quot;00F15FA5&quot;/&gt;&lt;wsp:rsid wsp:val=&quot;00F1664B&quot;/&gt;&lt;wsp:rsid wsp:val=&quot;00F168FA&quot;/&gt;&lt;wsp:rsid wsp:val=&quot;00F16A6F&quot;/&gt;&lt;wsp:rsid wsp:val=&quot;00F16F27&quot;/&gt;&lt;wsp:rsid wsp:val=&quot;00F1733E&quot;/&gt;&lt;wsp:rsid wsp:val=&quot;00F209B7&quot;/&gt;&lt;wsp:rsid wsp:val=&quot;00F21C5E&quot;/&gt;&lt;wsp:rsid wsp:val=&quot;00F23D23&quot;/&gt;&lt;wsp:rsid wsp:val=&quot;00F243D8&quot;/&gt;&lt;wsp:rsid wsp:val=&quot;00F243E4&quot;/&gt;&lt;wsp:rsid wsp:val=&quot;00F276AD&quot;/&gt;&lt;wsp:rsid wsp:val=&quot;00F27994&quot;/&gt;&lt;wsp:rsid wsp:val=&quot;00F27EE7&quot;/&gt;&lt;wsp:rsid wsp:val=&quot;00F27FAF&quot;/&gt;&lt;wsp:rsid wsp:val=&quot;00F30828&quot;/&gt;&lt;wsp:rsid wsp:val=&quot;00F313D6&quot;/&gt;&lt;wsp:rsid wsp:val=&quot;00F31613&quot;/&gt;&lt;wsp:rsid wsp:val=&quot;00F32194&quot;/&gt;&lt;wsp:rsid wsp:val=&quot;00F326C3&quot;/&gt;&lt;wsp:rsid wsp:val=&quot;00F3387A&quot;/&gt;&lt;wsp:rsid wsp:val=&quot;00F34480&quot;/&gt;&lt;wsp:rsid wsp:val=&quot;00F34D35&quot;/&gt;&lt;wsp:rsid wsp:val=&quot;00F35D41&quot;/&gt;&lt;wsp:rsid wsp:val=&quot;00F35D7F&quot;/&gt;&lt;wsp:rsid wsp:val=&quot;00F36A3D&quot;/&gt;&lt;wsp:rsid wsp:val=&quot;00F3728F&quot;/&gt;&lt;wsp:rsid wsp:val=&quot;00F376AF&quot;/&gt;&lt;wsp:rsid wsp:val=&quot;00F3773E&quot;/&gt;&lt;wsp:rsid wsp:val=&quot;00F413CC&quot;/&gt;&lt;wsp:rsid wsp:val=&quot;00F434C6&quot;/&gt;&lt;wsp:rsid wsp:val=&quot;00F4354E&quot;/&gt;&lt;wsp:rsid wsp:val=&quot;00F43F65&quot;/&gt;&lt;wsp:rsid wsp:val=&quot;00F44F59&quot;/&gt;&lt;wsp:rsid wsp:val=&quot;00F45173&quot;/&gt;&lt;wsp:rsid wsp:val=&quot;00F452DF&quot;/&gt;&lt;wsp:rsid wsp:val=&quot;00F46CDF&quot;/&gt;&lt;wsp:rsid wsp:val=&quot;00F4766C&quot;/&gt;&lt;wsp:rsid wsp:val=&quot;00F507D1&quot;/&gt;&lt;wsp:rsid wsp:val=&quot;00F50984&quot;/&gt;&lt;wsp:rsid wsp:val=&quot;00F5103C&quot;/&gt;&lt;wsp:rsid wsp:val=&quot;00F514A1&quot;/&gt;&lt;wsp:rsid wsp:val=&quot;00F517C5&quot;/&gt;&lt;wsp:rsid wsp:val=&quot;00F519CE&quot;/&gt;&lt;wsp:rsid wsp:val=&quot;00F51ADA&quot;/&gt;&lt;wsp:rsid wsp:val=&quot;00F527D0&quot;/&gt;&lt;wsp:rsid wsp:val=&quot;00F528D3&quot;/&gt;&lt;wsp:rsid wsp:val=&quot;00F5325A&quot;/&gt;&lt;wsp:rsid wsp:val=&quot;00F54253&quot;/&gt;&lt;wsp:rsid wsp:val=&quot;00F5450F&quot;/&gt;&lt;wsp:rsid wsp:val=&quot;00F54D17&quot;/&gt;&lt;wsp:rsid wsp:val=&quot;00F56C25&quot;/&gt;&lt;wsp:rsid wsp:val=&quot;00F56F38&quot;/&gt;&lt;wsp:rsid wsp:val=&quot;00F570BF&quot;/&gt;&lt;wsp:rsid wsp:val=&quot;00F57485&quot;/&gt;&lt;wsp:rsid wsp:val=&quot;00F57752&quot;/&gt;&lt;wsp:rsid wsp:val=&quot;00F57D81&quot;/&gt;&lt;wsp:rsid wsp:val=&quot;00F607C5&quot;/&gt;&lt;wsp:rsid wsp:val=&quot;00F60DEA&quot;/&gt;&lt;wsp:rsid wsp:val=&quot;00F6302A&quot;/&gt;&lt;wsp:rsid wsp:val=&quot;00F634CA&quot;/&gt;&lt;wsp:rsid wsp:val=&quot;00F63838&quot;/&gt;&lt;wsp:rsid wsp:val=&quot;00F63D75&quot;/&gt;&lt;wsp:rsid wsp:val=&quot;00F643D1&quot;/&gt;&lt;wsp:rsid wsp:val=&quot;00F64C2B&quot;/&gt;&lt;wsp:rsid wsp:val=&quot;00F64DC0&quot;/&gt;&lt;wsp:rsid wsp:val=&quot;00F651BE&quot;/&gt;&lt;wsp:rsid wsp:val=&quot;00F667D8&quot;/&gt;&lt;wsp:rsid wsp:val=&quot;00F67E37&quot;/&gt;&lt;wsp:rsid wsp:val=&quot;00F67F53&quot;/&gt;&lt;wsp:rsid wsp:val=&quot;00F70104&quot;/&gt;&lt;wsp:rsid wsp:val=&quot;00F703BE&quot;/&gt;&lt;wsp:rsid wsp:val=&quot;00F71F69&quot;/&gt;&lt;wsp:rsid wsp:val=&quot;00F72B72&quot;/&gt;&lt;wsp:rsid wsp:val=&quot;00F7350A&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17CE&quot;/&gt;&lt;wsp:rsid wsp:val=&quot;00F82FBC&quot;/&gt;&lt;wsp:rsid wsp:val=&quot;00F8345A&quot;/&gt;&lt;wsp:rsid wsp:val=&quot;00F843D3&quot;/&gt;&lt;wsp:rsid wsp:val=&quot;00F8456C&quot;/&gt;&lt;wsp:rsid wsp:val=&quot;00F859D8&quot;/&gt;&lt;wsp:rsid wsp:val=&quot;00F85F8F&quot;/&gt;&lt;wsp:rsid wsp:val=&quot;00F86516&quot;/&gt;&lt;wsp:rsid wsp:val=&quot;00F868F5&quot;/&gt;&lt;wsp:rsid wsp:val=&quot;00F87A58&quot;/&gt;&lt;wsp:rsid wsp:val=&quot;00F9056A&quot;/&gt;&lt;wsp:rsid wsp:val=&quot;00F90804&quot;/&gt;&lt;wsp:rsid wsp:val=&quot;00F90F8D&quot;/&gt;&lt;wsp:rsid wsp:val=&quot;00F918FA&quot;/&gt;&lt;wsp:rsid wsp:val=&quot;00F91ADD&quot;/&gt;&lt;wsp:rsid wsp:val=&quot;00F91C3C&quot;/&gt;&lt;wsp:rsid wsp:val=&quot;00F92782&quot;/&gt;&lt;wsp:rsid wsp:val=&quot;00F9378A&quot;/&gt;&lt;wsp:rsid wsp:val=&quot;00F93AA9&quot;/&gt;&lt;wsp:rsid wsp:val=&quot;00F96819&quot;/&gt;&lt;wsp:rsid wsp:val=&quot;00F96985&quot;/&gt;&lt;wsp:rsid wsp:val=&quot;00F97838&quot;/&gt;&lt;wsp:rsid wsp:val=&quot;00FA070D&quot;/&gt;&lt;wsp:rsid wsp:val=&quot;00FA20F7&quot;/&gt;&lt;wsp:rsid wsp:val=&quot;00FA2205&quot;/&gt;&lt;wsp:rsid wsp:val=&quot;00FA22F2&quot;/&gt;&lt;wsp:rsid wsp:val=&quot;00FA22F8&quot;/&gt;&lt;wsp:rsid wsp:val=&quot;00FA2BB3&quot;/&gt;&lt;wsp:rsid wsp:val=&quot;00FA4908&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14&quot;/&gt;&lt;wsp:rsid wsp:val=&quot;00FB3775&quot;/&gt;&lt;wsp:rsid wsp:val=&quot;00FB4C80&quot;/&gt;&lt;wsp:rsid wsp:val=&quot;00FB5944&quot;/&gt;&lt;wsp:rsid wsp:val=&quot;00FB6087&quot;/&gt;&lt;wsp:rsid wsp:val=&quot;00FB6BA8&quot;/&gt;&lt;wsp:rsid wsp:val=&quot;00FB7389&quot;/&gt;&lt;wsp:rsid wsp:val=&quot;00FC186B&quot;/&gt;&lt;wsp:rsid wsp:val=&quot;00FC1DCB&quot;/&gt;&lt;wsp:rsid wsp:val=&quot;00FC2019&quot;/&gt;&lt;wsp:rsid wsp:val=&quot;00FC4002&quot;/&gt;&lt;wsp:rsid wsp:val=&quot;00FC5A27&quot;/&gt;&lt;wsp:rsid wsp:val=&quot;00FC5DE8&quot;/&gt;&lt;wsp:rsid wsp:val=&quot;00FC5E13&quot;/&gt;&lt;wsp:rsid wsp:val=&quot;00FC6924&quot;/&gt;&lt;wsp:rsid wsp:val=&quot;00FC6BD2&quot;/&gt;&lt;wsp:rsid wsp:val=&quot;00FC6C82&quot;/&gt;&lt;wsp:rsid wsp:val=&quot;00FC6D90&quot;/&gt;&lt;wsp:rsid wsp:val=&quot;00FC7429&quot;/&gt;&lt;wsp:rsid wsp:val=&quot;00FC7CBF&quot;/&gt;&lt;wsp:rsid wsp:val=&quot;00FD07F6&quot;/&gt;&lt;wsp:rsid wsp:val=&quot;00FD1EC8&quot;/&gt;&lt;wsp:rsid wsp:val=&quot;00FD3B87&quot;/&gt;&lt;wsp:rsid wsp:val=&quot;00FD47ED&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C7B&quot;/&gt;&lt;wsp:rsid wsp:val=&quot;00FE4D7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957&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4FBA&quot;/&gt;&lt;wsp:rsid wsp:val=&quot;00FF5673&quot;/&gt;&lt;wsp:rsid wsp:val=&quot;00FF587A&quot;/&gt;&lt;wsp:rsid wsp:val=&quot;00FF5C91&quot;/&gt;&lt;wsp:rsid wsp:val=&quot;00FF77E2&quot;/&gt;&lt;wsp:rsid wsp:val=&quot;00FF7E8D&quot;/&gt;&lt;/wsp:rsids&gt;&lt;/w:docPr&gt;&lt;w:body&gt;&lt;wx:sect&gt;&lt;w:p wsp:rsidR=&quot;00000000&quot; wsp:rsidRDefault=&quot;00DE4B47&quot; wsp:rsidP=&quot;00DE4B47&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N&lt;/m:t&gt;&lt;/m:r&gt;&lt;/m:e&gt;&lt;m:sub&gt;&lt;m:r&gt;&lt;w:rPr&gt;&lt;w:rFonts w:ascii=&quot;Cambria Math&quot; w:h-ansi=&quot;Cambria Math&quot;/&gt;&lt;wx:font wx:val=&quot;Cambria Math&quot;/&gt;&lt;w:i/&gt;&lt;w:sz-cs w:val=&quot;22&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01917">
        <w:rPr>
          <w:szCs w:val="22"/>
        </w:rPr>
        <w:instrText xml:space="preserve"> </w:instrText>
      </w:r>
      <w:r w:rsidRPr="00C01917">
        <w:rPr>
          <w:szCs w:val="22"/>
        </w:rPr>
        <w:fldChar w:fldCharType="separate"/>
      </w:r>
      <w:r w:rsidR="00362AF6" w:rsidRPr="00362AF6">
        <w:rPr>
          <w:noProof/>
          <w:position w:val="-5"/>
          <w:szCs w:val="22"/>
        </w:rPr>
        <w:pict w14:anchorId="7532B5B9">
          <v:shape id="_x0000_i1025" type="#_x0000_t75" alt="" style="width:12.1pt;height:13.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ZH-CN&quot; w:vendorID=&quot;64&quot; w:dllVersion=&quot;5&quot; w:nlCheck=&quot;on&quot; w:optionSet=&quot;1&quot;/&gt;&lt;w:activeWritingStyle w:lang=&quot;FR&quot; w:vendorID=&quot;64&quot; w:dllVersion=&quot;6&quot; w:nlCheck=&quot;on&quot; w:optionSet=&quot;1&quot;/&gt;&lt;w:activeWritingStyle w:lang=&quot;FR-CA&quot; w:vendorID=&quot;64&quot; w:dllVersion=&quot;6&quot; w:nlCheck=&quot;on&quot; w:optionSet=&quot;1&quot;/&gt;&lt;w:activeWritingStyle w:lang=&quot;DE&quot; w:vendorID=&quot;64&quot; w:dllVersion=&quot;0&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71&quot;/&gt;&lt;wsp:rsid wsp:val=&quot;00002BC4&quot;/&gt;&lt;wsp:rsid wsp:val=&quot;00003E50&quot;/&gt;&lt;wsp:rsid wsp:val=&quot;00003E87&quot;/&gt;&lt;wsp:rsid wsp:val=&quot;00003EC3&quot;/&gt;&lt;wsp:rsid wsp:val=&quot;00004F21&quot;/&gt;&lt;wsp:rsid wsp:val=&quot;00006446&quot;/&gt;&lt;wsp:rsid wsp:val=&quot;00006896&quot;/&gt;&lt;wsp:rsid wsp:val=&quot;00007CDC&quot;/&gt;&lt;wsp:rsid wsp:val=&quot;00007DCB&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6E0A&quot;/&gt;&lt;wsp:rsid wsp:val=&quot;00020E6C&quot;/&gt;&lt;wsp:rsid wsp:val=&quot;00021143&quot;/&gt;&lt;wsp:rsid wsp:val=&quot;00022522&quot;/&gt;&lt;wsp:rsid wsp:val=&quot;000226CC&quot;/&gt;&lt;wsp:rsid wsp:val=&quot;00022C6C&quot;/&gt;&lt;wsp:rsid wsp:val=&quot;00023233&quot;/&gt;&lt;wsp:rsid wsp:val=&quot;0002564D&quot;/&gt;&lt;wsp:rsid wsp:val=&quot;000256CA&quot;/&gt;&lt;wsp:rsid wsp:val=&quot;00025D5F&quot;/&gt;&lt;wsp:rsid wsp:val=&quot;00025ECA&quot;/&gt;&lt;wsp:rsid wsp:val=&quot;000268F1&quot;/&gt;&lt;wsp:rsid wsp:val=&quot;00026E30&quot;/&gt;&lt;wsp:rsid wsp:val=&quot;00027DEF&quot;/&gt;&lt;wsp:rsid wsp:val=&quot;000325B8&quot;/&gt;&lt;wsp:rsid wsp:val=&quot;00033351&quot;/&gt;&lt;wsp:rsid wsp:val=&quot;0003410A&quot;/&gt;&lt;wsp:rsid wsp:val=&quot;00034A05&quot;/&gt;&lt;wsp:rsid wsp:val=&quot;00034C15&quot;/&gt;&lt;wsp:rsid wsp:val=&quot;00034F38&quot;/&gt;&lt;wsp:rsid wsp:val=&quot;00035EA8&quot;/&gt;&lt;wsp:rsid wsp:val=&quot;00036AF4&quot;/&gt;&lt;wsp:rsid wsp:val=&quot;00036BA1&quot;/&gt;&lt;wsp:rsid wsp:val=&quot;000372E9&quot;/&gt;&lt;wsp:rsid wsp:val=&quot;00040B78&quot;/&gt;&lt;wsp:rsid wsp:val=&quot;000422E2&quot;/&gt;&lt;wsp:rsid wsp:val=&quot;00042F22&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2D&quot;/&gt;&lt;wsp:rsid wsp:val=&quot;000500C3&quot;/&gt;&lt;wsp:rsid wsp:val=&quot;00050717&quot;/&gt;&lt;wsp:rsid wsp:val=&quot;00050D78&quot;/&gt;&lt;wsp:rsid wsp:val=&quot;000511FA&quot;/&gt;&lt;wsp:rsid wsp:val=&quot;00052A07&quot;/&gt;&lt;wsp:rsid wsp:val=&quot;000534E3&quot;/&gt;&lt;wsp:rsid wsp:val=&quot;00053C47&quot;/&gt;&lt;wsp:rsid wsp:val=&quot;00053D60&quot;/&gt;&lt;wsp:rsid wsp:val=&quot;00054303&quot;/&gt;&lt;wsp:rsid wsp:val=&quot;00054EE4&quot;/&gt;&lt;wsp:rsid wsp:val=&quot;00055378&quot;/&gt;&lt;wsp:rsid wsp:val=&quot;0005606A&quot;/&gt;&lt;wsp:rsid wsp:val=&quot;00056718&quot;/&gt;&lt;wsp:rsid wsp:val=&quot;00056A67&quot;/&gt;&lt;wsp:rsid wsp:val=&quot;00056FD0&quot;/&gt;&lt;wsp:rsid wsp:val=&quot;00057117&quot;/&gt;&lt;wsp:rsid wsp:val=&quot;000571B8&quot;/&gt;&lt;wsp:rsid wsp:val=&quot;0005757D&quot;/&gt;&lt;wsp:rsid wsp:val=&quot;000604D2&quot;/&gt;&lt;wsp:rsid wsp:val=&quot;00060886&quot;/&gt;&lt;wsp:rsid wsp:val=&quot;000616E7&quot;/&gt;&lt;wsp:rsid wsp:val=&quot;00061829&quot;/&gt;&lt;wsp:rsid wsp:val=&quot;000625C8&quot;/&gt;&lt;wsp:rsid wsp:val=&quot;00063C46&quot;/&gt;&lt;wsp:rsid wsp:val=&quot;00063EF3&quot;/&gt;&lt;wsp:rsid wsp:val=&quot;000645B8&quot;/&gt;&lt;wsp:rsid wsp:val=&quot;0006487E&quot;/&gt;&lt;wsp:rsid wsp:val=&quot;00065E1A&quot;/&gt;&lt;wsp:rsid wsp:val=&quot;00071164&quot;/&gt;&lt;wsp:rsid wsp:val=&quot;00071225&quot;/&gt;&lt;wsp:rsid wsp:val=&quot;000715A7&quot;/&gt;&lt;wsp:rsid wsp:val=&quot;00071DBE&quot;/&gt;&lt;wsp:rsid wsp:val=&quot;000725A0&quot;/&gt;&lt;wsp:rsid wsp:val=&quot;0007415D&quot;/&gt;&lt;wsp:rsid wsp:val=&quot;00074AF8&quot;/&gt;&lt;wsp:rsid wsp:val=&quot;00074F35&quot;/&gt;&lt;wsp:rsid wsp:val=&quot;00075BF1&quot;/&gt;&lt;wsp:rsid wsp:val=&quot;0007636A&quot;/&gt;&lt;wsp:rsid wsp:val=&quot;000769F3&quot;/&gt;&lt;wsp:rsid wsp:val=&quot;00077A1C&quot;/&gt;&lt;wsp:rsid wsp:val=&quot;00077E5F&quot;/&gt;&lt;wsp:rsid wsp:val=&quot;00080281&quot;/&gt;&lt;wsp:rsid wsp:val=&quot;0008036A&quot;/&gt;&lt;wsp:rsid wsp:val=&quot;00081AE6&quot;/&gt;&lt;wsp:rsid wsp:val=&quot;00082135&quot;/&gt;&lt;wsp:rsid wsp:val=&quot;00082E01&quot;/&gt;&lt;wsp:rsid wsp:val=&quot;000848F0&quot;/&gt;&lt;wsp:rsid wsp:val=&quot;000850D7&quot;/&gt;&lt;wsp:rsid wsp:val=&quot;000855EB&quot;/&gt;&lt;wsp:rsid wsp:val=&quot;00085B52&quot;/&gt;&lt;wsp:rsid wsp:val=&quot;00085E11&quot;/&gt;&lt;wsp:rsid wsp:val=&quot;000862B6&quot;/&gt;&lt;wsp:rsid wsp:val=&quot;000866F2&quot;/&gt;&lt;wsp:rsid wsp:val=&quot;00086A43&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6A7E&quot;/&gt;&lt;wsp:rsid wsp:val=&quot;00097774&quot;/&gt;&lt;wsp:rsid wsp:val=&quot;000A0028&quot;/&gt;&lt;wsp:rsid wsp:val=&quot;000A0276&quot;/&gt;&lt;wsp:rsid wsp:val=&quot;000A1B7B&quot;/&gt;&lt;wsp:rsid wsp:val=&quot;000A22F2&quot;/&gt;&lt;wsp:rsid wsp:val=&quot;000A2538&quot;/&gt;&lt;wsp:rsid wsp:val=&quot;000A3063&quot;/&gt;&lt;wsp:rsid wsp:val=&quot;000A41FE&quot;/&gt;&lt;wsp:rsid wsp:val=&quot;000A56F2&quot;/&gt;&lt;wsp:rsid wsp:val=&quot;000A7DC3&quot;/&gt;&lt;wsp:rsid wsp:val=&quot;000B0223&quot;/&gt;&lt;wsp:rsid wsp:val=&quot;000B02A2&quot;/&gt;&lt;wsp:rsid wsp:val=&quot;000B0A01&quot;/&gt;&lt;wsp:rsid wsp:val=&quot;000B2719&quot;/&gt;&lt;wsp:rsid wsp:val=&quot;000B3347&quot;/&gt;&lt;wsp:rsid wsp:val=&quot;000B3516&quot;/&gt;&lt;wsp:rsid wsp:val=&quot;000B3A8F&quot;/&gt;&lt;wsp:rsid wsp:val=&quot;000B4AB9&quot;/&gt;&lt;wsp:rsid wsp:val=&quot;000B58C3&quot;/&gt;&lt;wsp:rsid wsp:val=&quot;000B61E9&quot;/&gt;&lt;wsp:rsid wsp:val=&quot;000B64DA&quot;/&gt;&lt;wsp:rsid wsp:val=&quot;000B6BB9&quot;/&gt;&lt;wsp:rsid wsp:val=&quot;000B730C&quot;/&gt;&lt;wsp:rsid wsp:val=&quot;000B7771&quot;/&gt;&lt;wsp:rsid wsp:val=&quot;000C165A&quot;/&gt;&lt;wsp:rsid wsp:val=&quot;000C1689&quot;/&gt;&lt;wsp:rsid wsp:val=&quot;000C1E19&quot;/&gt;&lt;wsp:rsid wsp:val=&quot;000C2365&quot;/&gt;&lt;wsp:rsid wsp:val=&quot;000C2C1D&quot;/&gt;&lt;wsp:rsid wsp:val=&quot;000C2E19&quot;/&gt;&lt;wsp:rsid wsp:val=&quot;000C4CEC&quot;/&gt;&lt;wsp:rsid wsp:val=&quot;000C501B&quot;/&gt;&lt;wsp:rsid wsp:val=&quot;000C50FA&quot;/&gt;&lt;wsp:rsid wsp:val=&quot;000C64E6&quot;/&gt;&lt;wsp:rsid wsp:val=&quot;000D06F0&quot;/&gt;&lt;wsp:rsid wsp:val=&quot;000D0D07&quot;/&gt;&lt;wsp:rsid wsp:val=&quot;000D162D&quot;/&gt;&lt;wsp:rsid wsp:val=&quot;000D2F63&quot;/&gt;&lt;wsp:rsid wsp:val=&quot;000D4797&quot;/&gt;&lt;wsp:rsid wsp:val=&quot;000D5C17&quot;/&gt;&lt;wsp:rsid wsp:val=&quot;000E0527&quot;/&gt;&lt;wsp:rsid wsp:val=&quot;000E0AD8&quot;/&gt;&lt;wsp:rsid wsp:val=&quot;000E18EA&quot;/&gt;&lt;wsp:rsid wsp:val=&quot;000E1E92&quot;/&gt;&lt;wsp:rsid wsp:val=&quot;000E23FF&quot;/&gt;&lt;wsp:rsid wsp:val=&quot;000E371D&quot;/&gt;&lt;wsp:rsid wsp:val=&quot;000E3A53&quot;/&gt;&lt;wsp:rsid wsp:val=&quot;000E43AB&quot;/&gt;&lt;wsp:rsid wsp:val=&quot;000E4C58&quot;/&gt;&lt;wsp:rsid wsp:val=&quot;000E5324&quot;/&gt;&lt;wsp:rsid wsp:val=&quot;000E591F&quot;/&gt;&lt;wsp:rsid wsp:val=&quot;000E5BBB&quot;/&gt;&lt;wsp:rsid wsp:val=&quot;000E5EBB&quot;/&gt;&lt;wsp:rsid wsp:val=&quot;000E66EF&quot;/&gt;&lt;wsp:rsid wsp:val=&quot;000E677C&quot;/&gt;&lt;wsp:rsid wsp:val=&quot;000E6C65&quot;/&gt;&lt;wsp:rsid wsp:val=&quot;000E6F04&quot;/&gt;&lt;wsp:rsid wsp:val=&quot;000E7644&quot;/&gt;&lt;wsp:rsid wsp:val=&quot;000E78E3&quot;/&gt;&lt;wsp:rsid wsp:val=&quot;000F06D6&quot;/&gt;&lt;wsp:rsid wsp:val=&quot;000F0709&quot;/&gt;&lt;wsp:rsid wsp:val=&quot;000F0EB1&quot;/&gt;&lt;wsp:rsid wsp:val=&quot;000F1106&quot;/&gt;&lt;wsp:rsid wsp:val=&quot;000F147A&quot;/&gt;&lt;wsp:rsid wsp:val=&quot;000F1854&quot;/&gt;&lt;wsp:rsid wsp:val=&quot;000F1AE1&quot;/&gt;&lt;wsp:rsid wsp:val=&quot;000F2365&quot;/&gt;&lt;wsp:rsid wsp:val=&quot;000F3BE9&quot;/&gt;&lt;wsp:rsid wsp:val=&quot;000F3F6C&quot;/&gt;&lt;wsp:rsid wsp:val=&quot;000F5397&quot;/&gt;&lt;wsp:rsid wsp:val=&quot;000F557E&quot;/&gt;&lt;wsp:rsid wsp:val=&quot;000F68BA&quot;/&gt;&lt;wsp:rsid wsp:val=&quot;000F6DF3&quot;/&gt;&lt;wsp:rsid wsp:val=&quot;000F6F49&quot;/&gt;&lt;wsp:rsid wsp:val=&quot;001005FF&quot;/&gt;&lt;wsp:rsid wsp:val=&quot;00100770&quot;/&gt;&lt;wsp:rsid wsp:val=&quot;0010105B&quot;/&gt;&lt;wsp:rsid wsp:val=&quot;00101BCC&quot;/&gt;&lt;wsp:rsid wsp:val=&quot;001026FC&quot;/&gt;&lt;wsp:rsid wsp:val=&quot;00103174&quot;/&gt;&lt;wsp:rsid wsp:val=&quot;00103ADA&quot;/&gt;&lt;wsp:rsid wsp:val=&quot;001048B7&quot;/&gt;&lt;wsp:rsid wsp:val=&quot;00104A7C&quot;/&gt;&lt;wsp:rsid wsp:val=&quot;00105D2D&quot;/&gt;&lt;wsp:rsid wsp:val=&quot;00106117&quot;/&gt;&lt;wsp:rsid wsp:val=&quot;001062FB&quot;/&gt;&lt;wsp:rsid wsp:val=&quot;001063E6&quot;/&gt;&lt;wsp:rsid wsp:val=&quot;00106B59&quot;/&gt;&lt;wsp:rsid wsp:val=&quot;0011214B&quot;/&gt;&lt;wsp:rsid wsp:val=&quot;00112DEF&quot;/&gt;&lt;wsp:rsid wsp:val=&quot;00113CF4&quot;/&gt;&lt;wsp:rsid wsp:val=&quot;00115027&quot;/&gt;&lt;wsp:rsid wsp:val=&quot;001153EA&quot;/&gt;&lt;wsp:rsid wsp:val=&quot;00115643&quot;/&gt;&lt;wsp:rsid wsp:val=&quot;00115693&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4C48&quot;/&gt;&lt;wsp:rsid wsp:val=&quot;00125448&quot;/&gt;&lt;wsp:rsid wsp:val=&quot;00125D8C&quot;/&gt;&lt;wsp:rsid wsp:val=&quot;00125FDB&quot;/&gt;&lt;wsp:rsid wsp:val=&quot;00126B4A&quot;/&gt;&lt;wsp:rsid wsp:val=&quot;0013192D&quot;/&gt;&lt;wsp:rsid wsp:val=&quot;00131BF9&quot;/&gt;&lt;wsp:rsid wsp:val=&quot;00132FD0&quot;/&gt;&lt;wsp:rsid wsp:val=&quot;001330B8&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02D&quot;/&gt;&lt;wsp:rsid wsp:val=&quot;00141990&quot;/&gt;&lt;wsp:rsid wsp:val=&quot;00141A18&quot;/&gt;&lt;wsp:rsid wsp:val=&quot;00141BE7&quot;/&gt;&lt;wsp:rsid wsp:val=&quot;001420DF&quot;/&gt;&lt;wsp:rsid wsp:val=&quot;0014236F&quot;/&gt;&lt;wsp:rsid wsp:val=&quot;001425FB&quot;/&gt;&lt;wsp:rsid wsp:val=&quot;00142ADE&quot;/&gt;&lt;wsp:rsid wsp:val=&quot;00143E76&quot;/&gt;&lt;wsp:rsid wsp:val=&quot;00145B01&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3DA&quot;/&gt;&lt;wsp:rsid wsp:val=&quot;0016246F&quot;/&gt;&lt;wsp:rsid wsp:val=&quot;001629FC&quot;/&gt;&lt;wsp:rsid wsp:val=&quot;00162BD1&quot;/&gt;&lt;wsp:rsid wsp:val=&quot;00163554&quot;/&gt;&lt;wsp:rsid wsp:val=&quot;00163FBD&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33D1&quot;/&gt;&lt;wsp:rsid wsp:val=&quot;00183A3D&quot;/&gt;&lt;wsp:rsid wsp:val=&quot;001846F2&quot;/&gt;&lt;wsp:rsid wsp:val=&quot;00184866&quot;/&gt;&lt;wsp:rsid wsp:val=&quot;00187149&quot;/&gt;&lt;wsp:rsid wsp:val=&quot;00187FF9&quot;/&gt;&lt;wsp:rsid wsp:val=&quot;00190AC1&quot;/&gt;&lt;wsp:rsid wsp:val=&quot;001911F2&quot;/&gt;&lt;wsp:rsid wsp:val=&quot;001921DE&quot;/&gt;&lt;wsp:rsid wsp:val=&quot;00192D14&quot;/&gt;&lt;wsp:rsid wsp:val=&quot;0019341A&quot;/&gt;&lt;wsp:rsid wsp:val=&quot;0019468F&quot;/&gt;&lt;wsp:rsid wsp:val=&quot;001965C4&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803&quot;/&gt;&lt;wsp:rsid wsp:val=&quot;001A6173&quot;/&gt;&lt;wsp:rsid wsp:val=&quot;001A6ABE&quot;/&gt;&lt;wsp:rsid wsp:val=&quot;001A75A6&quot;/&gt;&lt;wsp:rsid wsp:val=&quot;001B0D97&quot;/&gt;&lt;wsp:rsid wsp:val=&quot;001B21A6&quot;/&gt;&lt;wsp:rsid wsp:val=&quot;001B3010&quot;/&gt;&lt;wsp:rsid wsp:val=&quot;001B34D1&quot;/&gt;&lt;wsp:rsid wsp:val=&quot;001B36D6&quot;/&gt;&lt;wsp:rsid wsp:val=&quot;001B5A5D&quot;/&gt;&lt;wsp:rsid wsp:val=&quot;001B653E&quot;/&gt;&lt;wsp:rsid wsp:val=&quot;001B69DB&quot;/&gt;&lt;wsp:rsid wsp:val=&quot;001B7034&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312&quot;/&gt;&lt;wsp:rsid wsp:val=&quot;001C664F&quot;/&gt;&lt;wsp:rsid wsp:val=&quot;001D0064&quot;/&gt;&lt;wsp:rsid wsp:val=&quot;001D11ED&quot;/&gt;&lt;wsp:rsid wsp:val=&quot;001D1B44&quot;/&gt;&lt;wsp:rsid wsp:val=&quot;001D2B1F&quot;/&gt;&lt;wsp:rsid wsp:val=&quot;001D2C6B&quot;/&gt;&lt;wsp:rsid wsp:val=&quot;001D2DB5&quot;/&gt;&lt;wsp:rsid wsp:val=&quot;001D37DE&quot;/&gt;&lt;wsp:rsid wsp:val=&quot;001D3974&quot;/&gt;&lt;wsp:rsid wsp:val=&quot;001D51BA&quot;/&gt;&lt;wsp:rsid wsp:val=&quot;001D52F5&quot;/&gt;&lt;wsp:rsid wsp:val=&quot;001D5A0D&quot;/&gt;&lt;wsp:rsid wsp:val=&quot;001D6342&quot;/&gt;&lt;wsp:rsid wsp:val=&quot;001D6D53&quot;/&gt;&lt;wsp:rsid wsp:val=&quot;001D783F&quot;/&gt;&lt;wsp:rsid wsp:val=&quot;001D79A1&quot;/&gt;&lt;wsp:rsid wsp:val=&quot;001D7A02&quot;/&gt;&lt;wsp:rsid wsp:val=&quot;001D7EA1&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8E2&quot;/&gt;&lt;wsp:rsid wsp:val=&quot;001E7AED&quot;/&gt;&lt;wsp:rsid wsp:val=&quot;001F0CCF&quot;/&gt;&lt;wsp:rsid wsp:val=&quot;001F2733&quot;/&gt;&lt;wsp:rsid wsp:val=&quot;001F36C3&quot;/&gt;&lt;wsp:rsid wsp:val=&quot;001F3916&quot;/&gt;&lt;wsp:rsid wsp:val=&quot;001F4676&quot;/&gt;&lt;wsp:rsid wsp:val=&quot;001F54C5&quot;/&gt;&lt;wsp:rsid wsp:val=&quot;001F5B50&quot;/&gt;&lt;wsp:rsid wsp:val=&quot;001F61DB&quot;/&gt;&lt;wsp:rsid wsp:val=&quot;001F662C&quot;/&gt;&lt;wsp:rsid wsp:val=&quot;001F7074&quot;/&gt;&lt;wsp:rsid wsp:val=&quot;001F7A85&quot;/&gt;&lt;wsp:rsid wsp:val=&quot;00200490&quot;/&gt;&lt;wsp:rsid wsp:val=&quot;00201F3A&quot;/&gt;&lt;wsp:rsid wsp:val=&quot;0020327F&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B8C&quot;/&gt;&lt;wsp:rsid wsp:val=&quot;002111FD&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C54&quot;/&gt;&lt;wsp:rsid wsp:val=&quot;00226404&quot;/&gt;&lt;wsp:rsid wsp:val=&quot;00226535&quot;/&gt;&lt;wsp:rsid wsp:val=&quot;00226BE1&quot;/&gt;&lt;wsp:rsid wsp:val=&quot;00227027&quot;/&gt;&lt;wsp:rsid wsp:val=&quot;002276E2&quot;/&gt;&lt;wsp:rsid wsp:val=&quot;00227D97&quot;/&gt;&lt;wsp:rsid wsp:val=&quot;00230765&quot;/&gt;&lt;wsp:rsid wsp:val=&quot;002319E4&quot;/&gt;&lt;wsp:rsid wsp:val=&quot;002320DA&quot;/&gt;&lt;wsp:rsid wsp:val=&quot;0023321F&quot;/&gt;&lt;wsp:rsid wsp:val=&quot;00233A44&quot;/&gt;&lt;wsp:rsid wsp:val=&quot;00233E89&quot;/&gt;&lt;wsp:rsid wsp:val=&quot;002346E3&quot;/&gt;&lt;wsp:rsid wsp:val=&quot;002348DA&quot;/&gt;&lt;wsp:rsid wsp:val=&quot;002349E8&quot;/&gt;&lt;wsp:rsid wsp:val=&quot;00235632&quot;/&gt;&lt;wsp:rsid wsp:val=&quot;00235872&quot;/&gt;&lt;wsp:rsid wsp:val=&quot;00236ED3&quot;/&gt;&lt;wsp:rsid wsp:val=&quot;00237363&quot;/&gt;&lt;wsp:rsid wsp:val=&quot;002413CC&quot;/&gt;&lt;wsp:rsid wsp:val=&quot;00241559&quot;/&gt;&lt;wsp:rsid wsp:val=&quot;00242362&quot;/&gt;&lt;wsp:rsid wsp:val=&quot;0024267E&quot;/&gt;&lt;wsp:rsid wsp:val=&quot;00243179&quot;/&gt;&lt;wsp:rsid wsp:val=&quot;0024350A&quot;/&gt;&lt;wsp:rsid wsp:val=&quot;002435B3&quot;/&gt;&lt;wsp:rsid wsp:val=&quot;00244040&quot;/&gt;&lt;wsp:rsid wsp:val=&quot;002458EB&quot;/&gt;&lt;wsp:rsid wsp:val=&quot;002462D0&quot;/&gt;&lt;wsp:rsid wsp:val=&quot;00246594&quot;/&gt;&lt;wsp:rsid wsp:val=&quot;0024798D&quot;/&gt;&lt;wsp:rsid wsp:val=&quot;00251316&quot;/&gt;&lt;wsp:rsid wsp:val=&quot;00251615&quot;/&gt;&lt;wsp:rsid wsp:val=&quot;00251B4A&quot;/&gt;&lt;wsp:rsid wsp:val=&quot;00251DE3&quot;/&gt;&lt;wsp:rsid wsp:val=&quot;00251F7B&quot;/&gt;&lt;wsp:rsid wsp:val=&quot;0025243C&quot;/&gt;&lt;wsp:rsid wsp:val=&quot;002536A0&quot;/&gt;&lt;wsp:rsid wsp:val=&quot;00253EE7&quot;/&gt;&lt;wsp:rsid wsp:val=&quot;00255D36&quot;/&gt;&lt;wsp:rsid wsp:val=&quot;00257543&quot;/&gt;&lt;wsp:rsid wsp:val=&quot;00261782&quot;/&gt;&lt;wsp:rsid wsp:val=&quot;002617E7&quot;/&gt;&lt;wsp:rsid wsp:val=&quot;00261A3A&quot;/&gt;&lt;wsp:rsid wsp:val=&quot;002622B0&quot;/&gt;&lt;wsp:rsid wsp:val=&quot;00262A43&quot;/&gt;&lt;wsp:rsid wsp:val=&quot;002637AE&quot;/&gt;&lt;wsp:rsid wsp:val=&quot;00264189&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67DDB&quot;/&gt;&lt;wsp:rsid wsp:val=&quot;0027144F&quot;/&gt;&lt;wsp:rsid wsp:val=&quot;00271F3A&quot;/&gt;&lt;wsp:rsid wsp:val=&quot;00273278&quot;/&gt;&lt;wsp:rsid wsp:val=&quot;002737F4&quot;/&gt;&lt;wsp:rsid wsp:val=&quot;00274BB8&quot;/&gt;&lt;wsp:rsid wsp:val=&quot;00274C41&quot;/&gt;&lt;wsp:rsid wsp:val=&quot;00274DFF&quot;/&gt;&lt;wsp:rsid wsp:val=&quot;00276081&quot;/&gt;&lt;wsp:rsid wsp:val=&quot;00276B67&quot;/&gt;&lt;wsp:rsid wsp:val=&quot;00277097&quot;/&gt;&lt;wsp:rsid wsp:val=&quot;002805F5&quot;/&gt;&lt;wsp:rsid wsp:val=&quot;00280751&quot;/&gt;&lt;wsp:rsid wsp:val=&quot;00280E8F&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5BE1&quot;/&gt;&lt;wsp:rsid wsp:val=&quot;00296227&quot;/&gt;&lt;wsp:rsid wsp:val=&quot;00296314&quot;/&gt;&lt;wsp:rsid wsp:val=&quot;00296F44&quot;/&gt;&lt;wsp:rsid wsp:val=&quot;0029777D&quot;/&gt;&lt;wsp:rsid wsp:val=&quot;002A055E&quot;/&gt;&lt;wsp:rsid wsp:val=&quot;002A1733&quot;/&gt;&lt;wsp:rsid wsp:val=&quot;002A1D4E&quot;/&gt;&lt;wsp:rsid wsp:val=&quot;002A216E&quot;/&gt;&lt;wsp:rsid wsp:val=&quot;002A2869&quot;/&gt;&lt;wsp:rsid wsp:val=&quot;002A3257&quot;/&gt;&lt;wsp:rsid wsp:val=&quot;002A37EE&quot;/&gt;&lt;wsp:rsid wsp:val=&quot;002A3FC3&quot;/&gt;&lt;wsp:rsid wsp:val=&quot;002A4CC1&quot;/&gt;&lt;wsp:rsid wsp:val=&quot;002A5A5B&quot;/&gt;&lt;wsp:rsid wsp:val=&quot;002A5F35&quot;/&gt;&lt;wsp:rsid wsp:val=&quot;002A6CFF&quot;/&gt;&lt;wsp:rsid wsp:val=&quot;002A6FF8&quot;/&gt;&lt;wsp:rsid wsp:val=&quot;002B1174&quot;/&gt;&lt;wsp:rsid wsp:val=&quot;002B24D6&quot;/&gt;&lt;wsp:rsid wsp:val=&quot;002B2C00&quot;/&gt;&lt;wsp:rsid wsp:val=&quot;002B3FE9&quot;/&gt;&lt;wsp:rsid wsp:val=&quot;002B6D00&quot;/&gt;&lt;wsp:rsid wsp:val=&quot;002C151A&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71A&quot;/&gt;&lt;wsp:rsid wsp:val=&quot;002D102E&quot;/&gt;&lt;wsp:rsid wsp:val=&quot;002D2E85&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7F2&quot;/&gt;&lt;wsp:rsid wsp:val=&quot;002E2A11&quot;/&gt;&lt;wsp:rsid wsp:val=&quot;002E368E&quot;/&gt;&lt;wsp:rsid wsp:val=&quot;002E4943&quot;/&gt;&lt;wsp:rsid wsp:val=&quot;002E689B&quot;/&gt;&lt;wsp:rsid wsp:val=&quot;002E7003&quot;/&gt;&lt;wsp:rsid wsp:val=&quot;002E74D2&quot;/&gt;&lt;wsp:rsid wsp:val=&quot;002E7CAE&quot;/&gt;&lt;wsp:rsid wsp:val=&quot;002F07A4&quot;/&gt;&lt;wsp:rsid wsp:val=&quot;002F2219&quot;/&gt;&lt;wsp:rsid wsp:val=&quot;002F2523&quot;/&gt;&lt;wsp:rsid wsp:val=&quot;002F2771&quot;/&gt;&lt;wsp:rsid wsp:val=&quot;002F2F73&quot;/&gt;&lt;wsp:rsid wsp:val=&quot;002F37A9&quot;/&gt;&lt;wsp:rsid wsp:val=&quot;002F5609&quot;/&gt;&lt;wsp:rsid wsp:val=&quot;002F5AFC&quot;/&gt;&lt;wsp:rsid wsp:val=&quot;002F6E9C&quot;/&gt;&lt;wsp:rsid wsp:val=&quot;002F6EF2&quot;/&gt;&lt;wsp:rsid wsp:val=&quot;002F771F&quot;/&gt;&lt;wsp:rsid wsp:val=&quot;002F7935&quot;/&gt;&lt;wsp:rsid wsp:val=&quot;003001B2&quot;/&gt;&lt;wsp:rsid wsp:val=&quot;003003EF&quot;/&gt;&lt;wsp:rsid wsp:val=&quot;003003F3&quot;/&gt;&lt;wsp:rsid wsp:val=&quot;00300A39&quot;/&gt;&lt;wsp:rsid wsp:val=&quot;00301CE6&quot;/&gt;&lt;wsp:rsid wsp:val=&quot;00302569&quot;/&gt;&lt;wsp:rsid wsp:val=&quot;0030256B&quot;/&gt;&lt;wsp:rsid wsp:val=&quot;00302D11&quot;/&gt;&lt;wsp:rsid wsp:val=&quot;003038EC&quot;/&gt;&lt;wsp:rsid wsp:val=&quot;0030501F&quot;/&gt;&lt;wsp:rsid wsp:val=&quot;00305444&quot;/&gt;&lt;wsp:rsid wsp:val=&quot;00305E84&quot;/&gt;&lt;wsp:rsid wsp:val=&quot;00306D7E&quot;/&gt;&lt;wsp:rsid wsp:val=&quot;00307A45&quot;/&gt;&lt;wsp:rsid wsp:val=&quot;00307BA1&quot;/&gt;&lt;wsp:rsid wsp:val=&quot;003100B3&quot;/&gt;&lt;wsp:rsid wsp:val=&quot;003113AC&quot;/&gt;&lt;wsp:rsid wsp:val=&quot;00311702&quot;/&gt;&lt;wsp:rsid wsp:val=&quot;00311E82&quot;/&gt;&lt;wsp:rsid wsp:val=&quot;003124BA&quot;/&gt;&lt;wsp:rsid wsp:val=&quot;00313FD6&quot;/&gt;&lt;wsp:rsid wsp:val=&quot;003143BD&quot;/&gt;&lt;wsp:rsid wsp:val=&quot;00317C54&quot;/&gt;&lt;wsp:rsid wsp:val=&quot;00320177&quot;/&gt;&lt;wsp:rsid wsp:val=&quot;003203ED&quot;/&gt;&lt;wsp:rsid wsp:val=&quot;00320E9E&quot;/&gt;&lt;wsp:rsid wsp:val=&quot;00321454&quot;/&gt;&lt;wsp:rsid wsp:val=&quot;003225B5&quot;/&gt;&lt;wsp:rsid wsp:val=&quot;00322820&quot;/&gt;&lt;wsp:rsid wsp:val=&quot;00322C9F&quot;/&gt;&lt;wsp:rsid wsp:val=&quot;003233E6&quot;/&gt;&lt;wsp:rsid wsp:val=&quot;00324135&quot;/&gt;&lt;wsp:rsid wsp:val=&quot;00324AA1&quot;/&gt;&lt;wsp:rsid wsp:val=&quot;00324D23&quot;/&gt;&lt;wsp:rsid wsp:val=&quot;00325768&quot;/&gt;&lt;wsp:rsid wsp:val=&quot;00325F35&quot;/&gt;&lt;wsp:rsid wsp:val=&quot;003260A9&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203F&quot;/&gt;&lt;wsp:rsid wsp:val=&quot;00342BD7&quot;/&gt;&lt;wsp:rsid wsp:val=&quot;00343CE6&quot;/&gt;&lt;wsp:rsid wsp:val=&quot;0034447A&quot;/&gt;&lt;wsp:rsid wsp:val=&quot;003457C4&quot;/&gt;&lt;wsp:rsid wsp:val=&quot;00346038&quot;/&gt;&lt;wsp:rsid wsp:val=&quot;00346290&quot;/&gt;&lt;wsp:rsid wsp:val=&quot;00346DB5&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F66&quot;/&gt;&lt;wsp:rsid wsp:val=&quot;00355206&quot;/&gt;&lt;wsp:rsid wsp:val=&quot;003557C7&quot;/&gt;&lt;wsp:rsid wsp:val=&quot;00355B66&quot;/&gt;&lt;wsp:rsid wsp:val=&quot;00356081&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B02&quot;/&gt;&lt;wsp:rsid wsp:val=&quot;00370C16&quot;/&gt;&lt;wsp:rsid wsp:val=&quot;00370E47&quot;/&gt;&lt;wsp:rsid wsp:val=&quot;00372AAF&quot;/&gt;&lt;wsp:rsid wsp:val=&quot;003742AC&quot;/&gt;&lt;wsp:rsid wsp:val=&quot;00374B50&quot;/&gt;&lt;wsp:rsid wsp:val=&quot;00374BFF&quot;/&gt;&lt;wsp:rsid wsp:val=&quot;00375719&quot;/&gt;&lt;wsp:rsid wsp:val=&quot;0037634D&quot;/&gt;&lt;wsp:rsid wsp:val=&quot;003768AA&quot;/&gt;&lt;wsp:rsid wsp:val=&quot;00377688&quot;/&gt;&lt;wsp:rsid wsp:val=&quot;00377CE1&quot;/&gt;&lt;wsp:rsid wsp:val=&quot;00380D7D&quot;/&gt;&lt;wsp:rsid wsp:val=&quot;0038191C&quot;/&gt;&lt;wsp:rsid wsp:val=&quot;00383467&quot;/&gt;&lt;wsp:rsid wsp:val=&quot;00384177&quot;/&gt;&lt;wsp:rsid wsp:val=&quot;00384284&quot;/&gt;&lt;wsp:rsid wsp:val=&quot;003856B5&quot;/&gt;&lt;wsp:rsid wsp:val=&quot;00385770&quot;/&gt;&lt;wsp:rsid wsp:val=&quot;00385932&quot;/&gt;&lt;wsp:rsid wsp:val=&quot;003859C1&quot;/&gt;&lt;wsp:rsid wsp:val=&quot;00385BF0&quot;/&gt;&lt;wsp:rsid wsp:val=&quot;00391638&quot;/&gt;&lt;wsp:rsid wsp:val=&quot;003918D0&quot;/&gt;&lt;wsp:rsid wsp:val=&quot;003920B4&quot;/&gt;&lt;wsp:rsid wsp:val=&quot;003927B8&quot;/&gt;&lt;wsp:rsid wsp:val=&quot;00393702&quot;/&gt;&lt;wsp:rsid wsp:val=&quot;003939FF&quot;/&gt;&lt;wsp:rsid wsp:val=&quot;00393FE3&quot;/&gt;&lt;wsp:rsid wsp:val=&quot;00394C1E&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0&quot;/&gt;&lt;wsp:rsid wsp:val=&quot;003A2207&quot;/&gt;&lt;wsp:rsid wsp:val=&quot;003A2223&quot;/&gt;&lt;wsp:rsid wsp:val=&quot;003A2A0F&quot;/&gt;&lt;wsp:rsid wsp:val=&quot;003A3994&quot;/&gt;&lt;wsp:rsid wsp:val=&quot;003A45A1&quot;/&gt;&lt;wsp:rsid wsp:val=&quot;003A4C90&quot;/&gt;&lt;wsp:rsid wsp:val=&quot;003A4EBD&quot;/&gt;&lt;wsp:rsid wsp:val=&quot;003A5B0A&quot;/&gt;&lt;wsp:rsid wsp:val=&quot;003A5EA3&quot;/&gt;&lt;wsp:rsid wsp:val=&quot;003A6679&quot;/&gt;&lt;wsp:rsid wsp:val=&quot;003A6BAC&quot;/&gt;&lt;wsp:rsid wsp:val=&quot;003A6BE0&quot;/&gt;&lt;wsp:rsid wsp:val=&quot;003A7D5E&quot;/&gt;&lt;wsp:rsid wsp:val=&quot;003A7EF3&quot;/&gt;&lt;wsp:rsid wsp:val=&quot;003B0669&quot;/&gt;&lt;wsp:rsid wsp:val=&quot;003B0DC8&quot;/&gt;&lt;wsp:rsid wsp:val=&quot;003B159C&quot;/&gt;&lt;wsp:rsid wsp:val=&quot;003B172F&quot;/&gt;&lt;wsp:rsid wsp:val=&quot;003B1DDF&quot;/&gt;&lt;wsp:rsid wsp:val=&quot;003B29D5&quot;/&gt;&lt;wsp:rsid wsp:val=&quot;003B2AE7&quot;/&gt;&lt;wsp:rsid wsp:val=&quot;003B2B22&quot;/&gt;&lt;wsp:rsid wsp:val=&quot;003B369F&quot;/&gt;&lt;wsp:rsid wsp:val=&quot;003B36A3&quot;/&gt;&lt;wsp:rsid wsp:val=&quot;003B4EB4&quot;/&gt;&lt;wsp:rsid wsp:val=&quot;003B53CC&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49BC&quot;/&gt;&lt;wsp:rsid wsp:val=&quot;003C62E9&quot;/&gt;&lt;wsp:rsid wsp:val=&quot;003C62ED&quot;/&gt;&lt;wsp:rsid wsp:val=&quot;003C6C78&quot;/&gt;&lt;wsp:rsid wsp:val=&quot;003C6E0C&quot;/&gt;&lt;wsp:rsid wsp:val=&quot;003C7806&quot;/&gt;&lt;wsp:rsid wsp:val=&quot;003D109F&quot;/&gt;&lt;wsp:rsid wsp:val=&quot;003D2478&quot;/&gt;&lt;wsp:rsid wsp:val=&quot;003D40C4&quot;/&gt;&lt;wsp:rsid wsp:val=&quot;003D4835&quot;/&gt;&lt;wsp:rsid wsp:val=&quot;003D5B1F&quot;/&gt;&lt;wsp:rsid wsp:val=&quot;003D5BE9&quot;/&gt;&lt;wsp:rsid wsp:val=&quot;003D6122&quot;/&gt;&lt;wsp:rsid wsp:val=&quot;003D6509&quot;/&gt;&lt;wsp:rsid wsp:val=&quot;003D6649&quot;/&gt;&lt;wsp:rsid wsp:val=&quot;003D7146&quot;/&gt;&lt;wsp:rsid wsp:val=&quot;003D7999&quot;/&gt;&lt;wsp:rsid wsp:val=&quot;003D7FB1&quot;/&gt;&lt;wsp:rsid wsp:val=&quot;003E104F&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493&quot;/&gt;&lt;wsp:rsid wsp:val=&quot;003E4C6F&quot;/&gt;&lt;wsp:rsid wsp:val=&quot;003E517D&quot;/&gt;&lt;wsp:rsid wsp:val=&quot;003E55E4&quot;/&gt;&lt;wsp:rsid wsp:val=&quot;003E5B3A&quot;/&gt;&lt;wsp:rsid wsp:val=&quot;003E64AD&quot;/&gt;&lt;wsp:rsid wsp:val=&quot;003E74E3&quot;/&gt;&lt;wsp:rsid wsp:val=&quot;003F05C7&quot;/&gt;&lt;wsp:rsid wsp:val=&quot;003F1FDF&quot;/&gt;&lt;wsp:rsid wsp:val=&quot;003F2CD4&quot;/&gt;&lt;wsp:rsid wsp:val=&quot;003F370E&quot;/&gt;&lt;wsp:rsid wsp:val=&quot;003F4A38&quot;/&gt;&lt;wsp:rsid wsp:val=&quot;003F4A65&quot;/&gt;&lt;wsp:rsid wsp:val=&quot;003F5632&quot;/&gt;&lt;wsp:rsid wsp:val=&quot;003F56D3&quot;/&gt;&lt;wsp:rsid wsp:val=&quot;003F6BBE&quot;/&gt;&lt;wsp:rsid wsp:val=&quot;004000E8&quot;/&gt;&lt;wsp:rsid wsp:val=&quot;00400768&quot;/&gt;&lt;wsp:rsid wsp:val=&quot;004008B0&quot;/&gt;&lt;wsp:rsid wsp:val=&quot;00400B54&quot;/&gt;&lt;wsp:rsid wsp:val=&quot;00402353&quot;/&gt;&lt;wsp:rsid wsp:val=&quot;0040236A&quot;/&gt;&lt;wsp:rsid wsp:val=&quot;0040255D&quot;/&gt;&lt;wsp:rsid wsp:val=&quot;004028A6&quot;/&gt;&lt;wsp:rsid wsp:val=&quot;00402E2B&quot;/&gt;&lt;wsp:rsid wsp:val=&quot;00403C08&quot;/&gt;&lt;wsp:rsid wsp:val=&quot;00404059&quot;/&gt;&lt;wsp:rsid wsp:val=&quot;004040C0&quot;/&gt;&lt;wsp:rsid wsp:val=&quot;004048FF&quot;/&gt;&lt;wsp:rsid wsp:val=&quot;00404F24&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4FEA&quot;/&gt;&lt;wsp:rsid wsp:val=&quot;00415E8A&quot;/&gt;&lt;wsp:rsid wsp:val=&quot;00416275&quot;/&gt;&lt;wsp:rsid wsp:val=&quot;00416D25&quot;/&gt;&lt;wsp:rsid wsp:val=&quot;00420230&quot;/&gt;&lt;wsp:rsid wsp:val=&quot;00421105&quot;/&gt;&lt;wsp:rsid wsp:val=&quot;00421616&quot;/&gt;&lt;wsp:rsid wsp:val=&quot;0042167F&quot;/&gt;&lt;wsp:rsid wsp:val=&quot;00422D12&quot;/&gt;&lt;wsp:rsid wsp:val=&quot;004234DB&quot;/&gt;&lt;wsp:rsid wsp:val=&quot;00423A90&quot;/&gt;&lt;wsp:rsid wsp:val=&quot;004242F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30936&quot;/&gt;&lt;wsp:rsid wsp:val=&quot;004310AC&quot;/&gt;&lt;wsp:rsid wsp:val=&quot;00431284&quot;/&gt;&lt;wsp:rsid wsp:val=&quot;00431A9F&quot;/&gt;&lt;wsp:rsid wsp:val=&quot;00432F94&quot;/&gt;&lt;wsp:rsid wsp:val=&quot;00433CB2&quot;/&gt;&lt;wsp:rsid wsp:val=&quot;0043473D&quot;/&gt;&lt;wsp:rsid wsp:val=&quot;00434ED0&quot;/&gt;&lt;wsp:rsid wsp:val=&quot;00437447&quot;/&gt;&lt;wsp:rsid wsp:val=&quot;00440C67&quot;/&gt;&lt;wsp:rsid wsp:val=&quot;00441362&quot;/&gt;&lt;wsp:rsid wsp:val=&quot;00441A92&quot;/&gt;&lt;wsp:rsid wsp:val=&quot;00442A5F&quot;/&gt;&lt;wsp:rsid wsp:val=&quot;00443C63&quot;/&gt;&lt;wsp:rsid wsp:val=&quot;00444F56&quot;/&gt;&lt;wsp:rsid wsp:val=&quot;004459C8&quot;/&gt;&lt;wsp:rsid wsp:val=&quot;00446488&quot;/&gt;&lt;wsp:rsid wsp:val=&quot;00446A99&quot;/&gt;&lt;wsp:rsid wsp:val=&quot;0044705A&quot;/&gt;&lt;wsp:rsid wsp:val=&quot;00450214&quot;/&gt;&lt;wsp:rsid wsp:val=&quot;00450E98&quot;/&gt;&lt;wsp:rsid wsp:val=&quot;004517AA&quot;/&gt;&lt;wsp:rsid wsp:val=&quot;00452CAC&quot;/&gt;&lt;wsp:rsid wsp:val=&quot;004545AE&quot;/&gt;&lt;wsp:rsid wsp:val=&quot;00454921&quot;/&gt;&lt;wsp:rsid wsp:val=&quot;0045630F&quot;/&gt;&lt;wsp:rsid wsp:val=&quot;00456425&quot;/&gt;&lt;wsp:rsid wsp:val=&quot;00456B04&quot;/&gt;&lt;wsp:rsid wsp:val=&quot;00457565&quot;/&gt;&lt;wsp:rsid wsp:val=&quot;00457B71&quot;/&gt;&lt;wsp:rsid wsp:val=&quot;00460D15&quot;/&gt;&lt;wsp:rsid wsp:val=&quot;004616E7&quot;/&gt;&lt;wsp:rsid wsp:val=&quot;00461892&quot;/&gt;&lt;wsp:rsid wsp:val=&quot;0046493F&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44BC&quot;/&gt;&lt;wsp:rsid wsp:val=&quot;004751F6&quot;/&gt;&lt;wsp:rsid wsp:val=&quot;0047556B&quot;/&gt;&lt;wsp:rsid wsp:val=&quot;004759C4&quot;/&gt;&lt;wsp:rsid wsp:val=&quot;00476675&quot;/&gt;&lt;wsp:rsid wsp:val=&quot;00477768&quot;/&gt;&lt;wsp:rsid wsp:val=&quot;004804AB&quot;/&gt;&lt;wsp:rsid wsp:val=&quot;004809E0&quot;/&gt;&lt;wsp:rsid wsp:val=&quot;00480E5D&quot;/&gt;&lt;wsp:rsid wsp:val=&quot;00480E90&quot;/&gt;&lt;wsp:rsid wsp:val=&quot;00481203&quot;/&gt;&lt;wsp:rsid wsp:val=&quot;004815FD&quot;/&gt;&lt;wsp:rsid wsp:val=&quot;00481705&quot;/&gt;&lt;wsp:rsid wsp:val=&quot;00481DE7&quot;/&gt;&lt;wsp:rsid wsp:val=&quot;00481FB4&quot;/&gt;&lt;wsp:rsid wsp:val=&quot;00482695&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90C6F&quot;/&gt;&lt;wsp:rsid wsp:val=&quot;00491B36&quot;/&gt;&lt;wsp:rsid wsp:val=&quot;00492BC5&quot;/&gt;&lt;wsp:rsid wsp:val=&quot;00492E72&quot;/&gt;&lt;wsp:rsid wsp:val=&quot;00493C61&quot;/&gt;&lt;wsp:rsid wsp:val=&quot;0049408E&quot;/&gt;&lt;wsp:rsid wsp:val=&quot;00494971&quot;/&gt;&lt;wsp:rsid wsp:val=&quot;00495707&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64A&quot;/&gt;&lt;wsp:rsid wsp:val=&quot;004A27DF&quot;/&gt;&lt;wsp:rsid wsp:val=&quot;004A2B94&quot;/&gt;&lt;wsp:rsid wsp:val=&quot;004A2D47&quot;/&gt;&lt;wsp:rsid wsp:val=&quot;004A4A51&quot;/&gt;&lt;wsp:rsid wsp:val=&quot;004A5256&quot;/&gt;&lt;wsp:rsid wsp:val=&quot;004A5E18&quot;/&gt;&lt;wsp:rsid wsp:val=&quot;004A614C&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F6C&quot;/&gt;&lt;wsp:rsid wsp:val=&quot;004B4459&quot;/&gt;&lt;wsp:rsid wsp:val=&quot;004B44CE&quot;/&gt;&lt;wsp:rsid wsp:val=&quot;004B5267&quot;/&gt;&lt;wsp:rsid wsp:val=&quot;004B6A7F&quot;/&gt;&lt;wsp:rsid wsp:val=&quot;004B74E1&quot;/&gt;&lt;wsp:rsid wsp:val=&quot;004B7C0C&quot;/&gt;&lt;wsp:rsid wsp:val=&quot;004C0C9D&quot;/&gt;&lt;wsp:rsid wsp:val=&quot;004C0D08&quot;/&gt;&lt;wsp:rsid wsp:val=&quot;004C114F&quot;/&gt;&lt;wsp:rsid wsp:val=&quot;004C1260&quot;/&gt;&lt;wsp:rsid wsp:val=&quot;004C1468&quot;/&gt;&lt;wsp:rsid wsp:val=&quot;004C1E01&quot;/&gt;&lt;wsp:rsid wsp:val=&quot;004C23B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D06BB&quot;/&gt;&lt;wsp:rsid wsp:val=&quot;004D2254&quot;/&gt;&lt;wsp:rsid wsp:val=&quot;004D36B1&quot;/&gt;&lt;wsp:rsid wsp:val=&quot;004D4B05&quot;/&gt;&lt;wsp:rsid wsp:val=&quot;004D589F&quot;/&gt;&lt;wsp:rsid wsp:val=&quot;004D6C54&quot;/&gt;&lt;wsp:rsid wsp:val=&quot;004D6E88&quot;/&gt;&lt;wsp:rsid wsp:val=&quot;004D7DE1&quot;/&gt;&lt;wsp:rsid wsp:val=&quot;004D7EBD&quot;/&gt;&lt;wsp:rsid wsp:val=&quot;004E0BC3&quot;/&gt;&lt;wsp:rsid wsp:val=&quot;004E1246&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51E3&quot;/&gt;&lt;wsp:rsid wsp:val=&quot;004E53C7&quot;/&gt;&lt;wsp:rsid wsp:val=&quot;004E56DC&quot;/&gt;&lt;wsp:rsid wsp:val=&quot;004E6C03&quot;/&gt;&lt;wsp:rsid wsp:val=&quot;004E76F4&quot;/&gt;&lt;wsp:rsid wsp:val=&quot;004E7873&quot;/&gt;&lt;wsp:rsid wsp:val=&quot;004F0445&quot;/&gt;&lt;wsp:rsid wsp:val=&quot;004F0B6C&quot;/&gt;&lt;wsp:rsid wsp:val=&quot;004F19EB&quot;/&gt;&lt;wsp:rsid wsp:val=&quot;004F2078&quot;/&gt;&lt;wsp:rsid wsp:val=&quot;004F27D0&quot;/&gt;&lt;wsp:rsid wsp:val=&quot;004F4DA3&quot;/&gt;&lt;wsp:rsid wsp:val=&quot;004F5669&quot;/&gt;&lt;wsp:rsid wsp:val=&quot;004F631B&quot;/&gt;&lt;wsp:rsid wsp:val=&quot;004F6322&quot;/&gt;&lt;wsp:rsid wsp:val=&quot;004F659D&quot;/&gt;&lt;wsp:rsid wsp:val=&quot;004F6870&quot;/&gt;&lt;wsp:rsid wsp:val=&quot;00500B52&quot;/&gt;&lt;wsp:rsid wsp:val=&quot;0050268E&quot;/&gt;&lt;wsp:rsid wsp:val=&quot;0050318E&quot;/&gt;&lt;wsp:rsid wsp:val=&quot;00504512&quot;/&gt;&lt;wsp:rsid wsp:val=&quot;00504D78&quot;/&gt;&lt;wsp:rsid wsp:val=&quot;00505C53&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4531&quot;/&gt;&lt;wsp:rsid wsp:val=&quot;005146A4&quot;/&gt;&lt;wsp:rsid wsp:val=&quot;005153A7&quot;/&gt;&lt;wsp:rsid wsp:val=&quot;00517FD4&quot;/&gt;&lt;wsp:rsid wsp:val=&quot;005219CF&quot;/&gt;&lt;wsp:rsid wsp:val=&quot;00522170&quot;/&gt;&lt;wsp:rsid wsp:val=&quot;00522857&quot;/&gt;&lt;wsp:rsid wsp:val=&quot;005234AA&quot;/&gt;&lt;wsp:rsid wsp:val=&quot;00525A40&quot;/&gt;&lt;wsp:rsid wsp:val=&quot;005306C8&quot;/&gt;&lt;wsp:rsid wsp:val=&quot;00530D7E&quot;/&gt;&lt;wsp:rsid wsp:val=&quot;00533C5F&quot;/&gt;&lt;wsp:rsid wsp:val=&quot;00534697&quot;/&gt;&lt;wsp:rsid wsp:val=&quot;00534AE0&quot;/&gt;&lt;wsp:rsid wsp:val=&quot;00534B59&quot;/&gt;&lt;wsp:rsid wsp:val=&quot;00534D24&quot;/&gt;&lt;wsp:rsid wsp:val=&quot;00535499&quot;/&gt;&lt;wsp:rsid wsp:val=&quot;00535666&quot;/&gt;&lt;wsp:rsid wsp:val=&quot;00536759&quot;/&gt;&lt;wsp:rsid wsp:val=&quot;00536B97&quot;/&gt;&lt;wsp:rsid wsp:val=&quot;00536CB9&quot;/&gt;&lt;wsp:rsid wsp:val=&quot;00536DF7&quot;/&gt;&lt;wsp:rsid wsp:val=&quot;00537C62&quot;/&gt;&lt;wsp:rsid wsp:val=&quot;005408C3&quot;/&gt;&lt;wsp:rsid wsp:val=&quot;00541033&quot;/&gt;&lt;wsp:rsid wsp:val=&quot;0054116A&quot;/&gt;&lt;wsp:rsid wsp:val=&quot;0054206F&quot;/&gt;&lt;wsp:rsid wsp:val=&quot;00542D12&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0A18&quot;/&gt;&lt;wsp:rsid wsp:val=&quot;00551810&quot;/&gt;&lt;wsp:rsid wsp:val=&quot;00553521&quot;/&gt;&lt;wsp:rsid wsp:val=&quot;0055446D&quot;/&gt;&lt;wsp:rsid wsp:val=&quot;00554D8B&quot;/&gt;&lt;wsp:rsid wsp:val=&quot;00554E19&quot;/&gt;&lt;wsp:rsid wsp:val=&quot;00555418&quot;/&gt;&lt;wsp:rsid wsp:val=&quot;0055688F&quot;/&gt;&lt;wsp:rsid wsp:val=&quot;005571BC&quot;/&gt;&lt;wsp:rsid wsp:val=&quot;005574AF&quot;/&gt;&lt;wsp:rsid wsp:val=&quot;00557502&quot;/&gt;&lt;wsp:rsid wsp:val=&quot;005606BD&quot;/&gt;&lt;wsp:rsid wsp:val=&quot;00560C31&quot;/&gt;&lt;wsp:rsid wsp:val=&quot;0056121F&quot;/&gt;&lt;wsp:rsid wsp:val=&quot;00563ABE&quot;/&gt;&lt;wsp:rsid wsp:val=&quot;00563BB8&quot;/&gt;&lt;wsp:rsid wsp:val=&quot;00564FBF&quot;/&gt;&lt;wsp:rsid wsp:val=&quot;00565DED&quot;/&gt;&lt;wsp:rsid wsp:val=&quot;00566BFE&quot;/&gt;&lt;wsp:rsid wsp:val=&quot;005704BB&quot;/&gt;&lt;wsp:rsid wsp:val=&quot;00570632&quot;/&gt;&lt;wsp:rsid wsp:val=&quot;00570D73&quot;/&gt;&lt;wsp:rsid wsp:val=&quot;005716E3&quot;/&gt;&lt;wsp:rsid wsp:val=&quot;00571BE1&quot;/&gt;&lt;wsp:rsid wsp:val=&quot;00571D3C&quot;/&gt;&lt;wsp:rsid wsp:val=&quot;00572505&quot;/&gt;&lt;wsp:rsid wsp:val=&quot;00572A03&quot;/&gt;&lt;wsp:rsid wsp:val=&quot;00572A2E&quot;/&gt;&lt;wsp:rsid wsp:val=&quot;00573357&quot;/&gt;&lt;wsp:rsid wsp:val=&quot;005735CE&quot;/&gt;&lt;wsp:rsid wsp:val=&quot;00573793&quot;/&gt;&lt;wsp:rsid wsp:val=&quot;005743DE&quot;/&gt;&lt;wsp:rsid wsp:val=&quot;005752DA&quot;/&gt;&lt;wsp:rsid wsp:val=&quot;005764C7&quot;/&gt;&lt;wsp:rsid wsp:val=&quot;0057762F&quot;/&gt;&lt;wsp:rsid wsp:val=&quot;0058154C&quot;/&gt;&lt;wsp:rsid wsp:val=&quot;0058172D&quot;/&gt;&lt;wsp:rsid wsp:val=&quot;00581CEB&quot;/&gt;&lt;wsp:rsid wsp:val=&quot;00582561&quot;/&gt;&lt;wsp:rsid wsp:val=&quot;00582809&quot;/&gt;&lt;wsp:rsid wsp:val=&quot;0058331C&quot;/&gt;&lt;wsp:rsid wsp:val=&quot;00585C4E&quot;/&gt;&lt;wsp:rsid wsp:val=&quot;00585C6A&quot;/&gt;&lt;wsp:rsid wsp:val=&quot;00586023&quot;/&gt;&lt;wsp:rsid wsp:val=&quot;0058638E&quot;/&gt;&lt;wsp:rsid wsp:val=&quot;00586451&quot;/&gt;&lt;wsp:rsid wsp:val=&quot;0058798C&quot;/&gt;&lt;wsp:rsid wsp:val=&quot;005900FA&quot;/&gt;&lt;wsp:rsid wsp:val=&quot;0059237B&quot;/&gt;&lt;wsp:rsid wsp:val=&quot;005935A4&quot;/&gt;&lt;wsp:rsid wsp:val=&quot;005948C2&quot;/&gt;&lt;wsp:rsid wsp:val=&quot;00594AC4&quot;/&gt;&lt;wsp:rsid wsp:val=&quot;0059588C&quot;/&gt;&lt;wsp:rsid wsp:val=&quot;00595D45&quot;/&gt;&lt;wsp:rsid wsp:val=&quot;00595D84&quot;/&gt;&lt;wsp:rsid wsp:val=&quot;00595DCA&quot;/&gt;&lt;wsp:rsid wsp:val=&quot;00596121&quot;/&gt;&lt;wsp:rsid wsp:val=&quot;0059779B&quot;/&gt;&lt;wsp:rsid wsp:val=&quot;00597B77&quot;/&gt;&lt;wsp:rsid wsp:val=&quot;005A04F4&quot;/&gt;&lt;wsp:rsid wsp:val=&quot;005A0771&quot;/&gt;&lt;wsp:rsid wsp:val=&quot;005A0942&quot;/&gt;&lt;wsp:rsid wsp:val=&quot;005A0DAA&quot;/&gt;&lt;wsp:rsid wsp:val=&quot;005A1BCB&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178&quot;/&gt;&lt;wsp:rsid wsp:val=&quot;005B5493&quot;/&gt;&lt;wsp:rsid wsp:val=&quot;005B5511&quot;/&gt;&lt;wsp:rsid wsp:val=&quot;005B576D&quot;/&gt;&lt;wsp:rsid wsp:val=&quot;005B5EAF&quot;/&gt;&lt;wsp:rsid wsp:val=&quot;005B6D71&quot;/&gt;&lt;wsp:rsid wsp:val=&quot;005B6F83&quot;/&gt;&lt;wsp:rsid wsp:val=&quot;005C22CC&quot;/&gt;&lt;wsp:rsid wsp:val=&quot;005C2555&quot;/&gt;&lt;wsp:rsid wsp:val=&quot;005C433B&quot;/&gt;&lt;wsp:rsid wsp:val=&quot;005C61AC&quot;/&gt;&lt;wsp:rsid wsp:val=&quot;005C65B6&quot;/&gt;&lt;wsp:rsid wsp:val=&quot;005C6E03&quot;/&gt;&lt;wsp:rsid wsp:val=&quot;005C731C&quot;/&gt;&lt;wsp:rsid wsp:val=&quot;005C74FB&quot;/&gt;&lt;wsp:rsid wsp:val=&quot;005C76FB&quot;/&gt;&lt;wsp:rsid wsp:val=&quot;005D030D&quot;/&gt;&lt;wsp:rsid wsp:val=&quot;005D1602&quot;/&gt;&lt;wsp:rsid wsp:val=&quot;005D2D6C&quot;/&gt;&lt;wsp:rsid wsp:val=&quot;005D32AE&quot;/&gt;&lt;wsp:rsid wsp:val=&quot;005D4AB0&quot;/&gt;&lt;wsp:rsid wsp:val=&quot;005D547D&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FCF&quot;/&gt;&lt;wsp:rsid wsp:val=&quot;005E53B7&quot;/&gt;&lt;wsp:rsid wsp:val=&quot;005E5895&quot;/&gt;&lt;wsp:rsid wsp:val=&quot;005E5B81&quot;/&gt;&lt;wsp:rsid wsp:val=&quot;005E6492&quot;/&gt;&lt;wsp:rsid wsp:val=&quot;005E7D4A&quot;/&gt;&lt;wsp:rsid wsp:val=&quot;005F036E&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F27&quot;/&gt;&lt;wsp:rsid wsp:val=&quot;0060064D&quot;/&gt;&lt;wsp:rsid wsp:val=&quot;0060251F&quot;/&gt;&lt;wsp:rsid wsp:val=&quot;00602602&quot;/&gt;&lt;wsp:rsid wsp:val=&quot;0060283C&quot;/&gt;&lt;wsp:rsid wsp:val=&quot;00602EF6&quot;/&gt;&lt;wsp:rsid wsp:val=&quot;00603A84&quot;/&gt;&lt;wsp:rsid wsp:val=&quot;00604F14&quot;/&gt;&lt;wsp:rsid wsp:val=&quot;00605289&quot;/&gt;&lt;wsp:rsid wsp:val=&quot;006059C5&quot;/&gt;&lt;wsp:rsid wsp:val=&quot;00606ECD&quot;/&gt;&lt;wsp:rsid wsp:val=&quot;006074C1&quot;/&gt;&lt;wsp:rsid wsp:val=&quot;0060764F&quot;/&gt;&lt;wsp:rsid wsp:val=&quot;00610E1F&quot;/&gt;&lt;wsp:rsid wsp:val=&quot;00611AB9&quot;/&gt;&lt;wsp:rsid wsp:val=&quot;00613257&quot;/&gt;&lt;wsp:rsid wsp:val=&quot;006146ED&quot;/&gt;&lt;wsp:rsid wsp:val=&quot;00614994&quot;/&gt;&lt;wsp:rsid wsp:val=&quot;006151D2&quot;/&gt;&lt;wsp:rsid wsp:val=&quot;00620B97&quot;/&gt;&lt;wsp:rsid wsp:val=&quot;00621751&quot;/&gt;&lt;wsp:rsid wsp:val=&quot;006232E1&quot;/&gt;&lt;wsp:rsid wsp:val=&quot;006234A6&quot;/&gt;&lt;wsp:rsid wsp:val=&quot;00623B7D&quot;/&gt;&lt;wsp:rsid wsp:val=&quot;00626130&quot;/&gt;&lt;wsp:rsid wsp:val=&quot;0062798D&quot;/&gt;&lt;wsp:rsid wsp:val=&quot;00630001&quot;/&gt;&lt;wsp:rsid wsp:val=&quot;006311B3&quot;/&gt;&lt;wsp:rsid wsp:val=&quot;00631957&quot;/&gt;&lt;wsp:rsid wsp:val=&quot;00631AA5&quot;/&gt;&lt;wsp:rsid wsp:val=&quot;00632043&quot;/&gt;&lt;wsp:rsid wsp:val=&quot;0063284C&quot;/&gt;&lt;wsp:rsid wsp:val=&quot;00632BD0&quot;/&gt;&lt;wsp:rsid wsp:val=&quot;00633697&quot;/&gt;&lt;wsp:rsid wsp:val=&quot;00633862&quot;/&gt;&lt;wsp:rsid wsp:val=&quot;00634EEA&quot;/&gt;&lt;wsp:rsid wsp:val=&quot;00636398&quot;/&gt;&lt;wsp:rsid wsp:val=&quot;006367D3&quot;/&gt;&lt;wsp:rsid wsp:val=&quot;006368D3&quot;/&gt;&lt;wsp:rsid wsp:val=&quot;006369E9&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208D&quot;/&gt;&lt;wsp:rsid wsp:val=&quot;00642735&quot;/&gt;&lt;wsp:rsid wsp:val=&quot;006427F0&quot;/&gt;&lt;wsp:rsid wsp:val=&quot;0064295E&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1CC&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5ED4&quot;/&gt;&lt;wsp:rsid wsp:val=&quot;0066664B&quot;/&gt;&lt;wsp:rsid wsp:val=&quot;00667EE7&quot;/&gt;&lt;wsp:rsid wsp:val=&quot;00670922&quot;/&gt;&lt;wsp:rsid wsp:val=&quot;00670BE1&quot;/&gt;&lt;wsp:rsid wsp:val=&quot;00671DC9&quot;/&gt;&lt;wsp:rsid wsp:val=&quot;0067218F&quot;/&gt;&lt;wsp:rsid wsp:val=&quot;00673784&quot;/&gt;&lt;wsp:rsid wsp:val=&quot;006737B4&quot;/&gt;&lt;wsp:rsid wsp:val=&quot;00673B0F&quot;/&gt;&lt;wsp:rsid wsp:val=&quot;006741F2&quot;/&gt;&lt;wsp:rsid wsp:val=&quot;0067421C&quot;/&gt;&lt;wsp:rsid wsp:val=&quot;00674CC3&quot;/&gt;&lt;wsp:rsid wsp:val=&quot;00675C72&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6DB&quot;/&gt;&lt;wsp:rsid wsp:val=&quot;006908D7&quot;/&gt;&lt;wsp:rsid wsp:val=&quot;00690CAD&quot;/&gt;&lt;wsp:rsid wsp:val=&quot;00691A2E&quot;/&gt;&lt;wsp:rsid wsp:val=&quot;006921F6&quot;/&gt;&lt;wsp:rsid wsp:val=&quot;006929B2&quot;/&gt;&lt;wsp:rsid wsp:val=&quot;00692E40&quot;/&gt;&lt;wsp:rsid wsp:val=&quot;006931AC&quot;/&gt;&lt;wsp:rsid wsp:val=&quot;006941C9&quot;/&gt;&lt;wsp:rsid wsp:val=&quot;006958B5&quot;/&gt;&lt;wsp:rsid wsp:val=&quot;00695A30&quot;/&gt;&lt;wsp:rsid wsp:val=&quot;00695FC2&quot;/&gt;&lt;wsp:rsid wsp:val=&quot;006962FB&quot;/&gt;&lt;wsp:rsid wsp:val=&quot;00696949&quot;/&gt;&lt;wsp:rsid wsp:val=&quot;00697052&quot;/&gt;&lt;wsp:rsid wsp:val=&quot;00697530&quot;/&gt;&lt;wsp:rsid wsp:val=&quot;00697F2A&quot;/&gt;&lt;wsp:rsid wsp:val=&quot;006A0E56&quot;/&gt;&lt;wsp:rsid wsp:val=&quot;006A0ECE&quot;/&gt;&lt;wsp:rsid wsp:val=&quot;006A325E&quot;/&gt;&lt;wsp:rsid wsp:val=&quot;006A46FB&quot;/&gt;&lt;wsp:rsid wsp:val=&quot;006A52D5&quot;/&gt;&lt;wsp:rsid wsp:val=&quot;006A586C&quot;/&gt;&lt;wsp:rsid wsp:val=&quot;006A5E28&quot;/&gt;&lt;wsp:rsid wsp:val=&quot;006A613C&quot;/&gt;&lt;wsp:rsid wsp:val=&quot;006A6555&quot;/&gt;&lt;wsp:rsid wsp:val=&quot;006A697B&quot;/&gt;&lt;wsp:rsid wsp:val=&quot;006A78F3&quot;/&gt;&lt;wsp:rsid wsp:val=&quot;006A7AFF&quot;/&gt;&lt;wsp:rsid wsp:val=&quot;006A7F92&quot;/&gt;&lt;wsp:rsid wsp:val=&quot;006B040B&quot;/&gt;&lt;wsp:rsid wsp:val=&quot;006B0EC6&quot;/&gt;&lt;wsp:rsid wsp:val=&quot;006B1816&quot;/&gt;&lt;wsp:rsid wsp:val=&quot;006B2099&quot;/&gt;&lt;wsp:rsid wsp:val=&quot;006B2283&quot;/&gt;&lt;wsp:rsid wsp:val=&quot;006B2A51&quot;/&gt;&lt;wsp:rsid wsp:val=&quot;006B3DBE&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0BF3&quot;/&gt;&lt;wsp:rsid wsp:val=&quot;006C385B&quot;/&gt;&lt;wsp:rsid wsp:val=&quot;006C4E5C&quot;/&gt;&lt;wsp:rsid wsp:val=&quot;006C545C&quot;/&gt;&lt;wsp:rsid wsp:val=&quot;006C58DF&quot;/&gt;&lt;wsp:rsid wsp:val=&quot;006C5B25&quot;/&gt;&lt;wsp:rsid wsp:val=&quot;006C5EC9&quot;/&gt;&lt;wsp:rsid wsp:val=&quot;006C6059&quot;/&gt;&lt;wsp:rsid wsp:val=&quot;006C7522&quot;/&gt;&lt;wsp:rsid wsp:val=&quot;006D0139&quot;/&gt;&lt;wsp:rsid wsp:val=&quot;006D305F&quot;/&gt;&lt;wsp:rsid wsp:val=&quot;006D351A&quot;/&gt;&lt;wsp:rsid wsp:val=&quot;006D4C5B&quot;/&gt;&lt;wsp:rsid wsp:val=&quot;006D554A&quot;/&gt;&lt;wsp:rsid wsp:val=&quot;006D5CE4&quot;/&gt;&lt;wsp:rsid wsp:val=&quot;006D6F08&quot;/&gt;&lt;wsp:rsid wsp:val=&quot;006D74BE&quot;/&gt;&lt;wsp:rsid wsp:val=&quot;006D79AB&quot;/&gt;&lt;wsp:rsid wsp:val=&quot;006D7DA7&quot;/&gt;&lt;wsp:rsid wsp:val=&quot;006E062C&quot;/&gt;&lt;wsp:rsid wsp:val=&quot;006E2572&quot;/&gt;&lt;wsp:rsid wsp:val=&quot;006E28B7&quot;/&gt;&lt;wsp:rsid wsp:val=&quot;006E2B61&quot;/&gt;&lt;wsp:rsid wsp:val=&quot;006E3310&quot;/&gt;&lt;wsp:rsid wsp:val=&quot;006E3367&quot;/&gt;&lt;wsp:rsid wsp:val=&quot;006E350F&quot;/&gt;&lt;wsp:rsid wsp:val=&quot;006E3C5F&quot;/&gt;&lt;wsp:rsid wsp:val=&quot;006E44D5&quot;/&gt;&lt;wsp:rsid wsp:val=&quot;006E4677&quot;/&gt;&lt;wsp:rsid wsp:val=&quot;006E46A8&quot;/&gt;&lt;wsp:rsid wsp:val=&quot;006E486F&quot;/&gt;&lt;wsp:rsid wsp:val=&quot;006E4E39&quot;/&gt;&lt;wsp:rsid wsp:val=&quot;006E545B&quot;/&gt;&lt;wsp:rsid wsp:val=&quot;006E565E&quot;/&gt;&lt;wsp:rsid wsp:val=&quot;006E5A6E&quot;/&gt;&lt;wsp:rsid wsp:val=&quot;006E5FC4&quot;/&gt;&lt;wsp:rsid wsp:val=&quot;006E7D3B&quot;/&gt;&lt;wsp:rsid wsp:val=&quot;006E7F80&quot;/&gt;&lt;wsp:rsid wsp:val=&quot;006F028F&quot;/&gt;&lt;wsp:rsid wsp:val=&quot;006F1B70&quot;/&gt;&lt;wsp:rsid wsp:val=&quot;006F2504&quot;/&gt;&lt;wsp:rsid wsp:val=&quot;006F341D&quot;/&gt;&lt;wsp:rsid wsp:val=&quot;006F3B3A&quot;/&gt;&lt;wsp:rsid wsp:val=&quot;006F487D&quot;/&gt;&lt;wsp:rsid wsp:val=&quot;006F58D4&quot;/&gt;&lt;wsp:rsid wsp:val=&quot;006F5C9A&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647&quot;/&gt;&lt;wsp:rsid wsp:val=&quot;00704736&quot;/&gt;&lt;wsp:rsid wsp:val=&quot;00704EDB&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26B&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5E8B&quot;/&gt;&lt;wsp:rsid wsp:val=&quot;007161DA&quot;/&gt;&lt;wsp:rsid wsp:val=&quot;007163B5&quot;/&gt;&lt;wsp:rsid wsp:val=&quot;00717413&quot;/&gt;&lt;wsp:rsid wsp:val=&quot;00722506&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AA2&quot;/&gt;&lt;wsp:rsid wsp:val=&quot;00736D7D&quot;/&gt;&lt;wsp:rsid wsp:val=&quot;007374F9&quot;/&gt;&lt;wsp:rsid wsp:val=&quot;0074063A&quot;/&gt;&lt;wsp:rsid wsp:val=&quot;00740E58&quot;/&gt;&lt;wsp:rsid wsp:val=&quot;00741368&quot;/&gt;&lt;wsp:rsid wsp:val=&quot;007445A0&quot;/&gt;&lt;wsp:rsid wsp:val=&quot;0074524B&quot;/&gt;&lt;wsp:rsid wsp:val=&quot;00746B98&quot;/&gt;&lt;wsp:rsid wsp:val=&quot;00746EAC&quot;/&gt;&lt;wsp:rsid wsp:val=&quot;007474A3&quot;/&gt;&lt;wsp:rsid wsp:val=&quot;00747D8B&quot;/&gt;&lt;wsp:rsid wsp:val=&quot;00751228&quot;/&gt;&lt;wsp:rsid wsp:val=&quot;007543CB&quot;/&gt;&lt;wsp:rsid wsp:val=&quot;00755EC7&quot;/&gt;&lt;wsp:rsid wsp:val=&quot;007571E1&quot;/&gt;&lt;wsp:rsid wsp:val=&quot;007575D7&quot;/&gt;&lt;wsp:rsid wsp:val=&quot;0075763F&quot;/&gt;&lt;wsp:rsid wsp:val=&quot;007602E4&quot;/&gt;&lt;wsp:rsid wsp:val=&quot;007604B2&quot;/&gt;&lt;wsp:rsid wsp:val=&quot;007619D7&quot;/&gt;&lt;wsp:rsid wsp:val=&quot;007623FB&quot;/&gt;&lt;wsp:rsid wsp:val=&quot;00765281&quot;/&gt;&lt;wsp:rsid wsp:val=&quot;00766BAD&quot;/&gt;&lt;wsp:rsid wsp:val=&quot;007678DE&quot;/&gt;&lt;wsp:rsid wsp:val=&quot;00770099&quot;/&gt;&lt;wsp:rsid wsp:val=&quot;00770542&quot;/&gt;&lt;wsp:rsid wsp:val=&quot;00771346&quot;/&gt;&lt;wsp:rsid wsp:val=&quot;00771706&quot;/&gt;&lt;wsp:rsid wsp:val=&quot;00771AA0&quot;/&gt;&lt;wsp:rsid wsp:val=&quot;0077213F&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6FE2&quot;/&gt;&lt;wsp:rsid wsp:val=&quot;007801CE&quot;/&gt;&lt;wsp:rsid wsp:val=&quot;007808CF&quot;/&gt;&lt;wsp:rsid wsp:val=&quot;007809FF&quot;/&gt;&lt;wsp:rsid wsp:val=&quot;007812F3&quot;/&gt;&lt;wsp:rsid wsp:val=&quot;0078177E&quot;/&gt;&lt;wsp:rsid wsp:val=&quot;00781A89&quot;/&gt;&lt;wsp:rsid wsp:val=&quot;00782868&quot;/&gt;&lt;wsp:rsid wsp:val=&quot;00782A02&quot;/&gt;&lt;wsp:rsid wsp:val=&quot;00782DF0&quot;/&gt;&lt;wsp:rsid wsp:val=&quot;00782F54&quot;/&gt;&lt;wsp:rsid wsp:val=&quot;0078304C&quot;/&gt;&lt;wsp:rsid wsp:val=&quot;00783673&quot;/&gt;&lt;wsp:rsid wsp:val=&quot;00783F0B&quot;/&gt;&lt;wsp:rsid wsp:val=&quot;0078417D&quot;/&gt;&lt;wsp:rsid wsp:val=&quot;00785490&quot;/&gt;&lt;wsp:rsid wsp:val=&quot;00785863&quot;/&gt;&lt;wsp:rsid wsp:val=&quot;00785889&quot;/&gt;&lt;wsp:rsid wsp:val=&quot;00785D29&quot;/&gt;&lt;wsp:rsid wsp:val=&quot;00787850&quot;/&gt;&lt;wsp:rsid wsp:val=&quot;00787D7A&quot;/&gt;&lt;wsp:rsid wsp:val=&quot;00790E93&quot;/&gt;&lt;wsp:rsid wsp:val=&quot;00791A2B&quot;/&gt;&lt;wsp:rsid wsp:val=&quot;007925EA&quot;/&gt;&lt;wsp:rsid wsp:val=&quot;007929C8&quot;/&gt;&lt;wsp:rsid wsp:val=&quot;00793CD8&quot;/&gt;&lt;wsp:rsid wsp:val=&quot;00794596&quot;/&gt;&lt;wsp:rsid wsp:val=&quot;00794CAE&quot;/&gt;&lt;wsp:rsid wsp:val=&quot;00795C92&quot;/&gt;&lt;wsp:rsid wsp:val=&quot;00797AFF&quot;/&gt;&lt;wsp:rsid wsp:val=&quot;007A0E6E&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27DC&quot;/&gt;&lt;wsp:rsid wsp:val=&quot;007B29DB&quot;/&gt;&lt;wsp:rsid wsp:val=&quot;007B3D2D&quot;/&gt;&lt;wsp:rsid wsp:val=&quot;007B485F&quot;/&gt;&lt;wsp:rsid wsp:val=&quot;007B50AE&quot;/&gt;&lt;wsp:rsid wsp:val=&quot;007B51DF&quot;/&gt;&lt;wsp:rsid wsp:val=&quot;007B6B74&quot;/&gt;&lt;wsp:rsid wsp:val=&quot;007B7875&quot;/&gt;&lt;wsp:rsid wsp:val=&quot;007C0476&quot;/&gt;&lt;wsp:rsid wsp:val=&quot;007C05DD&quot;/&gt;&lt;wsp:rsid wsp:val=&quot;007C1314&quot;/&gt;&lt;wsp:rsid wsp:val=&quot;007C13CB&quot;/&gt;&lt;wsp:rsid wsp:val=&quot;007C19C1&quot;/&gt;&lt;wsp:rsid wsp:val=&quot;007C22DA&quot;/&gt;&lt;wsp:rsid wsp:val=&quot;007C3CCC&quot;/&gt;&lt;wsp:rsid wsp:val=&quot;007C3D18&quot;/&gt;&lt;wsp:rsid wsp:val=&quot;007C4B39&quot;/&gt;&lt;wsp:rsid wsp:val=&quot;007C60BF&quot;/&gt;&lt;wsp:rsid wsp:val=&quot;007C61AB&quot;/&gt;&lt;wsp:rsid wsp:val=&quot;007C6A07&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42D2&quot;/&gt;&lt;wsp:rsid wsp:val=&quot;007D5247&quot;/&gt;&lt;wsp:rsid wsp:val=&quot;007D564B&quot;/&gt;&lt;wsp:rsid wsp:val=&quot;007D5809&quot;/&gt;&lt;wsp:rsid wsp:val=&quot;007D5901&quot;/&gt;&lt;wsp:rsid wsp:val=&quot;007D65F7&quot;/&gt;&lt;wsp:rsid wsp:val=&quot;007D6C7C&quot;/&gt;&lt;wsp:rsid wsp:val=&quot;007D701F&quot;/&gt;&lt;wsp:rsid wsp:val=&quot;007D7526&quot;/&gt;&lt;wsp:rsid wsp:val=&quot;007E2FA0&quot;/&gt;&lt;wsp:rsid wsp:val=&quot;007E3EF5&quot;/&gt;&lt;wsp:rsid wsp:val=&quot;007E4610&quot;/&gt;&lt;wsp:rsid wsp:val=&quot;007E4715&quot;/&gt;&lt;wsp:rsid wsp:val=&quot;007E4D98&quot;/&gt;&lt;wsp:rsid wsp:val=&quot;007E4E18&quot;/&gt;&lt;wsp:rsid wsp:val=&quot;007E505B&quot;/&gt;&lt;wsp:rsid wsp:val=&quot;007E533C&quot;/&gt;&lt;wsp:rsid wsp:val=&quot;007E7091&quot;/&gt;&lt;wsp:rsid wsp:val=&quot;007E7475&quot;/&gt;&lt;wsp:rsid wsp:val=&quot;007F0491&quot;/&gt;&lt;wsp:rsid wsp:val=&quot;007F0DBD&quot;/&gt;&lt;wsp:rsid wsp:val=&quot;007F12B6&quot;/&gt;&lt;wsp:rsid wsp:val=&quot;007F1726&quot;/&gt;&lt;wsp:rsid wsp:val=&quot;007F2363&quot;/&gt;&lt;wsp:rsid wsp:val=&quot;007F3C6F&quot;/&gt;&lt;wsp:rsid wsp:val=&quot;007F4904&quot;/&gt;&lt;wsp:rsid wsp:val=&quot;007F5988&quot;/&gt;&lt;wsp:rsid wsp:val=&quot;0080079E&quot;/&gt;&lt;wsp:rsid wsp:val=&quot;00800A4C&quot;/&gt;&lt;wsp:rsid wsp:val=&quot;00801562&quot;/&gt;&lt;wsp:rsid wsp:val=&quot;0080187F&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0811&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681&quot;/&gt;&lt;wsp:rsid wsp:val=&quot;008156D5&quot;/&gt;&lt;wsp:rsid wsp:val=&quot;008158D6&quot;/&gt;&lt;wsp:rsid wsp:val=&quot;0081716B&quot;/&gt;&lt;wsp:rsid wsp:val=&quot;00817196&quot;/&gt;&lt;wsp:rsid wsp:val=&quot;00820715&quot;/&gt;&lt;wsp:rsid wsp:val=&quot;008213E6&quot;/&gt;&lt;wsp:rsid wsp:val=&quot;008216C3&quot;/&gt;&lt;wsp:rsid wsp:val=&quot;00821960&quot;/&gt;&lt;wsp:rsid wsp:val=&quot;008222EF&quot;/&gt;&lt;wsp:rsid wsp:val=&quot;008229FC&quot;/&gt;&lt;wsp:rsid wsp:val=&quot;008235DB&quot;/&gt;&lt;wsp:rsid wsp:val=&quot;008240DA&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6C1&quot;/&gt;&lt;wsp:rsid wsp:val=&quot;008328DA&quot;/&gt;&lt;wsp:rsid wsp:val=&quot;00832D29&quot;/&gt;&lt;wsp:rsid wsp:val=&quot;0083391C&quot;/&gt;&lt;wsp:rsid wsp:val=&quot;00834C82&quot;/&gt;&lt;wsp:rsid wsp:val=&quot;0083565C&quot;/&gt;&lt;wsp:rsid wsp:val=&quot;00836E63&quot;/&gt;&lt;wsp:rsid wsp:val=&quot;008376AC&quot;/&gt;&lt;wsp:rsid wsp:val=&quot;0083778B&quot;/&gt;&lt;wsp:rsid wsp:val=&quot;00840F75&quot;/&gt;&lt;wsp:rsid wsp:val=&quot;00841446&quot;/&gt;&lt;wsp:rsid wsp:val=&quot;00843FEE&quot;/&gt;&lt;wsp:rsid wsp:val=&quot;008444E8&quot;/&gt;&lt;wsp:rsid wsp:val=&quot;00844E80&quot;/&gt;&lt;wsp:rsid wsp:val=&quot;0084543A&quot;/&gt;&lt;wsp:rsid wsp:val=&quot;00845BE3&quot;/&gt;&lt;wsp:rsid wsp:val=&quot;0084655B&quot;/&gt;&lt;wsp:rsid wsp:val=&quot;00846DF4&quot;/&gt;&lt;wsp:rsid wsp:val=&quot;00846FE7&quot;/&gt;&lt;wsp:rsid wsp:val=&quot;00847D83&quot;/&gt;&lt;wsp:rsid wsp:val=&quot;00851238&quot;/&gt;&lt;wsp:rsid wsp:val=&quot;008529CC&quot;/&gt;&lt;wsp:rsid wsp:val=&quot;00852B4F&quot;/&gt;&lt;wsp:rsid wsp:val=&quot;00855901&quot;/&gt;&lt;wsp:rsid wsp:val=&quot;00855F88&quot;/&gt;&lt;wsp:rsid wsp:val=&quot;0085648F&quot;/&gt;&lt;wsp:rsid wsp:val=&quot;00856911&quot;/&gt;&lt;wsp:rsid wsp:val=&quot;00857C50&quot;/&gt;&lt;wsp:rsid wsp:val=&quot;008601DF&quot;/&gt;&lt;wsp:rsid wsp:val=&quot;0086099B&quot;/&gt;&lt;wsp:rsid wsp:val=&quot;00860EF7&quot;/&gt;&lt;wsp:rsid wsp:val=&quot;0086242F&quot;/&gt;&lt;wsp:rsid wsp:val=&quot;00862B9A&quot;/&gt;&lt;wsp:rsid wsp:val=&quot;00863537&quot;/&gt;&lt;wsp:rsid wsp:val=&quot;00863C5D&quot;/&gt;&lt;wsp:rsid wsp:val=&quot;0086425C&quot;/&gt;&lt;wsp:rsid wsp:val=&quot;00864588&quot;/&gt;&lt;wsp:rsid wsp:val=&quot;00864DC3&quot;/&gt;&lt;wsp:rsid wsp:val=&quot;0086607D&quot;/&gt;&lt;wsp:rsid wsp:val=&quot;008677FD&quot;/&gt;&lt;wsp:rsid wsp:val=&quot;00867981&quot;/&gt;&lt;wsp:rsid wsp:val=&quot;00867B26&quot;/&gt;&lt;wsp:rsid wsp:val=&quot;008705D4&quot;/&gt;&lt;wsp:rsid wsp:val=&quot;008706D4&quot;/&gt;&lt;wsp:rsid wsp:val=&quot;00870F8A&quot;/&gt;&lt;wsp:rsid wsp:val=&quot;008714FD&quot;/&gt;&lt;wsp:rsid wsp:val=&quot;0087158B&quot;/&gt;&lt;wsp:rsid wsp:val=&quot;008719A4&quot;/&gt;&lt;wsp:rsid wsp:val=&quot;00871D23&quot;/&gt;&lt;wsp:rsid wsp:val=&quot;00871D26&quot;/&gt;&lt;wsp:rsid wsp:val=&quot;00871FBC&quot;/&gt;&lt;wsp:rsid wsp:val=&quot;00872273&quot;/&gt;&lt;wsp:rsid wsp:val=&quot;00872DD4&quot;/&gt;&lt;wsp:rsid wsp:val=&quot;00872DF0&quot;/&gt;&lt;wsp:rsid wsp:val=&quot;008735D7&quot;/&gt;&lt;wsp:rsid wsp:val=&quot;008739E4&quot;/&gt;&lt;wsp:rsid wsp:val=&quot;00874312&quot;/&gt;&lt;wsp:rsid wsp:val=&quot;0087437C&quot;/&gt;&lt;wsp:rsid wsp:val=&quot;008743D3&quot;/&gt;&lt;wsp:rsid wsp:val=&quot;00875CD7&quot;/&gt;&lt;wsp:rsid wsp:val=&quot;00876B4D&quot;/&gt;&lt;wsp:rsid wsp:val=&quot;00877F18&quot;/&gt;&lt;wsp:rsid wsp:val=&quot;00881CDD&quot;/&gt;&lt;wsp:rsid wsp:val=&quot;00882349&quot;/&gt;&lt;wsp:rsid wsp:val=&quot;00883005&quot;/&gt;&lt;wsp:rsid wsp:val=&quot;008846AC&quot;/&gt;&lt;wsp:rsid wsp:val=&quot;008848F9&quot;/&gt;&lt;wsp:rsid wsp:val=&quot;00885A75&quot;/&gt;&lt;wsp:rsid wsp:val=&quot;00885A89&quot;/&gt;&lt;wsp:rsid wsp:val=&quot;00886D00&quot;/&gt;&lt;wsp:rsid wsp:val=&quot;00886D44&quot;/&gt;&lt;wsp:rsid wsp:val=&quot;008907CA&quot;/&gt;&lt;wsp:rsid wsp:val=&quot;00891245&quot;/&gt;&lt;wsp:rsid wsp:val=&quot;00891B09&quot;/&gt;&lt;wsp:rsid wsp:val=&quot;008923EC&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97971&quot;/&gt;&lt;wsp:rsid wsp:val=&quot;008A0210&quot;/&gt;&lt;wsp:rsid wsp:val=&quot;008A08E0&quot;/&gt;&lt;wsp:rsid wsp:val=&quot;008A0B9C&quot;/&gt;&lt;wsp:rsid wsp:val=&quot;008A21FF&quot;/&gt;&lt;wsp:rsid wsp:val=&quot;008A2CE2&quot;/&gt;&lt;wsp:rsid wsp:val=&quot;008A30AC&quot;/&gt;&lt;wsp:rsid wsp:val=&quot;008A30BD&quot;/&gt;&lt;wsp:rsid wsp:val=&quot;008A3AE2&quot;/&gt;&lt;wsp:rsid wsp:val=&quot;008A4275&quot;/&gt;&lt;wsp:rsid wsp:val=&quot;008A44B8&quot;/&gt;&lt;wsp:rsid wsp:val=&quot;008A4E29&quot;/&gt;&lt;wsp:rsid wsp:val=&quot;008A51A8&quot;/&gt;&lt;wsp:rsid wsp:val=&quot;008A54C7&quot;/&gt;&lt;wsp:rsid wsp:val=&quot;008A5A93&quot;/&gt;&lt;wsp:rsid wsp:val=&quot;008A620C&quot;/&gt;&lt;wsp:rsid wsp:val=&quot;008A646C&quot;/&gt;&lt;wsp:rsid wsp:val=&quot;008A76D3&quot;/&gt;&lt;wsp:rsid wsp:val=&quot;008A77D8&quot;/&gt;&lt;wsp:rsid wsp:val=&quot;008B0483&quot;/&gt;&lt;wsp:rsid wsp:val=&quot;008B09DE&quot;/&gt;&lt;wsp:rsid wsp:val=&quot;008B120C&quot;/&gt;&lt;wsp:rsid wsp:val=&quot;008B2932&quot;/&gt;&lt;wsp:rsid wsp:val=&quot;008B2A90&quot;/&gt;&lt;wsp:rsid wsp:val=&quot;008B3C92&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4A&quot;/&gt;&lt;wsp:rsid wsp:val=&quot;008D1742&quot;/&gt;&lt;wsp:rsid wsp:val=&quot;008D224C&quot;/&gt;&lt;wsp:rsid wsp:val=&quot;008D2E1D&quot;/&gt;&lt;wsp:rsid wsp:val=&quot;008D31E2&quot;/&gt;&lt;wsp:rsid wsp:val=&quot;008D3299&quot;/&gt;&lt;wsp:rsid wsp:val=&quot;008D34F1&quot;/&gt;&lt;wsp:rsid wsp:val=&quot;008D39D8&quot;/&gt;&lt;wsp:rsid wsp:val=&quot;008D4FAD&quot;/&gt;&lt;wsp:rsid wsp:val=&quot;008D517C&quot;/&gt;&lt;wsp:rsid wsp:val=&quot;008D580D&quot;/&gt;&lt;wsp:rsid wsp:val=&quot;008D6D1A&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C1B&quot;/&gt;&lt;wsp:rsid wsp:val=&quot;008E4E82&quot;/&gt;&lt;wsp:rsid wsp:val=&quot;008E548A&quot;/&gt;&lt;wsp:rsid wsp:val=&quot;008E54CF&quot;/&gt;&lt;wsp:rsid wsp:val=&quot;008E5E7C&quot;/&gt;&lt;wsp:rsid wsp:val=&quot;008E6D79&quot;/&gt;&lt;wsp:rsid wsp:val=&quot;008E6E68&quot;/&gt;&lt;wsp:rsid wsp:val=&quot;008E715E&quot;/&gt;&lt;wsp:rsid wsp:val=&quot;008E75BD&quot;/&gt;&lt;wsp:rsid wsp:val=&quot;008E781E&quot;/&gt;&lt;wsp:rsid wsp:val=&quot;008F0A25&quot;/&gt;&lt;wsp:rsid wsp:val=&quot;008F19BC&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9A0&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33B&quot;/&gt;&lt;wsp:rsid wsp:val=&quot;0092560F&quot;/&gt;&lt;wsp:rsid wsp:val=&quot;00925CBD&quot;/&gt;&lt;wsp:rsid wsp:val=&quot;0092685E&quot;/&gt;&lt;wsp:rsid wsp:val=&quot;00927AAE&quot;/&gt;&lt;wsp:rsid wsp:val=&quot;00931BD9&quot;/&gt;&lt;wsp:rsid wsp:val=&quot;00932130&quot;/&gt;&lt;wsp:rsid wsp:val=&quot;00932156&quot;/&gt;&lt;wsp:rsid wsp:val=&quot;00932952&quot;/&gt;&lt;wsp:rsid wsp:val=&quot;00933367&quot;/&gt;&lt;wsp:rsid wsp:val=&quot;009336CE&quot;/&gt;&lt;wsp:rsid wsp:val=&quot;00933D3C&quot;/&gt;&lt;wsp:rsid wsp:val=&quot;00933E80&quot;/&gt;&lt;wsp:rsid wsp:val=&quot;00933EEB&quot;/&gt;&lt;wsp:rsid wsp:val=&quot;00934396&quot;/&gt;&lt;wsp:rsid wsp:val=&quot;00934864&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467&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504BD&quot;/&gt;&lt;wsp:rsid wsp:val=&quot;00950DE7&quot;/&gt;&lt;wsp:rsid wsp:val=&quot;0095278F&quot;/&gt;&lt;wsp:rsid wsp:val=&quot;00953098&quot;/&gt;&lt;wsp:rsid wsp:val=&quot;00953637&quot;/&gt;&lt;wsp:rsid wsp:val=&quot;00953920&quot;/&gt;&lt;wsp:rsid wsp:val=&quot;00953D47&quot;/&gt;&lt;wsp:rsid wsp:val=&quot;0095461F&quot;/&gt;&lt;wsp:rsid wsp:val=&quot;00954663&quot;/&gt;&lt;wsp:rsid wsp:val=&quot;009559ED&quot;/&gt;&lt;wsp:rsid wsp:val=&quot;00955ABB&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64&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06A3&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6635&quot;/&gt;&lt;wsp:rsid wsp:val=&quot;009900E5&quot;/&gt;&lt;wsp:rsid wsp:val=&quot;00990630&quot;/&gt;&lt;wsp:rsid wsp:val=&quot;00990779&quot;/&gt;&lt;wsp:rsid wsp:val=&quot;0099093F&quot;/&gt;&lt;wsp:rsid wsp:val=&quot;00991761&quot;/&gt;&lt;wsp:rsid wsp:val=&quot;0099235B&quot;/&gt;&lt;wsp:rsid wsp:val=&quot;00992CDF&quot;/&gt;&lt;wsp:rsid wsp:val=&quot;00992DC4&quot;/&gt;&lt;wsp:rsid wsp:val=&quot;00993321&quot;/&gt;&lt;wsp:rsid wsp:val=&quot;00993D8D&quot;/&gt;&lt;wsp:rsid wsp:val=&quot;00994309&quot;/&gt;&lt;wsp:rsid wsp:val=&quot;00994B02&quot;/&gt;&lt;wsp:rsid wsp:val=&quot;00994DCA&quot;/&gt;&lt;wsp:rsid wsp:val=&quot;0099603E&quot;/&gt;&lt;wsp:rsid wsp:val=&quot;009965BD&quot;/&gt;&lt;wsp:rsid wsp:val=&quot;00996BDC&quot;/&gt;&lt;wsp:rsid wsp:val=&quot;009970DD&quot;/&gt;&lt;wsp:rsid wsp:val=&quot;009975F4&quot;/&gt;&lt;wsp:rsid wsp:val=&quot;009A0FAB&quot;/&gt;&lt;wsp:rsid wsp:val=&quot;009A0FBA&quot;/&gt;&lt;wsp:rsid wsp:val=&quot;009A1601&quot;/&gt;&lt;wsp:rsid wsp:val=&quot;009A1F67&quot;/&gt;&lt;wsp:rsid wsp:val=&quot;009A24C8&quot;/&gt;&lt;wsp:rsid wsp:val=&quot;009A2BB1&quot;/&gt;&lt;wsp:rsid wsp:val=&quot;009A462D&quot;/&gt;&lt;wsp:rsid wsp:val=&quot;009A5CBA&quot;/&gt;&lt;wsp:rsid wsp:val=&quot;009A6274&quot;/&gt;&lt;wsp:rsid wsp:val=&quot;009A627F&quot;/&gt;&lt;wsp:rsid wsp:val=&quot;009A645B&quot;/&gt;&lt;wsp:rsid wsp:val=&quot;009A755E&quot;/&gt;&lt;wsp:rsid wsp:val=&quot;009A7846&quot;/&gt;&lt;wsp:rsid wsp:val=&quot;009B0D91&quot;/&gt;&lt;wsp:rsid wsp:val=&quot;009B3104&quot;/&gt;&lt;wsp:rsid wsp:val=&quot;009B37C9&quot;/&gt;&lt;wsp:rsid wsp:val=&quot;009B396D&quot;/&gt;&lt;wsp:rsid wsp:val=&quot;009B3AC2&quot;/&gt;&lt;wsp:rsid wsp:val=&quot;009B3BD4&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390E&quot;/&gt;&lt;wsp:rsid wsp:val=&quot;009C401E&quot;/&gt;&lt;wsp:rsid wsp:val=&quot;009C403E&quot;/&gt;&lt;wsp:rsid wsp:val=&quot;009C4923&quot;/&gt;&lt;wsp:rsid wsp:val=&quot;009C5410&quot;/&gt;&lt;wsp:rsid wsp:val=&quot;009C5A31&quot;/&gt;&lt;wsp:rsid wsp:val=&quot;009C742A&quot;/&gt;&lt;wsp:rsid wsp:val=&quot;009D1829&quot;/&gt;&lt;wsp:rsid wsp:val=&quot;009D2044&quot;/&gt;&lt;wsp:rsid wsp:val=&quot;009D2ACB&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703C&quot;/&gt;&lt;wsp:rsid wsp:val=&quot;009D718F&quot;/&gt;&lt;wsp:rsid wsp:val=&quot;009D7788&quot;/&gt;&lt;wsp:rsid wsp:val=&quot;009D7E7C&quot;/&gt;&lt;wsp:rsid wsp:val=&quot;009E0213&quot;/&gt;&lt;wsp:rsid wsp:val=&quot;009E068F&quot;/&gt;&lt;wsp:rsid wsp:val=&quot;009E07DE&quot;/&gt;&lt;wsp:rsid wsp:val=&quot;009E2E4B&quot;/&gt;&lt;wsp:rsid wsp:val=&quot;009E35DB&quot;/&gt;&lt;wsp:rsid wsp:val=&quot;009E4004&quot;/&gt;&lt;wsp:rsid wsp:val=&quot;009E4235&quot;/&gt;&lt;wsp:rsid wsp:val=&quot;009E47A3&quot;/&gt;&lt;wsp:rsid wsp:val=&quot;009E5D88&quot;/&gt;&lt;wsp:rsid wsp:val=&quot;009E602D&quot;/&gt;&lt;wsp:rsid wsp:val=&quot;009E7CEA&quot;/&gt;&lt;wsp:rsid wsp:val=&quot;009F08F3&quot;/&gt;&lt;wsp:rsid wsp:val=&quot;009F09EF&quot;/&gt;&lt;wsp:rsid wsp:val=&quot;009F0A74&quot;/&gt;&lt;wsp:rsid wsp:val=&quot;009F2AE7&quot;/&gt;&lt;wsp:rsid wsp:val=&quot;009F2B2C&quot;/&gt;&lt;wsp:rsid wsp:val=&quot;009F344F&quot;/&gt;&lt;wsp:rsid wsp:val=&quot;009F47FC&quot;/&gt;&lt;wsp:rsid wsp:val=&quot;009F5143&quot;/&gt;&lt;wsp:rsid wsp:val=&quot;009F7BDB&quot;/&gt;&lt;wsp:rsid wsp:val=&quot;009F7DAD&quot;/&gt;&lt;wsp:rsid wsp:val=&quot;009F7FD4&quot;/&gt;&lt;wsp:rsid wsp:val=&quot;00A00254&quot;/&gt;&lt;wsp:rsid wsp:val=&quot;00A0026D&quot;/&gt;&lt;wsp:rsid wsp:val=&quot;00A0039D&quot;/&gt;&lt;wsp:rsid wsp:val=&quot;00A021CA&quot;/&gt;&lt;wsp:rsid wsp:val=&quot;00A02D6D&quot;/&gt;&lt;wsp:rsid wsp:val=&quot;00A04367&quot;/&gt;&lt;wsp:rsid wsp:val=&quot;00A048A8&quot;/&gt;&lt;wsp:rsid wsp:val=&quot;00A04DCB&quot;/&gt;&lt;wsp:rsid wsp:val=&quot;00A05B47&quot;/&gt;&lt;wsp:rsid wsp:val=&quot;00A063B7&quot;/&gt;&lt;wsp:rsid wsp:val=&quot;00A06DB0&quot;/&gt;&lt;wsp:rsid wsp:val=&quot;00A110BC&quot;/&gt;&lt;wsp:rsid wsp:val=&quot;00A12492&quot;/&gt;&lt;wsp:rsid wsp:val=&quot;00A13DD6&quot;/&gt;&lt;wsp:rsid wsp:val=&quot;00A13E54&quot;/&gt;&lt;wsp:rsid wsp:val=&quot;00A1420D&quot;/&gt;&lt;wsp:rsid wsp:val=&quot;00A16BD1&quot;/&gt;&lt;wsp:rsid wsp:val=&quot;00A16EE6&quot;/&gt;&lt;wsp:rsid wsp:val=&quot;00A17D84&quot;/&gt;&lt;wsp:rsid wsp:val=&quot;00A17F63&quot;/&gt;&lt;wsp:rsid wsp:val=&quot;00A200EF&quot;/&gt;&lt;wsp:rsid wsp:val=&quot;00A20E4F&quot;/&gt;&lt;wsp:rsid wsp:val=&quot;00A2149F&quot;/&gt;&lt;wsp:rsid wsp:val=&quot;00A214F4&quot;/&gt;&lt;wsp:rsid wsp:val=&quot;00A2193B&quot;/&gt;&lt;wsp:rsid wsp:val=&quot;00A21B62&quot;/&gt;&lt;wsp:rsid wsp:val=&quot;00A22EE1&quot;/&gt;&lt;wsp:rsid wsp:val=&quot;00A2351A&quot;/&gt;&lt;wsp:rsid wsp:val=&quot;00A24EAC&quot;/&gt;&lt;wsp:rsid wsp:val=&quot;00A253A7&quot;/&gt;&lt;wsp:rsid wsp:val=&quot;00A264A9&quot;/&gt;&lt;wsp:rsid wsp:val=&quot;00A2663B&quot;/&gt;&lt;wsp:rsid wsp:val=&quot;00A269B0&quot;/&gt;&lt;wsp:rsid wsp:val=&quot;00A26EA6&quot;/&gt;&lt;wsp:rsid wsp:val=&quot;00A27785&quot;/&gt;&lt;wsp:rsid wsp:val=&quot;00A30187&quot;/&gt;&lt;wsp:rsid wsp:val=&quot;00A319C8&quot;/&gt;&lt;wsp:rsid wsp:val=&quot;00A33D04&quot;/&gt;&lt;wsp:rsid wsp:val=&quot;00A34314&quot;/&gt;&lt;wsp:rsid wsp:val=&quot;00A3448A&quot;/&gt;&lt;wsp:rsid wsp:val=&quot;00A35160&quot;/&gt;&lt;wsp:rsid wsp:val=&quot;00A35469&quot;/&gt;&lt;wsp:rsid wsp:val=&quot;00A36297&quot;/&gt;&lt;wsp:rsid wsp:val=&quot;00A3663D&quot;/&gt;&lt;wsp:rsid wsp:val=&quot;00A36BDC&quot;/&gt;&lt;wsp:rsid wsp:val=&quot;00A36EAD&quot;/&gt;&lt;wsp:rsid wsp:val=&quot;00A37E7B&quot;/&gt;&lt;wsp:rsid wsp:val=&quot;00A408D4&quot;/&gt;&lt;wsp:rsid wsp:val=&quot;00A4199F&quot;/&gt;&lt;wsp:rsid wsp:val=&quot;00A41E2B&quot;/&gt;&lt;wsp:rsid wsp:val=&quot;00A4252A&quot;/&gt;&lt;wsp:rsid wsp:val=&quot;00A43013&quot;/&gt;&lt;wsp:rsid wsp:val=&quot;00A4318D&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601E5&quot;/&gt;&lt;wsp:rsid wsp:val=&quot;00A60DBF&quot;/&gt;&lt;wsp:rsid wsp:val=&quot;00A6126F&quot;/&gt;&lt;wsp:rsid wsp:val=&quot;00A61499&quot;/&gt;&lt;wsp:rsid wsp:val=&quot;00A615C9&quot;/&gt;&lt;wsp:rsid wsp:val=&quot;00A620D8&quot;/&gt;&lt;wsp:rsid wsp:val=&quot;00A62C1F&quot;/&gt;&lt;wsp:rsid wsp:val=&quot;00A63483&quot;/&gt;&lt;wsp:rsid wsp:val=&quot;00A6437D&quot;/&gt;&lt;wsp:rsid wsp:val=&quot;00A64DD4&quot;/&gt;&lt;wsp:rsid wsp:val=&quot;00A660AC&quot;/&gt;&lt;wsp:rsid wsp:val=&quot;00A670EF&quot;/&gt;&lt;wsp:rsid wsp:val=&quot;00A67D49&quot;/&gt;&lt;wsp:rsid wsp:val=&quot;00A67E6C&quot;/&gt;&lt;wsp:rsid wsp:val=&quot;00A7172B&quot;/&gt;&lt;wsp:rsid wsp:val=&quot;00A71B99&quot;/&gt;&lt;wsp:rsid wsp:val=&quot;00A71E0A&quot;/&gt;&lt;wsp:rsid wsp:val=&quot;00A7246D&quot;/&gt;&lt;wsp:rsid wsp:val=&quot;00A7377B&quot;/&gt;&lt;wsp:rsid wsp:val=&quot;00A73989&quot;/&gt;&lt;wsp:rsid wsp:val=&quot;00A739D0&quot;/&gt;&lt;wsp:rsid wsp:val=&quot;00A73D7E&quot;/&gt;&lt;wsp:rsid wsp:val=&quot;00A746CE&quot;/&gt;&lt;wsp:rsid wsp:val=&quot;00A74F7D&quot;/&gt;&lt;wsp:rsid wsp:val=&quot;00A7519E&quot;/&gt;&lt;wsp:rsid wsp:val=&quot;00A754EE&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13FA&quot;/&gt;&lt;wsp:rsid wsp:val=&quot;00A8445F&quot;/&gt;&lt;wsp:rsid wsp:val=&quot;00A848C0&quot;/&gt;&lt;wsp:rsid wsp:val=&quot;00A852ED&quot;/&gt;&lt;wsp:rsid wsp:val=&quot;00A8531C&quot;/&gt;&lt;wsp:rsid wsp:val=&quot;00A85A38&quot;/&gt;&lt;wsp:rsid wsp:val=&quot;00A85D63&quot;/&gt;&lt;wsp:rsid wsp:val=&quot;00A86331&quot;/&gt;&lt;wsp:rsid wsp:val=&quot;00A8722D&quot;/&gt;&lt;wsp:rsid wsp:val=&quot;00A91CDF&quot;/&gt;&lt;wsp:rsid wsp:val=&quot;00A91F23&quot;/&gt;&lt;wsp:rsid wsp:val=&quot;00A920C7&quot;/&gt;&lt;wsp:rsid wsp:val=&quot;00A92879&quot;/&gt;&lt;wsp:rsid wsp:val=&quot;00A9544C&quot;/&gt;&lt;wsp:rsid wsp:val=&quot;00A95546&quot;/&gt;&lt;wsp:rsid wsp:val=&quot;00A956A5&quot;/&gt;&lt;wsp:rsid wsp:val=&quot;00A9594B&quot;/&gt;&lt;wsp:rsid wsp:val=&quot;00A95B89&quot;/&gt;&lt;wsp:rsid wsp:val=&quot;00A96357&quot;/&gt;&lt;wsp:rsid wsp:val=&quot;00A97570&quot;/&gt;&lt;wsp:rsid wsp:val=&quot;00A979EE&quot;/&gt;&lt;wsp:rsid wsp:val=&quot;00AA016F&quot;/&gt;&lt;wsp:rsid wsp:val=&quot;00AA05E2&quot;/&gt;&lt;wsp:rsid wsp:val=&quot;00AA1D8A&quot;/&gt;&lt;wsp:rsid wsp:val=&quot;00AA1ED6&quot;/&gt;&lt;wsp:rsid wsp:val=&quot;00AA2192&quot;/&gt;&lt;wsp:rsid wsp:val=&quot;00AA23DA&quot;/&gt;&lt;wsp:rsid wsp:val=&quot;00AA2D9C&quot;/&gt;&lt;wsp:rsid wsp:val=&quot;00AA3748&quot;/&gt;&lt;wsp:rsid wsp:val=&quot;00AA446F&quot;/&gt;&lt;wsp:rsid wsp:val=&quot;00AA50A1&quot;/&gt;&lt;wsp:rsid wsp:val=&quot;00AA51D6&quot;/&gt;&lt;wsp:rsid wsp:val=&quot;00AA5D17&quot;/&gt;&lt;wsp:rsid wsp:val=&quot;00AA70BE&quot;/&gt;&lt;wsp:rsid wsp:val=&quot;00AB0BC8&quot;/&gt;&lt;wsp:rsid wsp:val=&quot;00AB0D03&quot;/&gt;&lt;wsp:rsid wsp:val=&quot;00AB11CA&quot;/&gt;&lt;wsp:rsid wsp:val=&quot;00AB1387&quot;/&gt;&lt;wsp:rsid wsp:val=&quot;00AB14D9&quot;/&gt;&lt;wsp:rsid wsp:val=&quot;00AB19C7&quot;/&gt;&lt;wsp:rsid wsp:val=&quot;00AB1B76&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ECD&quot;/&gt;&lt;wsp:rsid wsp:val=&quot;00AC3119&quot;/&gt;&lt;wsp:rsid wsp:val=&quot;00AC38AE&quot;/&gt;&lt;wsp:rsid wsp:val=&quot;00AC49FB&quot;/&gt;&lt;wsp:rsid wsp:val=&quot;00AC5A10&quot;/&gt;&lt;wsp:rsid wsp:val=&quot;00AC786A&quot;/&gt;&lt;wsp:rsid wsp:val=&quot;00AD0460&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748F&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AE5&quot;/&gt;&lt;wsp:rsid wsp:val=&quot;00AE3FA0&quot;/&gt;&lt;wsp:rsid wsp:val=&quot;00AE40E0&quot;/&gt;&lt;wsp:rsid wsp:val=&quot;00AE4DBA&quot;/&gt;&lt;wsp:rsid wsp:val=&quot;00AE4F07&quot;/&gt;&lt;wsp:rsid wsp:val=&quot;00AE5783&quot;/&gt;&lt;wsp:rsid wsp:val=&quot;00AF0C7E&quot;/&gt;&lt;wsp:rsid wsp:val=&quot;00AF1C5D&quot;/&gt;&lt;wsp:rsid wsp:val=&quot;00AF42D7&quot;/&gt;&lt;wsp:rsid wsp:val=&quot;00AF474B&quot;/&gt;&lt;wsp:rsid wsp:val=&quot;00AF4AFF&quot;/&gt;&lt;wsp:rsid wsp:val=&quot;00AF52BE&quot;/&gt;&lt;wsp:rsid wsp:val=&quot;00AF643F&quot;/&gt;&lt;wsp:rsid wsp:val=&quot;00AF6DA0&quot;/&gt;&lt;wsp:rsid wsp:val=&quot;00B006FE&quot;/&gt;&lt;wsp:rsid wsp:val=&quot;00B007CB&quot;/&gt;&lt;wsp:rsid wsp:val=&quot;00B028B5&quot;/&gt;&lt;wsp:rsid wsp:val=&quot;00B02AA9&quot;/&gt;&lt;wsp:rsid wsp:val=&quot;00B02FA3&quot;/&gt;&lt;wsp:rsid wsp:val=&quot;00B03281&quot;/&gt;&lt;wsp:rsid wsp:val=&quot;00B032E0&quot;/&gt;&lt;wsp:rsid wsp:val=&quot;00B05084&quot;/&gt;&lt;wsp:rsid wsp:val=&quot;00B055C2&quot;/&gt;&lt;wsp:rsid wsp:val=&quot;00B1177A&quot;/&gt;&lt;wsp:rsid wsp:val=&quot;00B146E4&quot;/&gt;&lt;wsp:rsid wsp:val=&quot;00B1497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375&quot;/&gt;&lt;wsp:rsid wsp:val=&quot;00B23755&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5997&quot;/&gt;&lt;wsp:rsid wsp:val=&quot;00B36F25&quot;/&gt;&lt;wsp:rsid wsp:val=&quot;00B36F3A&quot;/&gt;&lt;wsp:rsid wsp:val=&quot;00B372AA&quot;/&gt;&lt;wsp:rsid wsp:val=&quot;00B40445&quot;/&gt;&lt;wsp:rsid wsp:val=&quot;00B41888&quot;/&gt;&lt;wsp:rsid wsp:val=&quot;00B43FDB&quot;/&gt;&lt;wsp:rsid wsp:val=&quot;00B44A42&quot;/&gt;&lt;wsp:rsid wsp:val=&quot;00B45A52&quot;/&gt;&lt;wsp:rsid wsp:val=&quot;00B46175&quot;/&gt;&lt;wsp:rsid wsp:val=&quot;00B467C4&quot;/&gt;&lt;wsp:rsid wsp:val=&quot;00B47C29&quot;/&gt;&lt;wsp:rsid wsp:val=&quot;00B47D21&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B02&quot;/&gt;&lt;wsp:rsid wsp:val=&quot;00B7285B&quot;/&gt;&lt;wsp:rsid wsp:val=&quot;00B72868&quot;/&gt;&lt;wsp:rsid wsp:val=&quot;00B73436&quot;/&gt;&lt;wsp:rsid wsp:val=&quot;00B73583&quot;/&gt;&lt;wsp:rsid wsp:val=&quot;00B739F6&quot;/&gt;&lt;wsp:rsid wsp:val=&quot;00B752D9&quot;/&gt;&lt;wsp:rsid wsp:val=&quot;00B75DBE&quot;/&gt;&lt;wsp:rsid wsp:val=&quot;00B777F2&quot;/&gt;&lt;wsp:rsid wsp:val=&quot;00B77A3C&quot;/&gt;&lt;wsp:rsid wsp:val=&quot;00B77FFB&quot;/&gt;&lt;wsp:rsid wsp:val=&quot;00B81A7B&quot;/&gt;&lt;wsp:rsid wsp:val=&quot;00B81FF6&quot;/&gt;&lt;wsp:rsid wsp:val=&quot;00B8209E&quot;/&gt;&lt;wsp:rsid wsp:val=&quot;00B82F97&quot;/&gt;&lt;wsp:rsid wsp:val=&quot;00B8477A&quot;/&gt;&lt;wsp:rsid wsp:val=&quot;00B85203&quot;/&gt;&lt;wsp:rsid wsp:val=&quot;00B852E5&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3A56&quot;/&gt;&lt;wsp:rsid wsp:val=&quot;00B93B59&quot;/&gt;&lt;wsp:rsid wsp:val=&quot;00B93E70&quot;/&gt;&lt;wsp:rsid wsp:val=&quot;00B9406A&quot;/&gt;&lt;wsp:rsid wsp:val=&quot;00B94676&quot;/&gt;&lt;wsp:rsid wsp:val=&quot;00B94CF9&quot;/&gt;&lt;wsp:rsid wsp:val=&quot;00B97BB4&quot;/&gt;&lt;wsp:rsid wsp:val=&quot;00B97C21&quot;/&gt;&lt;wsp:rsid wsp:val=&quot;00B97D91&quot;/&gt;&lt;wsp:rsid wsp:val=&quot;00B97EC2&quot;/&gt;&lt;wsp:rsid wsp:val=&quot;00BA0318&quot;/&gt;&lt;wsp:rsid wsp:val=&quot;00BA08A3&quot;/&gt;&lt;wsp:rsid wsp:val=&quot;00BA1EFD&quot;/&gt;&lt;wsp:rsid wsp:val=&quot;00BA2280&quot;/&gt;&lt;wsp:rsid wsp:val=&quot;00BA2A08&quot;/&gt;&lt;wsp:rsid wsp:val=&quot;00BA34E1&quot;/&gt;&lt;wsp:rsid wsp:val=&quot;00BA4E8B&quot;/&gt;&lt;wsp:rsid wsp:val=&quot;00BA5131&quot;/&gt;&lt;wsp:rsid wsp:val=&quot;00BA56D2&quot;/&gt;&lt;wsp:rsid wsp:val=&quot;00BA58F5&quot;/&gt;&lt;wsp:rsid wsp:val=&quot;00BA7028&quot;/&gt;&lt;wsp:rsid wsp:val=&quot;00BA70BB&quot;/&gt;&lt;wsp:rsid wsp:val=&quot;00BA76E0&quot;/&gt;&lt;wsp:rsid wsp:val=&quot;00BB004D&quot;/&gt;&lt;wsp:rsid wsp:val=&quot;00BB021A&quot;/&gt;&lt;wsp:rsid wsp:val=&quot;00BB0A24&quot;/&gt;&lt;wsp:rsid wsp:val=&quot;00BB21B4&quot;/&gt;&lt;wsp:rsid wsp:val=&quot;00BB2863&quot;/&gt;&lt;wsp:rsid wsp:val=&quot;00BB2A25&quot;/&gt;&lt;wsp:rsid wsp:val=&quot;00BB30F3&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15E4&quot;/&gt;&lt;wsp:rsid wsp:val=&quot;00BC4D2E&quot;/&gt;&lt;wsp:rsid wsp:val=&quot;00BC4E54&quot;/&gt;&lt;wsp:rsid wsp:val=&quot;00BC74D1&quot;/&gt;&lt;wsp:rsid wsp:val=&quot;00BC7902&quot;/&gt;&lt;wsp:rsid wsp:val=&quot;00BD0073&quot;/&gt;&lt;wsp:rsid wsp:val=&quot;00BD48AC&quot;/&gt;&lt;wsp:rsid wsp:val=&quot;00BD4AE4&quot;/&gt;&lt;wsp:rsid wsp:val=&quot;00BD55BA&quot;/&gt;&lt;wsp:rsid wsp:val=&quot;00BD5762&quot;/&gt;&lt;wsp:rsid wsp:val=&quot;00BD5F1A&quot;/&gt;&lt;wsp:rsid wsp:val=&quot;00BD7820&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5CFC&quot;/&gt;&lt;wsp:rsid wsp:val=&quot;00BE7406&quot;/&gt;&lt;wsp:rsid wsp:val=&quot;00BE7603&quot;/&gt;&lt;wsp:rsid wsp:val=&quot;00BE78D7&quot;/&gt;&lt;wsp:rsid wsp:val=&quot;00BF1EDF&quot;/&gt;&lt;wsp:rsid wsp:val=&quot;00BF2F8C&quot;/&gt;&lt;wsp:rsid wsp:val=&quot;00BF3279&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F33&quot;/&gt;&lt;wsp:rsid wsp:val=&quot;00C0209C&quot;/&gt;&lt;wsp:rsid wsp:val=&quot;00C0250F&quot;/&gt;&lt;wsp:rsid wsp:val=&quot;00C0290B&quot;/&gt;&lt;wsp:rsid wsp:val=&quot;00C02CC6&quot;/&gt;&lt;wsp:rsid wsp:val=&quot;00C0342D&quot;/&gt;&lt;wsp:rsid wsp:val=&quot;00C040F7&quot;/&gt;&lt;wsp:rsid wsp:val=&quot;00C044AB&quot;/&gt;&lt;wsp:rsid wsp:val=&quot;00C04C9F&quot;/&gt;&lt;wsp:rsid wsp:val=&quot;00C05706&quot;/&gt;&lt;wsp:rsid wsp:val=&quot;00C06071&quot;/&gt;&lt;wsp:rsid wsp:val=&quot;00C0657A&quot;/&gt;&lt;wsp:rsid wsp:val=&quot;00C07377&quot;/&gt;&lt;wsp:rsid wsp:val=&quot;00C0762D&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6757&quot;/&gt;&lt;wsp:rsid wsp:val=&quot;00C17316&quot;/&gt;&lt;wsp:rsid wsp:val=&quot;00C17C30&quot;/&gt;&lt;wsp:rsid wsp:val=&quot;00C226CD&quot;/&gt;&lt;wsp:rsid wsp:val=&quot;00C23EAD&quot;/&gt;&lt;wsp:rsid wsp:val=&quot;00C24AA4&quot;/&gt;&lt;wsp:rsid wsp:val=&quot;00C26007&quot;/&gt;&lt;wsp:rsid wsp:val=&quot;00C279B5&quot;/&gt;&lt;wsp:rsid wsp:val=&quot;00C27C45&quot;/&gt;&lt;wsp:rsid wsp:val=&quot;00C302CE&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6E84&quot;/&gt;&lt;wsp:rsid wsp:val=&quot;00C3719D&quot;/&gt;&lt;wsp:rsid wsp:val=&quot;00C4082F&quot;/&gt;&lt;wsp:rsid wsp:val=&quot;00C41535&quot;/&gt;&lt;wsp:rsid wsp:val=&quot;00C42B43&quot;/&gt;&lt;wsp:rsid wsp:val=&quot;00C43A6C&quot;/&gt;&lt;wsp:rsid wsp:val=&quot;00C44972&quot;/&gt;&lt;wsp:rsid wsp:val=&quot;00C45739&quot;/&gt;&lt;wsp:rsid wsp:val=&quot;00C45C25&quot;/&gt;&lt;wsp:rsid wsp:val=&quot;00C45F08&quot;/&gt;&lt;wsp:rsid wsp:val=&quot;00C4639E&quot;/&gt;&lt;wsp:rsid wsp:val=&quot;00C46B7B&quot;/&gt;&lt;wsp:rsid wsp:val=&quot;00C47344&quot;/&gt;&lt;wsp:rsid wsp:val=&quot;00C5010D&quot;/&gt;&lt;wsp:rsid wsp:val=&quot;00C5269D&quot;/&gt;&lt;wsp:rsid wsp:val=&quot;00C52B72&quot;/&gt;&lt;wsp:rsid wsp:val=&quot;00C537C2&quot;/&gt;&lt;wsp:rsid wsp:val=&quot;00C53AD2&quot;/&gt;&lt;wsp:rsid wsp:val=&quot;00C54995&quot;/&gt;&lt;wsp:rsid wsp:val=&quot;00C54D41&quot;/&gt;&lt;wsp:rsid wsp:val=&quot;00C55464&quot;/&gt;&lt;wsp:rsid wsp:val=&quot;00C5584E&quot;/&gt;&lt;wsp:rsid wsp:val=&quot;00C55E1C&quot;/&gt;&lt;wsp:rsid wsp:val=&quot;00C60783&quot;/&gt;&lt;wsp:rsid wsp:val=&quot;00C6159F&quot;/&gt;&lt;wsp:rsid wsp:val=&quot;00C61623&quot;/&gt;&lt;wsp:rsid wsp:val=&quot;00C61F29&quot;/&gt;&lt;wsp:rsid wsp:val=&quot;00C6223E&quot;/&gt;&lt;wsp:rsid wsp:val=&quot;00C634E4&quot;/&gt;&lt;wsp:rsid wsp:val=&quot;00C63DC8&quot;/&gt;&lt;wsp:rsid wsp:val=&quot;00C644E1&quot;/&gt;&lt;wsp:rsid wsp:val=&quot;00C64672&quot;/&gt;&lt;wsp:rsid wsp:val=&quot;00C654C6&quot;/&gt;&lt;wsp:rsid wsp:val=&quot;00C65560&quot;/&gt;&lt;wsp:rsid wsp:val=&quot;00C65EBC&quot;/&gt;&lt;wsp:rsid wsp:val=&quot;00C65F0C&quot;/&gt;&lt;wsp:rsid wsp:val=&quot;00C66472&quot;/&gt;&lt;wsp:rsid wsp:val=&quot;00C668F7&quot;/&gt;&lt;wsp:rsid wsp:val=&quot;00C6692D&quot;/&gt;&lt;wsp:rsid wsp:val=&quot;00C671CA&quot;/&gt;&lt;wsp:rsid wsp:val=&quot;00C70697&quot;/&gt;&lt;wsp:rsid wsp:val=&quot;00C70D2F&quot;/&gt;&lt;wsp:rsid wsp:val=&quot;00C728F3&quot;/&gt;&lt;wsp:rsid wsp:val=&quot;00C72EF4&quot;/&gt;&lt;wsp:rsid wsp:val=&quot;00C7412A&quot;/&gt;&lt;wsp:rsid wsp:val=&quot;00C755E3&quot;/&gt;&lt;wsp:rsid wsp:val=&quot;00C75D2F&quot;/&gt;&lt;wsp:rsid wsp:val=&quot;00C76D90&quot;/&gt;&lt;wsp:rsid wsp:val=&quot;00C76E3C&quot;/&gt;&lt;wsp:rsid wsp:val=&quot;00C8085D&quot;/&gt;&lt;wsp:rsid wsp:val=&quot;00C80F87&quot;/&gt;&lt;wsp:rsid wsp:val=&quot;00C812CF&quot;/&gt;&lt;wsp:rsid wsp:val=&quot;00C81568&quot;/&gt;&lt;wsp:rsid wsp:val=&quot;00C82387&quot;/&gt;&lt;wsp:rsid wsp:val=&quot;00C82773&quot;/&gt;&lt;wsp:rsid wsp:val=&quot;00C82915&quot;/&gt;&lt;wsp:rsid wsp:val=&quot;00C830E3&quot;/&gt;&lt;wsp:rsid wsp:val=&quot;00C83A13&quot;/&gt;&lt;wsp:rsid wsp:val=&quot;00C842EF&quot;/&gt;&lt;wsp:rsid wsp:val=&quot;00C84C4B&quot;/&gt;&lt;wsp:rsid wsp:val=&quot;00C857B3&quot;/&gt;&lt;wsp:rsid wsp:val=&quot;00C86CFF&quot;/&gt;&lt;wsp:rsid wsp:val=&quot;00C87FCB&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5B40&quot;/&gt;&lt;wsp:rsid wsp:val=&quot;00C966F9&quot;/&gt;&lt;wsp:rsid wsp:val=&quot;00C97567&quot;/&gt;&lt;wsp:rsid wsp:val=&quot;00C97A5F&quot;/&gt;&lt;wsp:rsid wsp:val=&quot;00C97EA2&quot;/&gt;&lt;wsp:rsid wsp:val=&quot;00CA0A65&quot;/&gt;&lt;wsp:rsid wsp:val=&quot;00CA17EF&quot;/&gt;&lt;wsp:rsid wsp:val=&quot;00CA1ED8&quot;/&gt;&lt;wsp:rsid wsp:val=&quot;00CA38D6&quot;/&gt;&lt;wsp:rsid wsp:val=&quot;00CA39A2&quot;/&gt;&lt;wsp:rsid wsp:val=&quot;00CA3DFD&quot;/&gt;&lt;wsp:rsid wsp:val=&quot;00CA4071&quot;/&gt;&lt;wsp:rsid wsp:val=&quot;00CA4E1A&quot;/&gt;&lt;wsp:rsid wsp:val=&quot;00CA59E2&quot;/&gt;&lt;wsp:rsid wsp:val=&quot;00CA5D20&quot;/&gt;&lt;wsp:rsid wsp:val=&quot;00CA6241&quot;/&gt;&lt;wsp:rsid wsp:val=&quot;00CA6781&quot;/&gt;&lt;wsp:rsid wsp:val=&quot;00CB1F63&quot;/&gt;&lt;wsp:rsid wsp:val=&quot;00CB2067&quot;/&gt;&lt;wsp:rsid wsp:val=&quot;00CB6997&quot;/&gt;&lt;wsp:rsid wsp:val=&quot;00CC040E&quot;/&gt;&lt;wsp:rsid wsp:val=&quot;00CC111F&quot;/&gt;&lt;wsp:rsid wsp:val=&quot;00CC1346&quot;/&gt;&lt;wsp:rsid wsp:val=&quot;00CC3806&quot;/&gt;&lt;wsp:rsid wsp:val=&quot;00CC3D2A&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824&quot;/&gt;&lt;wsp:rsid wsp:val=&quot;00CD2ED1&quot;/&gt;&lt;wsp:rsid wsp:val=&quot;00CD337B&quot;/&gt;&lt;wsp:rsid wsp:val=&quot;00CD4CD9&quot;/&gt;&lt;wsp:rsid wsp:val=&quot;00CD652C&quot;/&gt;&lt;wsp:rsid wsp:val=&quot;00CD6B8F&quot;/&gt;&lt;wsp:rsid wsp:val=&quot;00CD6CA5&quot;/&gt;&lt;wsp:rsid wsp:val=&quot;00CD6FCC&quot;/&gt;&lt;wsp:rsid wsp:val=&quot;00CD76C2&quot;/&gt;&lt;wsp:rsid wsp:val=&quot;00CE1237&quot;/&gt;&lt;wsp:rsid wsp:val=&quot;00CE1A49&quot;/&gt;&lt;wsp:rsid wsp:val=&quot;00CE277C&quot;/&gt;&lt;wsp:rsid wsp:val=&quot;00CE292F&quot;/&gt;&lt;wsp:rsid wsp:val=&quot;00CE2C47&quot;/&gt;&lt;wsp:rsid wsp:val=&quot;00CE4A12&quot;/&gt;&lt;wsp:rsid wsp:val=&quot;00CE59DC&quot;/&gt;&lt;wsp:rsid wsp:val=&quot;00CE5B18&quot;/&gt;&lt;wsp:rsid wsp:val=&quot;00CE7025&quot;/&gt;&lt;wsp:rsid wsp:val=&quot;00CE7405&quot;/&gt;&lt;wsp:rsid wsp:val=&quot;00CE7561&quot;/&gt;&lt;wsp:rsid wsp:val=&quot;00CE75E3&quot;/&gt;&lt;wsp:rsid wsp:val=&quot;00CF05E6&quot;/&gt;&lt;wsp:rsid wsp:val=&quot;00CF07BD&quot;/&gt;&lt;wsp:rsid wsp:val=&quot;00CF0924&quot;/&gt;&lt;wsp:rsid wsp:val=&quot;00CF0CE3&quot;/&gt;&lt;wsp:rsid wsp:val=&quot;00CF0D81&quot;/&gt;&lt;wsp:rsid wsp:val=&quot;00CF1354&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D018A7&quot;/&gt;&lt;wsp:rsid wsp:val=&quot;00D02803&quot;/&gt;&lt;wsp:rsid wsp:val=&quot;00D0349B&quot;/&gt;&lt;wsp:rsid wsp:val=&quot;00D04EAA&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20C4&quot;/&gt;&lt;wsp:rsid wsp:val=&quot;00D121BA&quot;/&gt;&lt;wsp:rsid wsp:val=&quot;00D1269E&quot;/&gt;&lt;wsp:rsid wsp:val=&quot;00D128A7&quot;/&gt;&lt;wsp:rsid wsp:val=&quot;00D13135&quot;/&gt;&lt;wsp:rsid wsp:val=&quot;00D136C1&quot;/&gt;&lt;wsp:rsid wsp:val=&quot;00D13A9F&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35FD&quot;/&gt;&lt;wsp:rsid wsp:val=&quot;00D239A7&quot;/&gt;&lt;wsp:rsid wsp:val=&quot;00D23F47&quot;/&gt;&lt;wsp:rsid wsp:val=&quot;00D248DC&quot;/&gt;&lt;wsp:rsid wsp:val=&quot;00D24B5D&quot;/&gt;&lt;wsp:rsid wsp:val=&quot;00D25297&quot;/&gt;&lt;wsp:rsid wsp:val=&quot;00D25511&quot;/&gt;&lt;wsp:rsid wsp:val=&quot;00D266F9&quot;/&gt;&lt;wsp:rsid wsp:val=&quot;00D27938&quot;/&gt;&lt;wsp:rsid wsp:val=&quot;00D27DA6&quot;/&gt;&lt;wsp:rsid wsp:val=&quot;00D30B49&quot;/&gt;&lt;wsp:rsid wsp:val=&quot;00D32390&quot;/&gt;&lt;wsp:rsid wsp:val=&quot;00D341A0&quot;/&gt;&lt;wsp:rsid wsp:val=&quot;00D3467D&quot;/&gt;&lt;wsp:rsid wsp:val=&quot;00D35158&quot;/&gt;&lt;wsp:rsid wsp:val=&quot;00D352F6&quot;/&gt;&lt;wsp:rsid wsp:val=&quot;00D36E26&quot;/&gt;&lt;wsp:rsid wsp:val=&quot;00D36E71&quot;/&gt;&lt;wsp:rsid wsp:val=&quot;00D37053&quot;/&gt;&lt;wsp:rsid wsp:val=&quot;00D371AC&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AD5&quot;/&gt;&lt;wsp:rsid wsp:val=&quot;00D55DC1&quot;/&gt;&lt;wsp:rsid wsp:val=&quot;00D576CA&quot;/&gt;&lt;wsp:rsid wsp:val=&quot;00D5779C&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2120&quot;/&gt;&lt;wsp:rsid wsp:val=&quot;00D721C5&quot;/&gt;&lt;wsp:rsid wsp:val=&quot;00D722DE&quot;/&gt;&lt;wsp:rsid wsp:val=&quot;00D726B2&quot;/&gt;&lt;wsp:rsid wsp:val=&quot;00D733FA&quot;/&gt;&lt;wsp:rsid wsp:val=&quot;00D73412&quot;/&gt;&lt;wsp:rsid wsp:val=&quot;00D74C2F&quot;/&gt;&lt;wsp:rsid wsp:val=&quot;00D75620&quot;/&gt;&lt;wsp:rsid wsp:val=&quot;00D75632&quot;/&gt;&lt;wsp:rsid wsp:val=&quot;00D75BA0&quot;/&gt;&lt;wsp:rsid wsp:val=&quot;00D77B1D&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D70&quot;/&gt;&lt;wsp:rsid wsp:val=&quot;00D86824&quot;/&gt;&lt;wsp:rsid wsp:val=&quot;00D871CE&quot;/&gt;&lt;wsp:rsid wsp:val=&quot;00D87270&quot;/&gt;&lt;wsp:rsid wsp:val=&quot;00D91078&quot;/&gt;&lt;wsp:rsid wsp:val=&quot;00D9196D&quot;/&gt;&lt;wsp:rsid wsp:val=&quot;00D92982&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305E&quot;/&gt;&lt;wsp:rsid wsp:val=&quot;00DA4E27&quot;/&gt;&lt;wsp:rsid wsp:val=&quot;00DA5417&quot;/&gt;&lt;wsp:rsid wsp:val=&quot;00DA56E8&quot;/&gt;&lt;wsp:rsid wsp:val=&quot;00DA5B30&quot;/&gt;&lt;wsp:rsid wsp:val=&quot;00DA6066&quot;/&gt;&lt;wsp:rsid wsp:val=&quot;00DA6990&quot;/&gt;&lt;wsp:rsid wsp:val=&quot;00DA6EC4&quot;/&gt;&lt;wsp:rsid wsp:val=&quot;00DA70FE&quot;/&gt;&lt;wsp:rsid wsp:val=&quot;00DA716E&quot;/&gt;&lt;wsp:rsid wsp:val=&quot;00DB19A3&quot;/&gt;&lt;wsp:rsid wsp:val=&quot;00DB27F9&quot;/&gt;&lt;wsp:rsid wsp:val=&quot;00DB35FF&quot;/&gt;&lt;wsp:rsid wsp:val=&quot;00DB377D&quot;/&gt;&lt;wsp:rsid wsp:val=&quot;00DB50C5&quot;/&gt;&lt;wsp:rsid wsp:val=&quot;00DB52A9&quot;/&gt;&lt;wsp:rsid wsp:val=&quot;00DB59AD&quot;/&gt;&lt;wsp:rsid wsp:val=&quot;00DB6054&quot;/&gt;&lt;wsp:rsid wsp:val=&quot;00DB6E10&quot;/&gt;&lt;wsp:rsid wsp:val=&quot;00DC0BB6&quot;/&gt;&lt;wsp:rsid wsp:val=&quot;00DC2D36&quot;/&gt;&lt;wsp:rsid wsp:val=&quot;00DC3D86&quot;/&gt;&lt;wsp:rsid wsp:val=&quot;00DC53EF&quot;/&gt;&lt;wsp:rsid wsp:val=&quot;00DC5FB3&quot;/&gt;&lt;wsp:rsid wsp:val=&quot;00DC631A&quot;/&gt;&lt;wsp:rsid wsp:val=&quot;00DC6DC7&quot;/&gt;&lt;wsp:rsid wsp:val=&quot;00DD017F&quot;/&gt;&lt;wsp:rsid wsp:val=&quot;00DD126B&quot;/&gt;&lt;wsp:rsid wsp:val=&quot;00DD1AE7&quot;/&gt;&lt;wsp:rsid wsp:val=&quot;00DD3166&quot;/&gt;&lt;wsp:rsid wsp:val=&quot;00DD3A6E&quot;/&gt;&lt;wsp:rsid wsp:val=&quot;00DD4800&quot;/&gt;&lt;wsp:rsid wsp:val=&quot;00DD578A&quot;/&gt;&lt;wsp:rsid wsp:val=&quot;00DD6064&quot;/&gt;&lt;wsp:rsid wsp:val=&quot;00DD698D&quot;/&gt;&lt;wsp:rsid wsp:val=&quot;00DD6FA2&quot;/&gt;&lt;wsp:rsid wsp:val=&quot;00DD7666&quot;/&gt;&lt;wsp:rsid wsp:val=&quot;00DD7E75&quot;/&gt;&lt;wsp:rsid wsp:val=&quot;00DE11C9&quot;/&gt;&lt;wsp:rsid wsp:val=&quot;00DE1E69&quot;/&gt;&lt;wsp:rsid wsp:val=&quot;00DE23DC&quot;/&gt;&lt;wsp:rsid wsp:val=&quot;00DE3510&quot;/&gt;&lt;wsp:rsid wsp:val=&quot;00DE3DCE&quot;/&gt;&lt;wsp:rsid wsp:val=&quot;00DE48BD&quot;/&gt;&lt;wsp:rsid wsp:val=&quot;00DE4B47&quot;/&gt;&lt;wsp:rsid wsp:val=&quot;00DE4E7F&quot;/&gt;&lt;wsp:rsid wsp:val=&quot;00DE5608&quot;/&gt;&lt;wsp:rsid wsp:val=&quot;00DE58D0&quot;/&gt;&lt;wsp:rsid wsp:val=&quot;00DE602F&quot;/&gt;&lt;wsp:rsid wsp:val=&quot;00DE654F&quot;/&gt;&lt;wsp:rsid wsp:val=&quot;00DE6BFB&quot;/&gt;&lt;wsp:rsid wsp:val=&quot;00DF0054&quot;/&gt;&lt;wsp:rsid wsp:val=&quot;00DF0280&quot;/&gt;&lt;wsp:rsid wsp:val=&quot;00DF1016&quot;/&gt;&lt;wsp:rsid wsp:val=&quot;00DF10A0&quot;/&gt;&lt;wsp:rsid wsp:val=&quot;00DF15E0&quot;/&gt;&lt;wsp:rsid wsp:val=&quot;00DF1A70&quot;/&gt;&lt;wsp:rsid wsp:val=&quot;00DF2DFD&quot;/&gt;&lt;wsp:rsid wsp:val=&quot;00DF32AC&quot;/&gt;&lt;wsp:rsid wsp:val=&quot;00DF37A0&quot;/&gt;&lt;wsp:rsid wsp:val=&quot;00DF435B&quot;/&gt;&lt;wsp:rsid wsp:val=&quot;00DF5CEF&quot;/&gt;&lt;wsp:rsid wsp:val=&quot;00DF7DB1&quot;/&gt;&lt;wsp:rsid wsp:val=&quot;00DF7F58&quot;/&gt;&lt;wsp:rsid wsp:val=&quot;00E013F8&quot;/&gt;&lt;wsp:rsid wsp:val=&quot;00E0203C&quot;/&gt;&lt;wsp:rsid wsp:val=&quot;00E022FC&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40BD&quot;/&gt;&lt;wsp:rsid wsp:val=&quot;00E14C1C&quot;/&gt;&lt;wsp:rsid wsp:val=&quot;00E158A7&quot;/&gt;&lt;wsp:rsid wsp:val=&quot;00E158E4&quot;/&gt;&lt;wsp:rsid wsp:val=&quot;00E16CB1&quot;/&gt;&lt;wsp:rsid wsp:val=&quot;00E17FA2&quot;/&gt;&lt;wsp:rsid wsp:val=&quot;00E20025&quot;/&gt;&lt;wsp:rsid wsp:val=&quot;00E2063D&quot;/&gt;&lt;wsp:rsid wsp:val=&quot;00E208B3&quot;/&gt;&lt;wsp:rsid wsp:val=&quot;00E211AC&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FE3&quot;/&gt;&lt;wsp:rsid wsp:val=&quot;00E2732E&quot;/&gt;&lt;wsp:rsid wsp:val=&quot;00E279B5&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10E5&quot;/&gt;&lt;wsp:rsid wsp:val=&quot;00E417CB&quot;/&gt;&lt;wsp:rsid wsp:val=&quot;00E421D0&quot;/&gt;&lt;wsp:rsid wsp:val=&quot;00E427F9&quot;/&gt;&lt;wsp:rsid wsp:val=&quot;00E43595&quot;/&gt;&lt;wsp:rsid wsp:val=&quot;00E446F1&quot;/&gt;&lt;wsp:rsid wsp:val=&quot;00E44802&quot;/&gt;&lt;wsp:rsid wsp:val=&quot;00E4545A&quot;/&gt;&lt;wsp:rsid wsp:val=&quot;00E462A4&quot;/&gt;&lt;wsp:rsid wsp:val=&quot;00E46886&quot;/&gt;&lt;wsp:rsid wsp:val=&quot;00E47AEF&quot;/&gt;&lt;wsp:rsid wsp:val=&quot;00E50048&quot;/&gt;&lt;wsp:rsid wsp:val=&quot;00E517C3&quot;/&gt;&lt;wsp:rsid wsp:val=&quot;00E5219A&quot;/&gt;&lt;wsp:rsid wsp:val=&quot;00E52EB2&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838&quot;/&gt;&lt;wsp:rsid wsp:val=&quot;00E64434&quot;/&gt;&lt;wsp:rsid wsp:val=&quot;00E6485E&quot;/&gt;&lt;wsp:rsid wsp:val=&quot;00E64D8B&quot;/&gt;&lt;wsp:rsid wsp:val=&quot;00E65502&quot;/&gt;&lt;wsp:rsid wsp:val=&quot;00E66A77&quot;/&gt;&lt;wsp:rsid wsp:val=&quot;00E66A97&quot;/&gt;&lt;wsp:rsid wsp:val=&quot;00E67742&quot;/&gt;&lt;wsp:rsid wsp:val=&quot;00E67C51&quot;/&gt;&lt;wsp:rsid wsp:val=&quot;00E70023&quot;/&gt;&lt;wsp:rsid wsp:val=&quot;00E71193&quot;/&gt;&lt;wsp:rsid wsp:val=&quot;00E71515&quot;/&gt;&lt;wsp:rsid wsp:val=&quot;00E71A10&quot;/&gt;&lt;wsp:rsid wsp:val=&quot;00E71B86&quot;/&gt;&lt;wsp:rsid wsp:val=&quot;00E72EFC&quot;/&gt;&lt;wsp:rsid wsp:val=&quot;00E749C9&quot;/&gt;&lt;wsp:rsid wsp:val=&quot;00E758EC&quot;/&gt;&lt;wsp:rsid wsp:val=&quot;00E75B4D&quot;/&gt;&lt;wsp:rsid wsp:val=&quot;00E77CE1&quot;/&gt;&lt;wsp:rsid wsp:val=&quot;00E8234C&quot;/&gt;&lt;wsp:rsid wsp:val=&quot;00E823A5&quot;/&gt;&lt;wsp:rsid wsp:val=&quot;00E824BF&quot;/&gt;&lt;wsp:rsid wsp:val=&quot;00E82FA4&quot;/&gt;&lt;wsp:rsid wsp:val=&quot;00E83542&quot;/&gt;&lt;wsp:rsid wsp:val=&quot;00E8360C&quot;/&gt;&lt;wsp:rsid wsp:val=&quot;00E838AA&quot;/&gt;&lt;wsp:rsid wsp:val=&quot;00E83B48&quot;/&gt;&lt;wsp:rsid wsp:val=&quot;00E8504A&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38CE&quot;/&gt;&lt;wsp:rsid wsp:val=&quot;00E93D7F&quot;/&gt;&lt;wsp:rsid wsp:val=&quot;00E93FFE&quot;/&gt;&lt;wsp:rsid wsp:val=&quot;00E94F8A&quot;/&gt;&lt;wsp:rsid wsp:val=&quot;00E953DE&quot;/&gt;&lt;wsp:rsid wsp:val=&quot;00E96A1D&quot;/&gt;&lt;wsp:rsid wsp:val=&quot;00E9708E&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4F44&quot;/&gt;&lt;wsp:rsid wsp:val=&quot;00EA5283&quot;/&gt;&lt;wsp:rsid wsp:val=&quot;00EA5461&quot;/&gt;&lt;wsp:rsid wsp:val=&quot;00EA580E&quot;/&gt;&lt;wsp:rsid wsp:val=&quot;00EA64B0&quot;/&gt;&lt;wsp:rsid wsp:val=&quot;00EA745A&quot;/&gt;&lt;wsp:rsid wsp:val=&quot;00EA7887&quot;/&gt;&lt;wsp:rsid wsp:val=&quot;00EA7A41&quot;/&gt;&lt;wsp:rsid wsp:val=&quot;00EB0523&quot;/&gt;&lt;wsp:rsid wsp:val=&quot;00EB077B&quot;/&gt;&lt;wsp:rsid wsp:val=&quot;00EB1C52&quot;/&gt;&lt;wsp:rsid wsp:val=&quot;00EB1E5D&quot;/&gt;&lt;wsp:rsid wsp:val=&quot;00EB21CF&quot;/&gt;&lt;wsp:rsid wsp:val=&quot;00EB235D&quot;/&gt;&lt;wsp:rsid wsp:val=&quot;00EB325F&quot;/&gt;&lt;wsp:rsid wsp:val=&quot;00EB3D70&quot;/&gt;&lt;wsp:rsid wsp:val=&quot;00EB41B5&quot;/&gt;&lt;wsp:rsid wsp:val=&quot;00EB4C35&quot;/&gt;&lt;wsp:rsid wsp:val=&quot;00EB4EA2&quot;/&gt;&lt;wsp:rsid wsp:val=&quot;00EB5B44&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71CE&quot;/&gt;&lt;wsp:rsid wsp:val=&quot;00EC7858&quot;/&gt;&lt;wsp:rsid wsp:val=&quot;00EC7A01&quot;/&gt;&lt;wsp:rsid wsp:val=&quot;00ED1006&quot;/&gt;&lt;wsp:rsid wsp:val=&quot;00ED2A60&quot;/&gt;&lt;wsp:rsid wsp:val=&quot;00ED454D&quot;/&gt;&lt;wsp:rsid wsp:val=&quot;00ED4AFA&quot;/&gt;&lt;wsp:rsid wsp:val=&quot;00ED635F&quot;/&gt;&lt;wsp:rsid wsp:val=&quot;00ED6BD6&quot;/&gt;&lt;wsp:rsid wsp:val=&quot;00ED6E55&quot;/&gt;&lt;wsp:rsid wsp:val=&quot;00ED76BD&quot;/&gt;&lt;wsp:rsid wsp:val=&quot;00ED78C9&quot;/&gt;&lt;wsp:rsid wsp:val=&quot;00EE1590&quot;/&gt;&lt;wsp:rsid wsp:val=&quot;00EE1713&quot;/&gt;&lt;wsp:rsid wsp:val=&quot;00EE1F98&quot;/&gt;&lt;wsp:rsid wsp:val=&quot;00EE28F5&quot;/&gt;&lt;wsp:rsid wsp:val=&quot;00EF00FF&quot;/&gt;&lt;wsp:rsid wsp:val=&quot;00EF09BB&quot;/&gt;&lt;wsp:rsid wsp:val=&quot;00EF18FE&quot;/&gt;&lt;wsp:rsid wsp:val=&quot;00EF1910&quot;/&gt;&lt;wsp:rsid wsp:val=&quot;00EF3AD5&quot;/&gt;&lt;wsp:rsid wsp:val=&quot;00EF5787&quot;/&gt;&lt;wsp:rsid wsp:val=&quot;00EF60D0&quot;/&gt;&lt;wsp:rsid wsp:val=&quot;00F00459&quot;/&gt;&lt;wsp:rsid wsp:val=&quot;00F00A11&quot;/&gt;&lt;wsp:rsid wsp:val=&quot;00F01A5F&quot;/&gt;&lt;wsp:rsid wsp:val=&quot;00F03974&quot;/&gt;&lt;wsp:rsid wsp:val=&quot;00F0404A&quot;/&gt;&lt;wsp:rsid wsp:val=&quot;00F04A03&quot;/&gt;&lt;wsp:rsid wsp:val=&quot;00F04AF7&quot;/&gt;&lt;wsp:rsid wsp:val=&quot;00F0528D&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380F&quot;/&gt;&lt;wsp:rsid wsp:val=&quot;00F15123&quot;/&gt;&lt;wsp:rsid wsp:val=&quot;00F159AB&quot;/&gt;&lt;wsp:rsid wsp:val=&quot;00F15FA5&quot;/&gt;&lt;wsp:rsid wsp:val=&quot;00F1664B&quot;/&gt;&lt;wsp:rsid wsp:val=&quot;00F168FA&quot;/&gt;&lt;wsp:rsid wsp:val=&quot;00F16A6F&quot;/&gt;&lt;wsp:rsid wsp:val=&quot;00F16F27&quot;/&gt;&lt;wsp:rsid wsp:val=&quot;00F1733E&quot;/&gt;&lt;wsp:rsid wsp:val=&quot;00F209B7&quot;/&gt;&lt;wsp:rsid wsp:val=&quot;00F21C5E&quot;/&gt;&lt;wsp:rsid wsp:val=&quot;00F23D23&quot;/&gt;&lt;wsp:rsid wsp:val=&quot;00F243D8&quot;/&gt;&lt;wsp:rsid wsp:val=&quot;00F243E4&quot;/&gt;&lt;wsp:rsid wsp:val=&quot;00F276AD&quot;/&gt;&lt;wsp:rsid wsp:val=&quot;00F27994&quot;/&gt;&lt;wsp:rsid wsp:val=&quot;00F27EE7&quot;/&gt;&lt;wsp:rsid wsp:val=&quot;00F27FAF&quot;/&gt;&lt;wsp:rsid wsp:val=&quot;00F30828&quot;/&gt;&lt;wsp:rsid wsp:val=&quot;00F313D6&quot;/&gt;&lt;wsp:rsid wsp:val=&quot;00F31613&quot;/&gt;&lt;wsp:rsid wsp:val=&quot;00F32194&quot;/&gt;&lt;wsp:rsid wsp:val=&quot;00F326C3&quot;/&gt;&lt;wsp:rsid wsp:val=&quot;00F3387A&quot;/&gt;&lt;wsp:rsid wsp:val=&quot;00F34480&quot;/&gt;&lt;wsp:rsid wsp:val=&quot;00F34D35&quot;/&gt;&lt;wsp:rsid wsp:val=&quot;00F35D41&quot;/&gt;&lt;wsp:rsid wsp:val=&quot;00F35D7F&quot;/&gt;&lt;wsp:rsid wsp:val=&quot;00F36A3D&quot;/&gt;&lt;wsp:rsid wsp:val=&quot;00F3728F&quot;/&gt;&lt;wsp:rsid wsp:val=&quot;00F376AF&quot;/&gt;&lt;wsp:rsid wsp:val=&quot;00F3773E&quot;/&gt;&lt;wsp:rsid wsp:val=&quot;00F413CC&quot;/&gt;&lt;wsp:rsid wsp:val=&quot;00F434C6&quot;/&gt;&lt;wsp:rsid wsp:val=&quot;00F4354E&quot;/&gt;&lt;wsp:rsid wsp:val=&quot;00F43F65&quot;/&gt;&lt;wsp:rsid wsp:val=&quot;00F44F59&quot;/&gt;&lt;wsp:rsid wsp:val=&quot;00F45173&quot;/&gt;&lt;wsp:rsid wsp:val=&quot;00F452DF&quot;/&gt;&lt;wsp:rsid wsp:val=&quot;00F46CDF&quot;/&gt;&lt;wsp:rsid wsp:val=&quot;00F4766C&quot;/&gt;&lt;wsp:rsid wsp:val=&quot;00F507D1&quot;/&gt;&lt;wsp:rsid wsp:val=&quot;00F50984&quot;/&gt;&lt;wsp:rsid wsp:val=&quot;00F5103C&quot;/&gt;&lt;wsp:rsid wsp:val=&quot;00F514A1&quot;/&gt;&lt;wsp:rsid wsp:val=&quot;00F517C5&quot;/&gt;&lt;wsp:rsid wsp:val=&quot;00F519CE&quot;/&gt;&lt;wsp:rsid wsp:val=&quot;00F51ADA&quot;/&gt;&lt;wsp:rsid wsp:val=&quot;00F527D0&quot;/&gt;&lt;wsp:rsid wsp:val=&quot;00F528D3&quot;/&gt;&lt;wsp:rsid wsp:val=&quot;00F5325A&quot;/&gt;&lt;wsp:rsid wsp:val=&quot;00F54253&quot;/&gt;&lt;wsp:rsid wsp:val=&quot;00F5450F&quot;/&gt;&lt;wsp:rsid wsp:val=&quot;00F54D17&quot;/&gt;&lt;wsp:rsid wsp:val=&quot;00F56C25&quot;/&gt;&lt;wsp:rsid wsp:val=&quot;00F56F38&quot;/&gt;&lt;wsp:rsid wsp:val=&quot;00F570BF&quot;/&gt;&lt;wsp:rsid wsp:val=&quot;00F57485&quot;/&gt;&lt;wsp:rsid wsp:val=&quot;00F57752&quot;/&gt;&lt;wsp:rsid wsp:val=&quot;00F57D81&quot;/&gt;&lt;wsp:rsid wsp:val=&quot;00F607C5&quot;/&gt;&lt;wsp:rsid wsp:val=&quot;00F60DEA&quot;/&gt;&lt;wsp:rsid wsp:val=&quot;00F6302A&quot;/&gt;&lt;wsp:rsid wsp:val=&quot;00F634CA&quot;/&gt;&lt;wsp:rsid wsp:val=&quot;00F63838&quot;/&gt;&lt;wsp:rsid wsp:val=&quot;00F63D75&quot;/&gt;&lt;wsp:rsid wsp:val=&quot;00F643D1&quot;/&gt;&lt;wsp:rsid wsp:val=&quot;00F64C2B&quot;/&gt;&lt;wsp:rsid wsp:val=&quot;00F64DC0&quot;/&gt;&lt;wsp:rsid wsp:val=&quot;00F651BE&quot;/&gt;&lt;wsp:rsid wsp:val=&quot;00F667D8&quot;/&gt;&lt;wsp:rsid wsp:val=&quot;00F67E37&quot;/&gt;&lt;wsp:rsid wsp:val=&quot;00F67F53&quot;/&gt;&lt;wsp:rsid wsp:val=&quot;00F70104&quot;/&gt;&lt;wsp:rsid wsp:val=&quot;00F703BE&quot;/&gt;&lt;wsp:rsid wsp:val=&quot;00F71F69&quot;/&gt;&lt;wsp:rsid wsp:val=&quot;00F72B72&quot;/&gt;&lt;wsp:rsid wsp:val=&quot;00F7350A&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17CE&quot;/&gt;&lt;wsp:rsid wsp:val=&quot;00F82FBC&quot;/&gt;&lt;wsp:rsid wsp:val=&quot;00F8345A&quot;/&gt;&lt;wsp:rsid wsp:val=&quot;00F843D3&quot;/&gt;&lt;wsp:rsid wsp:val=&quot;00F8456C&quot;/&gt;&lt;wsp:rsid wsp:val=&quot;00F859D8&quot;/&gt;&lt;wsp:rsid wsp:val=&quot;00F85F8F&quot;/&gt;&lt;wsp:rsid wsp:val=&quot;00F86516&quot;/&gt;&lt;wsp:rsid wsp:val=&quot;00F868F5&quot;/&gt;&lt;wsp:rsid wsp:val=&quot;00F87A58&quot;/&gt;&lt;wsp:rsid wsp:val=&quot;00F9056A&quot;/&gt;&lt;wsp:rsid wsp:val=&quot;00F90804&quot;/&gt;&lt;wsp:rsid wsp:val=&quot;00F90F8D&quot;/&gt;&lt;wsp:rsid wsp:val=&quot;00F918FA&quot;/&gt;&lt;wsp:rsid wsp:val=&quot;00F91ADD&quot;/&gt;&lt;wsp:rsid wsp:val=&quot;00F91C3C&quot;/&gt;&lt;wsp:rsid wsp:val=&quot;00F92782&quot;/&gt;&lt;wsp:rsid wsp:val=&quot;00F9378A&quot;/&gt;&lt;wsp:rsid wsp:val=&quot;00F93AA9&quot;/&gt;&lt;wsp:rsid wsp:val=&quot;00F96819&quot;/&gt;&lt;wsp:rsid wsp:val=&quot;00F96985&quot;/&gt;&lt;wsp:rsid wsp:val=&quot;00F97838&quot;/&gt;&lt;wsp:rsid wsp:val=&quot;00FA070D&quot;/&gt;&lt;wsp:rsid wsp:val=&quot;00FA20F7&quot;/&gt;&lt;wsp:rsid wsp:val=&quot;00FA2205&quot;/&gt;&lt;wsp:rsid wsp:val=&quot;00FA22F2&quot;/&gt;&lt;wsp:rsid wsp:val=&quot;00FA22F8&quot;/&gt;&lt;wsp:rsid wsp:val=&quot;00FA2BB3&quot;/&gt;&lt;wsp:rsid wsp:val=&quot;00FA4908&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14&quot;/&gt;&lt;wsp:rsid wsp:val=&quot;00FB3775&quot;/&gt;&lt;wsp:rsid wsp:val=&quot;00FB4C80&quot;/&gt;&lt;wsp:rsid wsp:val=&quot;00FB5944&quot;/&gt;&lt;wsp:rsid wsp:val=&quot;00FB6087&quot;/&gt;&lt;wsp:rsid wsp:val=&quot;00FB6BA8&quot;/&gt;&lt;wsp:rsid wsp:val=&quot;00FB7389&quot;/&gt;&lt;wsp:rsid wsp:val=&quot;00FC186B&quot;/&gt;&lt;wsp:rsid wsp:val=&quot;00FC1DCB&quot;/&gt;&lt;wsp:rsid wsp:val=&quot;00FC2019&quot;/&gt;&lt;wsp:rsid wsp:val=&quot;00FC4002&quot;/&gt;&lt;wsp:rsid wsp:val=&quot;00FC5A27&quot;/&gt;&lt;wsp:rsid wsp:val=&quot;00FC5DE8&quot;/&gt;&lt;wsp:rsid wsp:val=&quot;00FC5E13&quot;/&gt;&lt;wsp:rsid wsp:val=&quot;00FC6924&quot;/&gt;&lt;wsp:rsid wsp:val=&quot;00FC6BD2&quot;/&gt;&lt;wsp:rsid wsp:val=&quot;00FC6C82&quot;/&gt;&lt;wsp:rsid wsp:val=&quot;00FC6D90&quot;/&gt;&lt;wsp:rsid wsp:val=&quot;00FC7429&quot;/&gt;&lt;wsp:rsid wsp:val=&quot;00FC7CBF&quot;/&gt;&lt;wsp:rsid wsp:val=&quot;00FD07F6&quot;/&gt;&lt;wsp:rsid wsp:val=&quot;00FD1EC8&quot;/&gt;&lt;wsp:rsid wsp:val=&quot;00FD3B87&quot;/&gt;&lt;wsp:rsid wsp:val=&quot;00FD47ED&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C7B&quot;/&gt;&lt;wsp:rsid wsp:val=&quot;00FE4D7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957&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4FBA&quot;/&gt;&lt;wsp:rsid wsp:val=&quot;00FF5673&quot;/&gt;&lt;wsp:rsid wsp:val=&quot;00FF587A&quot;/&gt;&lt;wsp:rsid wsp:val=&quot;00FF5C91&quot;/&gt;&lt;wsp:rsid wsp:val=&quot;00FF77E2&quot;/&gt;&lt;wsp:rsid wsp:val=&quot;00FF7E8D&quot;/&gt;&lt;/wsp:rsids&gt;&lt;/w:docPr&gt;&lt;w:body&gt;&lt;wx:sect&gt;&lt;w:p wsp:rsidR=&quot;00000000&quot; wsp:rsidRDefault=&quot;00DE4B47&quot; wsp:rsidP=&quot;00DE4B47&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N&lt;/m:t&gt;&lt;/m:r&gt;&lt;/m:e&gt;&lt;m:sub&gt;&lt;m:r&gt;&lt;w:rPr&gt;&lt;w:rFonts w:ascii=&quot;Cambria Math&quot; w:h-ansi=&quot;Cambria Math&quot;/&gt;&lt;wx:font wx:val=&quot;Cambria Math&quot;/&gt;&lt;w:i/&gt;&lt;w:sz-cs w:val=&quot;22&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01917">
        <w:rPr>
          <w:szCs w:val="22"/>
        </w:rPr>
        <w:fldChar w:fldCharType="end"/>
      </w:r>
      <w:r w:rsidRPr="00C01917">
        <w:rPr>
          <w:szCs w:val="22"/>
        </w:rPr>
        <w:t xml:space="preserve"> = 2, The pre-processed channel will have a dimension of 26x2x</w:t>
      </w:r>
      <w:r w:rsidR="00663AE9" w:rsidRPr="00C01917">
        <w:rPr>
          <w:szCs w:val="22"/>
        </w:rPr>
        <w:t>16</w:t>
      </w:r>
      <w:r w:rsidR="001D7B7D" w:rsidRPr="00C01917">
        <w:rPr>
          <w:szCs w:val="22"/>
        </w:rPr>
        <w:t xml:space="preserve"> or 13x2x16, depending on the </w:t>
      </w:r>
      <w:r w:rsidR="00A51870" w:rsidRPr="00C01917">
        <w:rPr>
          <w:szCs w:val="22"/>
        </w:rPr>
        <w:t>averaging across 2</w:t>
      </w:r>
      <w:r w:rsidR="001D7B7D" w:rsidRPr="00C01917">
        <w:rPr>
          <w:szCs w:val="22"/>
        </w:rPr>
        <w:t xml:space="preserve"> RBs</w:t>
      </w:r>
      <w:r w:rsidR="00A51870" w:rsidRPr="00C01917">
        <w:rPr>
          <w:szCs w:val="22"/>
        </w:rPr>
        <w:t xml:space="preserve"> or 4RBs, respectively</w:t>
      </w:r>
      <w:r w:rsidR="001D7B7D" w:rsidRPr="00C01917">
        <w:rPr>
          <w:szCs w:val="22"/>
        </w:rPr>
        <w:t>.</w:t>
      </w:r>
    </w:p>
    <w:p w14:paraId="0978B091" w14:textId="719A65E2" w:rsidR="00D726B2" w:rsidRPr="00C01917" w:rsidRDefault="00D726B2" w:rsidP="00D726B2">
      <w:pPr>
        <w:numPr>
          <w:ilvl w:val="1"/>
          <w:numId w:val="30"/>
        </w:numPr>
        <w:overflowPunct/>
        <w:autoSpaceDE/>
        <w:autoSpaceDN/>
        <w:adjustRightInd/>
        <w:spacing w:after="160" w:line="259" w:lineRule="auto"/>
        <w:jc w:val="left"/>
        <w:textAlignment w:val="auto"/>
        <w:rPr>
          <w:szCs w:val="22"/>
        </w:rPr>
      </w:pPr>
      <w:r w:rsidRPr="00C01917">
        <w:rPr>
          <w:szCs w:val="22"/>
        </w:rPr>
        <w:t xml:space="preserve">Additionally, we normalize the channels to </w:t>
      </w:r>
      <w:r w:rsidR="00C75517" w:rsidRPr="00C01917">
        <w:rPr>
          <w:szCs w:val="22"/>
        </w:rPr>
        <w:t>zero mean and unit variance</w:t>
      </w:r>
      <w:r w:rsidRPr="00C01917">
        <w:rPr>
          <w:szCs w:val="22"/>
        </w:rPr>
        <w:t>.</w:t>
      </w:r>
    </w:p>
    <w:p w14:paraId="761A724E" w14:textId="77777777" w:rsidR="00D726B2" w:rsidRPr="00C01917" w:rsidRDefault="00D726B2" w:rsidP="00D726B2">
      <w:pPr>
        <w:numPr>
          <w:ilvl w:val="0"/>
          <w:numId w:val="30"/>
        </w:numPr>
        <w:overflowPunct/>
        <w:autoSpaceDE/>
        <w:autoSpaceDN/>
        <w:adjustRightInd/>
        <w:spacing w:after="160" w:line="259" w:lineRule="auto"/>
        <w:jc w:val="left"/>
        <w:textAlignment w:val="auto"/>
        <w:rPr>
          <w:b/>
          <w:szCs w:val="22"/>
        </w:rPr>
      </w:pPr>
      <w:r w:rsidRPr="00C01917">
        <w:rPr>
          <w:szCs w:val="22"/>
        </w:rPr>
        <w:t>Quantization</w:t>
      </w:r>
    </w:p>
    <w:p w14:paraId="6FA00D0C" w14:textId="77777777" w:rsidR="00D726B2" w:rsidRPr="00C01917" w:rsidRDefault="00D726B2" w:rsidP="00D726B2">
      <w:pPr>
        <w:ind w:left="720"/>
        <w:rPr>
          <w:szCs w:val="22"/>
        </w:rPr>
      </w:pPr>
      <w:r w:rsidRPr="00C01917">
        <w:rPr>
          <w:szCs w:val="22"/>
        </w:rPr>
        <w:t xml:space="preserve">The output of the encoder is quantized using a uniform quantizer. The encoder output is passed through a </w:t>
      </w:r>
      <w:proofErr w:type="spellStart"/>
      <w:r w:rsidRPr="00C01917">
        <w:rPr>
          <w:szCs w:val="22"/>
        </w:rPr>
        <w:t>tanh</w:t>
      </w:r>
      <w:proofErr w:type="spellEnd"/>
      <w:r w:rsidRPr="00C01917">
        <w:rPr>
          <w:szCs w:val="22"/>
        </w:rPr>
        <w:t xml:space="preserve"> layer to restrict the range of the encoder output for uniform quantization. The quantization operation is included during the training so that the encoder and decoder can learn appropriate weights while </w:t>
      </w:r>
      <w:proofErr w:type="gramStart"/>
      <w:r w:rsidRPr="00C01917">
        <w:rPr>
          <w:szCs w:val="22"/>
        </w:rPr>
        <w:t>taking into account</w:t>
      </w:r>
      <w:proofErr w:type="gramEnd"/>
      <w:r w:rsidRPr="00C01917">
        <w:rPr>
          <w:szCs w:val="22"/>
        </w:rPr>
        <w:t xml:space="preserve"> the quantization impact.</w:t>
      </w:r>
    </w:p>
    <w:p w14:paraId="6A218928" w14:textId="77777777" w:rsidR="00D726B2" w:rsidRPr="00C01917" w:rsidRDefault="00D726B2" w:rsidP="00D726B2">
      <w:pPr>
        <w:numPr>
          <w:ilvl w:val="0"/>
          <w:numId w:val="30"/>
        </w:numPr>
        <w:overflowPunct/>
        <w:autoSpaceDE/>
        <w:autoSpaceDN/>
        <w:adjustRightInd/>
        <w:spacing w:after="160" w:line="259" w:lineRule="auto"/>
        <w:jc w:val="left"/>
        <w:textAlignment w:val="auto"/>
        <w:rPr>
          <w:b/>
          <w:szCs w:val="22"/>
        </w:rPr>
      </w:pPr>
      <w:r w:rsidRPr="00C01917">
        <w:rPr>
          <w:bCs/>
          <w:szCs w:val="22"/>
        </w:rPr>
        <w:t>Model Information</w:t>
      </w:r>
    </w:p>
    <w:p w14:paraId="2397B0DB" w14:textId="46A6F337" w:rsidR="00D726B2" w:rsidRPr="00C01917" w:rsidRDefault="00D726B2" w:rsidP="00D726B2">
      <w:pPr>
        <w:numPr>
          <w:ilvl w:val="1"/>
          <w:numId w:val="29"/>
        </w:numPr>
        <w:spacing w:line="259" w:lineRule="auto"/>
        <w:rPr>
          <w:bCs/>
          <w:szCs w:val="22"/>
        </w:rPr>
      </w:pPr>
      <w:r w:rsidRPr="00C01917">
        <w:rPr>
          <w:bCs/>
          <w:szCs w:val="22"/>
        </w:rPr>
        <w:t xml:space="preserve">Base Model: For our evaluation we use the CSI-Net </w:t>
      </w:r>
      <w:r w:rsidR="00226D5C" w:rsidRPr="00C01917">
        <w:rPr>
          <w:szCs w:val="22"/>
        </w:rPr>
        <w:fldChar w:fldCharType="begin"/>
      </w:r>
      <w:r w:rsidR="00226D5C" w:rsidRPr="00C01917">
        <w:rPr>
          <w:szCs w:val="22"/>
        </w:rPr>
        <w:instrText xml:space="preserve"> REF _Ref111189274 \r \h </w:instrText>
      </w:r>
      <w:r w:rsidR="00710542" w:rsidRPr="00C01917">
        <w:rPr>
          <w:szCs w:val="22"/>
        </w:rPr>
        <w:instrText xml:space="preserve"> \* MERGEFORMAT </w:instrText>
      </w:r>
      <w:r w:rsidR="00226D5C" w:rsidRPr="00C01917">
        <w:rPr>
          <w:szCs w:val="22"/>
        </w:rPr>
      </w:r>
      <w:r w:rsidR="00226D5C" w:rsidRPr="00C01917">
        <w:rPr>
          <w:szCs w:val="22"/>
        </w:rPr>
        <w:fldChar w:fldCharType="separate"/>
      </w:r>
      <w:r w:rsidR="00226D5C" w:rsidRPr="00C01917">
        <w:rPr>
          <w:szCs w:val="22"/>
        </w:rPr>
        <w:t>[6]</w:t>
      </w:r>
      <w:r w:rsidR="00226D5C" w:rsidRPr="00C01917">
        <w:rPr>
          <w:szCs w:val="22"/>
        </w:rPr>
        <w:fldChar w:fldCharType="end"/>
      </w:r>
      <w:r w:rsidRPr="00C01917">
        <w:rPr>
          <w:bCs/>
          <w:szCs w:val="22"/>
        </w:rPr>
        <w:t xml:space="preserve"> autoencoder model. The model has 3 main functional blocks. Encoder block, Quantization, Decoder block</w:t>
      </w:r>
    </w:p>
    <w:p w14:paraId="0D687590" w14:textId="41C86B0D" w:rsidR="00D726B2" w:rsidRPr="00C01917" w:rsidRDefault="00D726B2" w:rsidP="00D726B2">
      <w:pPr>
        <w:numPr>
          <w:ilvl w:val="2"/>
          <w:numId w:val="29"/>
        </w:numPr>
        <w:spacing w:line="259" w:lineRule="auto"/>
        <w:rPr>
          <w:bCs/>
          <w:szCs w:val="22"/>
        </w:rPr>
      </w:pPr>
      <w:r w:rsidRPr="00C01917">
        <w:rPr>
          <w:bCs/>
          <w:szCs w:val="22"/>
        </w:rPr>
        <w:t xml:space="preserve">Encoder architecture: </w:t>
      </w:r>
      <w:r w:rsidR="00C75517" w:rsidRPr="00C01917">
        <w:rPr>
          <w:bCs/>
          <w:szCs w:val="22"/>
        </w:rPr>
        <w:t>RN</w:t>
      </w:r>
      <w:r w:rsidRPr="00C01917">
        <w:rPr>
          <w:bCs/>
          <w:szCs w:val="22"/>
        </w:rPr>
        <w:t>-&gt;BN-&gt;FC</w:t>
      </w:r>
    </w:p>
    <w:p w14:paraId="7B72CB08" w14:textId="1E39ED5B" w:rsidR="00D726B2" w:rsidRPr="00C01917" w:rsidRDefault="00D726B2" w:rsidP="00D726B2">
      <w:pPr>
        <w:numPr>
          <w:ilvl w:val="2"/>
          <w:numId w:val="29"/>
        </w:numPr>
        <w:spacing w:line="259" w:lineRule="auto"/>
        <w:rPr>
          <w:bCs/>
          <w:szCs w:val="22"/>
        </w:rPr>
      </w:pPr>
      <w:r w:rsidRPr="00C01917">
        <w:rPr>
          <w:bCs/>
          <w:szCs w:val="22"/>
        </w:rPr>
        <w:t>Quantizer: Linear quantization</w:t>
      </w:r>
    </w:p>
    <w:p w14:paraId="2E27BE32" w14:textId="234B4FBD" w:rsidR="00D726B2" w:rsidRPr="00C01917" w:rsidRDefault="00D726B2" w:rsidP="0027573C">
      <w:pPr>
        <w:numPr>
          <w:ilvl w:val="2"/>
          <w:numId w:val="29"/>
        </w:numPr>
        <w:spacing w:line="259" w:lineRule="auto"/>
        <w:rPr>
          <w:bCs/>
          <w:szCs w:val="22"/>
        </w:rPr>
      </w:pPr>
      <w:r w:rsidRPr="00C01917">
        <w:rPr>
          <w:bCs/>
          <w:szCs w:val="22"/>
        </w:rPr>
        <w:t>Decoder architecture: FC -&gt; RN-&gt;RN-&gt;</w:t>
      </w:r>
      <w:r w:rsidR="00C75517" w:rsidRPr="00C01917">
        <w:rPr>
          <w:bCs/>
          <w:szCs w:val="22"/>
        </w:rPr>
        <w:t>RN-&gt;</w:t>
      </w:r>
      <w:r w:rsidRPr="00C01917">
        <w:rPr>
          <w:bCs/>
          <w:szCs w:val="22"/>
        </w:rPr>
        <w:t>CNN</w:t>
      </w:r>
      <w:r w:rsidR="0027573C" w:rsidRPr="00C01917">
        <w:rPr>
          <w:bCs/>
          <w:szCs w:val="22"/>
        </w:rPr>
        <w:t>, w</w:t>
      </w:r>
      <w:r w:rsidRPr="00C01917">
        <w:rPr>
          <w:bCs/>
          <w:szCs w:val="22"/>
        </w:rPr>
        <w:t>here</w:t>
      </w:r>
      <w:r w:rsidR="0027573C" w:rsidRPr="00C01917">
        <w:rPr>
          <w:bCs/>
          <w:szCs w:val="22"/>
        </w:rPr>
        <w:t>:</w:t>
      </w:r>
    </w:p>
    <w:p w14:paraId="45B85DB4" w14:textId="77777777" w:rsidR="00D726B2" w:rsidRPr="00C01917" w:rsidRDefault="00D726B2" w:rsidP="00D726B2">
      <w:pPr>
        <w:numPr>
          <w:ilvl w:val="3"/>
          <w:numId w:val="29"/>
        </w:numPr>
        <w:spacing w:line="259" w:lineRule="auto"/>
        <w:rPr>
          <w:bCs/>
          <w:szCs w:val="22"/>
        </w:rPr>
      </w:pPr>
      <w:r w:rsidRPr="00C01917">
        <w:rPr>
          <w:bCs/>
          <w:szCs w:val="22"/>
        </w:rPr>
        <w:t>FC: Fully connected layer,</w:t>
      </w:r>
    </w:p>
    <w:p w14:paraId="4CEF9E8D" w14:textId="77777777" w:rsidR="00D726B2" w:rsidRPr="00C01917" w:rsidRDefault="00D726B2" w:rsidP="00D726B2">
      <w:pPr>
        <w:numPr>
          <w:ilvl w:val="3"/>
          <w:numId w:val="29"/>
        </w:numPr>
        <w:spacing w:line="259" w:lineRule="auto"/>
        <w:rPr>
          <w:bCs/>
          <w:szCs w:val="22"/>
        </w:rPr>
      </w:pPr>
      <w:r w:rsidRPr="00C01917">
        <w:rPr>
          <w:bCs/>
          <w:szCs w:val="22"/>
        </w:rPr>
        <w:t xml:space="preserve">CNN: Convolutional Neural Network </w:t>
      </w:r>
    </w:p>
    <w:p w14:paraId="1FA27119" w14:textId="77777777" w:rsidR="00D726B2" w:rsidRPr="00C01917" w:rsidRDefault="00D726B2" w:rsidP="00D726B2">
      <w:pPr>
        <w:numPr>
          <w:ilvl w:val="3"/>
          <w:numId w:val="29"/>
        </w:numPr>
        <w:spacing w:line="259" w:lineRule="auto"/>
        <w:rPr>
          <w:bCs/>
          <w:szCs w:val="22"/>
        </w:rPr>
      </w:pPr>
      <w:r w:rsidRPr="00C01917">
        <w:rPr>
          <w:bCs/>
          <w:szCs w:val="22"/>
        </w:rPr>
        <w:t>BN: Batch Normalization</w:t>
      </w:r>
    </w:p>
    <w:p w14:paraId="35D998CF" w14:textId="77777777" w:rsidR="00D726B2" w:rsidRPr="00C01917" w:rsidRDefault="00D726B2" w:rsidP="00D726B2">
      <w:pPr>
        <w:numPr>
          <w:ilvl w:val="3"/>
          <w:numId w:val="29"/>
        </w:numPr>
        <w:spacing w:line="259" w:lineRule="auto"/>
        <w:rPr>
          <w:bCs/>
          <w:szCs w:val="22"/>
        </w:rPr>
      </w:pPr>
      <w:r w:rsidRPr="00C01917">
        <w:rPr>
          <w:bCs/>
          <w:szCs w:val="22"/>
        </w:rPr>
        <w:t>RN: CNN-&gt;BN-&gt;CNN-&gt;BN-&gt;CNN-&gt;BN with a skip connection from the input to the RN block</w:t>
      </w:r>
    </w:p>
    <w:p w14:paraId="74593E89" w14:textId="77777777" w:rsidR="00D726B2" w:rsidRPr="00C01917" w:rsidRDefault="00D726B2" w:rsidP="00D726B2">
      <w:pPr>
        <w:numPr>
          <w:ilvl w:val="1"/>
          <w:numId w:val="29"/>
        </w:numPr>
        <w:overflowPunct/>
        <w:autoSpaceDE/>
        <w:autoSpaceDN/>
        <w:adjustRightInd/>
        <w:spacing w:after="160" w:line="259" w:lineRule="auto"/>
        <w:jc w:val="left"/>
        <w:textAlignment w:val="auto"/>
        <w:rPr>
          <w:bCs/>
          <w:szCs w:val="22"/>
        </w:rPr>
      </w:pPr>
      <w:r w:rsidRPr="00C01917">
        <w:rPr>
          <w:bCs/>
          <w:szCs w:val="22"/>
        </w:rPr>
        <w:t>Loss function</w:t>
      </w:r>
    </w:p>
    <w:p w14:paraId="1EC0F7CC" w14:textId="77777777" w:rsidR="00D726B2" w:rsidRPr="00C01917" w:rsidRDefault="00D726B2" w:rsidP="00D726B2">
      <w:pPr>
        <w:numPr>
          <w:ilvl w:val="2"/>
          <w:numId w:val="29"/>
        </w:numPr>
        <w:overflowPunct/>
        <w:autoSpaceDE/>
        <w:autoSpaceDN/>
        <w:adjustRightInd/>
        <w:spacing w:after="160" w:line="259" w:lineRule="auto"/>
        <w:jc w:val="left"/>
        <w:textAlignment w:val="auto"/>
        <w:rPr>
          <w:bCs/>
          <w:szCs w:val="22"/>
        </w:rPr>
      </w:pPr>
      <w:r w:rsidRPr="00C01917">
        <w:rPr>
          <w:bCs/>
          <w:szCs w:val="22"/>
        </w:rPr>
        <w:lastRenderedPageBreak/>
        <w:t>We utilize the mean squared error loss function for training. The mean squared error is calculated between the input to the encoder and the output of the decoder.</w:t>
      </w:r>
    </w:p>
    <w:p w14:paraId="6BEF017B" w14:textId="77777777" w:rsidR="00D726B2" w:rsidRPr="00C01917" w:rsidRDefault="00D726B2" w:rsidP="00D726B2">
      <w:pPr>
        <w:numPr>
          <w:ilvl w:val="1"/>
          <w:numId w:val="29"/>
        </w:numPr>
        <w:overflowPunct/>
        <w:autoSpaceDE/>
        <w:autoSpaceDN/>
        <w:adjustRightInd/>
        <w:spacing w:after="160" w:line="259" w:lineRule="auto"/>
        <w:jc w:val="left"/>
        <w:textAlignment w:val="auto"/>
        <w:rPr>
          <w:bCs/>
          <w:szCs w:val="22"/>
        </w:rPr>
      </w:pPr>
      <w:r w:rsidRPr="00C01917">
        <w:rPr>
          <w:bCs/>
          <w:szCs w:val="22"/>
        </w:rPr>
        <w:t>Additional information:</w:t>
      </w:r>
    </w:p>
    <w:p w14:paraId="4B18CA9D" w14:textId="7DD9230B" w:rsidR="00D726B2" w:rsidRPr="00C01917" w:rsidRDefault="00D726B2" w:rsidP="00D726B2">
      <w:pPr>
        <w:numPr>
          <w:ilvl w:val="2"/>
          <w:numId w:val="29"/>
        </w:numPr>
        <w:overflowPunct/>
        <w:autoSpaceDE/>
        <w:autoSpaceDN/>
        <w:adjustRightInd/>
        <w:spacing w:after="160" w:line="259" w:lineRule="auto"/>
        <w:jc w:val="left"/>
        <w:textAlignment w:val="auto"/>
        <w:rPr>
          <w:b/>
          <w:szCs w:val="22"/>
        </w:rPr>
      </w:pPr>
      <w:r w:rsidRPr="00C01917">
        <w:rPr>
          <w:bCs/>
          <w:szCs w:val="22"/>
        </w:rPr>
        <w:t xml:space="preserve">Optimizer: ADAM with </w:t>
      </w:r>
      <w:r w:rsidR="00C75517" w:rsidRPr="00C01917">
        <w:rPr>
          <w:bCs/>
          <w:szCs w:val="22"/>
        </w:rPr>
        <w:t xml:space="preserve">adaptive </w:t>
      </w:r>
      <w:r w:rsidRPr="00C01917">
        <w:rPr>
          <w:bCs/>
          <w:szCs w:val="22"/>
        </w:rPr>
        <w:t>learning rate</w:t>
      </w:r>
      <w:r w:rsidR="00C75517" w:rsidRPr="00C01917">
        <w:rPr>
          <w:bCs/>
          <w:szCs w:val="22"/>
        </w:rPr>
        <w:t xml:space="preserve"> starting from a rate of</w:t>
      </w:r>
      <w:r w:rsidRPr="00C01917">
        <w:rPr>
          <w:bCs/>
          <w:szCs w:val="22"/>
        </w:rPr>
        <w:t xml:space="preserve"> = 0.0001</w:t>
      </w:r>
      <w:r w:rsidR="00C75517" w:rsidRPr="00C01917">
        <w:rPr>
          <w:bCs/>
          <w:szCs w:val="22"/>
        </w:rPr>
        <w:t xml:space="preserve"> and scale it down by a factor of 0.9 every 5 epochs</w:t>
      </w:r>
      <w:r w:rsidR="003C5C59" w:rsidRPr="00C01917">
        <w:rPr>
          <w:bCs/>
          <w:szCs w:val="22"/>
        </w:rPr>
        <w:t>.</w:t>
      </w:r>
      <w:r w:rsidR="00C75517" w:rsidRPr="00C01917">
        <w:rPr>
          <w:bCs/>
          <w:szCs w:val="22"/>
        </w:rPr>
        <w:t xml:space="preserve"> </w:t>
      </w:r>
    </w:p>
    <w:p w14:paraId="35F0DDD1" w14:textId="77777777" w:rsidR="001026FC" w:rsidRPr="00710542" w:rsidRDefault="001026FC" w:rsidP="00CC1346">
      <w:pPr>
        <w:rPr>
          <w:sz w:val="20"/>
          <w:lang w:val="en-US"/>
        </w:rPr>
      </w:pPr>
    </w:p>
    <w:p w14:paraId="747A6A92" w14:textId="77777777" w:rsidR="001026FC" w:rsidRDefault="00D5779C" w:rsidP="004310AC">
      <w:pPr>
        <w:pStyle w:val="Heading1"/>
        <w:rPr>
          <w:lang w:val="en-US"/>
        </w:rPr>
      </w:pPr>
      <w:r>
        <w:rPr>
          <w:lang w:val="en-US"/>
        </w:rPr>
        <w:t>Evaluation results of</w:t>
      </w:r>
      <w:r w:rsidR="001026FC" w:rsidRPr="001026FC">
        <w:rPr>
          <w:lang w:val="en-US"/>
        </w:rPr>
        <w:t xml:space="preserve"> AI/ML </w:t>
      </w:r>
      <w:r>
        <w:rPr>
          <w:lang w:val="en-US"/>
        </w:rPr>
        <w:t>based CSI compression</w:t>
      </w:r>
    </w:p>
    <w:p w14:paraId="17576677" w14:textId="77777777" w:rsidR="00665ED4" w:rsidRDefault="00665ED4" w:rsidP="00665ED4">
      <w:pPr>
        <w:pStyle w:val="Heading2"/>
        <w:rPr>
          <w:lang w:val="en-US"/>
        </w:rPr>
      </w:pPr>
      <w:bookmarkStart w:id="1" w:name="_Ref111198283"/>
      <w:r>
        <w:rPr>
          <w:lang w:val="en-US"/>
        </w:rPr>
        <w:t>Simulation Configuration and Assumptions</w:t>
      </w:r>
      <w:bookmarkEnd w:id="1"/>
    </w:p>
    <w:p w14:paraId="0F02ADCA" w14:textId="3B2E2B4D" w:rsidR="002F2219" w:rsidRDefault="00CF6B1F" w:rsidP="003E4C6F">
      <w:pPr>
        <w:rPr>
          <w:sz w:val="20"/>
          <w:lang w:val="en-US"/>
        </w:rPr>
      </w:pPr>
      <w:r w:rsidRPr="00C01917">
        <w:rPr>
          <w:szCs w:val="22"/>
          <w:lang w:val="en-US"/>
        </w:rPr>
        <w:t xml:space="preserve">We used the simulation configuration agreed in </w:t>
      </w:r>
      <w:r w:rsidRPr="00C01917">
        <w:rPr>
          <w:szCs w:val="22"/>
          <w:lang w:val="en-US"/>
        </w:rPr>
        <w:fldChar w:fldCharType="begin"/>
      </w:r>
      <w:r w:rsidRPr="00C01917">
        <w:rPr>
          <w:szCs w:val="22"/>
          <w:lang w:val="en-US"/>
        </w:rPr>
        <w:instrText xml:space="preserve"> REF _Ref111193513 \r \h </w:instrText>
      </w:r>
      <w:r w:rsidRPr="00C01917">
        <w:rPr>
          <w:szCs w:val="22"/>
          <w:lang w:val="en-US"/>
        </w:rPr>
      </w:r>
      <w:r w:rsidR="00C63DC7">
        <w:rPr>
          <w:szCs w:val="22"/>
          <w:lang w:val="en-US"/>
        </w:rPr>
        <w:instrText xml:space="preserve"> \* MERGEFORMAT </w:instrText>
      </w:r>
      <w:r w:rsidRPr="00C01917">
        <w:rPr>
          <w:szCs w:val="22"/>
          <w:lang w:val="en-US"/>
        </w:rPr>
        <w:fldChar w:fldCharType="separate"/>
      </w:r>
      <w:r w:rsidRPr="00C01917">
        <w:rPr>
          <w:szCs w:val="22"/>
          <w:lang w:val="en-US"/>
        </w:rPr>
        <w:t>[4]</w:t>
      </w:r>
      <w:r w:rsidRPr="00C01917">
        <w:rPr>
          <w:szCs w:val="22"/>
          <w:lang w:val="en-US"/>
        </w:rPr>
        <w:fldChar w:fldCharType="end"/>
      </w:r>
      <w:r w:rsidRPr="00C01917">
        <w:rPr>
          <w:szCs w:val="22"/>
          <w:lang w:val="en-US"/>
        </w:rPr>
        <w:t xml:space="preserve">, shown below for </w:t>
      </w:r>
      <w:r w:rsidR="00D85C02" w:rsidRPr="00C01917">
        <w:rPr>
          <w:szCs w:val="22"/>
          <w:lang w:val="en-US"/>
        </w:rPr>
        <w:t>convenience</w:t>
      </w:r>
      <w:r w:rsidRPr="00C01917">
        <w:rPr>
          <w:szCs w:val="22"/>
          <w:lang w:val="en-US"/>
        </w:rPr>
        <w:t xml:space="preserve">.  </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CF6B1F" w:rsidRPr="002232A5" w14:paraId="4844B5CF" w14:textId="77777777" w:rsidTr="000A32A8">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12DAE935" w14:textId="77777777" w:rsidR="00CF6B1F" w:rsidRPr="002232A5" w:rsidRDefault="00CF6B1F" w:rsidP="000A32A8">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3316035" w14:textId="77777777" w:rsidR="00CF6B1F" w:rsidRPr="002232A5" w:rsidRDefault="00CF6B1F" w:rsidP="000A32A8">
            <w:pPr>
              <w:rPr>
                <w:rFonts w:ascii="Arial" w:hAnsi="Arial" w:cs="Arial"/>
                <w:color w:val="000000"/>
                <w:sz w:val="16"/>
                <w:szCs w:val="16"/>
                <w:lang w:val="en-US"/>
              </w:rPr>
            </w:pPr>
            <w:r w:rsidRPr="002232A5">
              <w:rPr>
                <w:rFonts w:ascii="Arial" w:hAnsi="Arial" w:cs="Arial"/>
                <w:b/>
                <w:bCs/>
                <w:color w:val="000000"/>
                <w:sz w:val="16"/>
                <w:szCs w:val="16"/>
              </w:rPr>
              <w:t>Value</w:t>
            </w:r>
          </w:p>
        </w:tc>
      </w:tr>
      <w:tr w:rsidR="00CF6B1F" w:rsidRPr="002232A5" w14:paraId="3E24F3D9"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FF970D"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5280D2" w14:textId="37A9B755"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FDD, OFDM</w:t>
            </w:r>
          </w:p>
        </w:tc>
      </w:tr>
      <w:tr w:rsidR="00CF6B1F" w:rsidRPr="002232A5" w14:paraId="48AD8361"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AAB938A"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347E875"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OFDMA</w:t>
            </w:r>
          </w:p>
        </w:tc>
      </w:tr>
      <w:tr w:rsidR="00CF6B1F" w:rsidRPr="002232A5" w14:paraId="15F050AB"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39606E4"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2B65E1" w14:textId="7932C6D3"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Urban Macro.</w:t>
            </w:r>
          </w:p>
        </w:tc>
      </w:tr>
      <w:tr w:rsidR="00CF6B1F" w:rsidRPr="002232A5" w14:paraId="33E90E9D"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F536120"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C1DA85" w14:textId="04EB1864"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lang w:val="en-US"/>
              </w:rPr>
              <w:t>FR1 only,</w:t>
            </w:r>
            <w:r w:rsidRPr="002232A5">
              <w:rPr>
                <w:rFonts w:ascii="Arial" w:hAnsi="Arial" w:cs="Arial"/>
                <w:color w:val="000000"/>
                <w:sz w:val="16"/>
                <w:szCs w:val="16"/>
              </w:rPr>
              <w:t xml:space="preserve"> 2GHz </w:t>
            </w:r>
          </w:p>
        </w:tc>
      </w:tr>
      <w:tr w:rsidR="00CF6B1F" w:rsidRPr="002232A5" w14:paraId="7082E5BC"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E25EE7"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D5F6A6F"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200m</w:t>
            </w:r>
          </w:p>
        </w:tc>
      </w:tr>
      <w:tr w:rsidR="00CF6B1F" w:rsidRPr="002232A5" w14:paraId="20BCE052"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8B44D16"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7FE457E"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CF6B1F" w:rsidRPr="002232A5" w14:paraId="3A27C7FF"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F672B3"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8547FE" w14:textId="58CC1CE6" w:rsidR="00CF6B1F" w:rsidRPr="00EE3584" w:rsidRDefault="00CF6B1F" w:rsidP="00EE3584">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 xml:space="preserve">16 </w:t>
            </w:r>
            <w:proofErr w:type="gramStart"/>
            <w:r w:rsidRPr="002232A5">
              <w:rPr>
                <w:rFonts w:ascii="Arial" w:hAnsi="Arial" w:cs="Arial"/>
                <w:color w:val="000000"/>
                <w:sz w:val="16"/>
                <w:szCs w:val="16"/>
                <w:lang w:val="fr-FR"/>
              </w:rPr>
              <w:t>ports:</w:t>
            </w:r>
            <w:proofErr w:type="gramEnd"/>
            <w:r w:rsidRPr="002232A5">
              <w:rPr>
                <w:rFonts w:ascii="Arial" w:hAnsi="Arial" w:cs="Arial"/>
                <w:color w:val="000000"/>
                <w:sz w:val="16"/>
                <w:szCs w:val="16"/>
                <w:lang w:val="fr-FR"/>
              </w:rPr>
              <w:t xml:space="preserve"> (8,4,2,1,1,2,4), (</w:t>
            </w:r>
            <w:proofErr w:type="spellStart"/>
            <w:r w:rsidRPr="002232A5">
              <w:rPr>
                <w:rFonts w:ascii="Arial" w:hAnsi="Arial" w:cs="Arial"/>
                <w:color w:val="000000"/>
                <w:sz w:val="16"/>
                <w:szCs w:val="16"/>
                <w:lang w:val="fr-FR"/>
              </w:rPr>
              <w:t>dH,dV</w:t>
            </w:r>
            <w:proofErr w:type="spellEnd"/>
            <w:r w:rsidRPr="002232A5">
              <w:rPr>
                <w:rFonts w:ascii="Arial" w:hAnsi="Arial" w:cs="Arial"/>
                <w:color w:val="000000"/>
                <w:sz w:val="16"/>
                <w:szCs w:val="16"/>
                <w:lang w:val="fr-FR"/>
              </w:rPr>
              <w:t>) = (0.5, 0.8)</w:t>
            </w:r>
            <w:r w:rsidRPr="002232A5">
              <w:rPr>
                <w:rFonts w:ascii="Arial" w:hAnsi="Arial" w:cs="Arial"/>
                <w:color w:val="000000"/>
                <w:sz w:val="16"/>
                <w:szCs w:val="16"/>
              </w:rPr>
              <w:t>λ</w:t>
            </w:r>
          </w:p>
        </w:tc>
      </w:tr>
      <w:tr w:rsidR="00CF6B1F" w:rsidRPr="002232A5" w14:paraId="0511D75D"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304A9E"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786043" w14:textId="670EE305"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2RX: (1,1,2,1,1,1,1), (</w:t>
            </w:r>
            <w:proofErr w:type="spellStart"/>
            <w:proofErr w:type="gramStart"/>
            <w:r w:rsidRPr="002232A5">
              <w:rPr>
                <w:rFonts w:ascii="Arial" w:hAnsi="Arial" w:cs="Arial"/>
                <w:color w:val="000000"/>
                <w:sz w:val="16"/>
                <w:szCs w:val="16"/>
              </w:rPr>
              <w:t>dH,dV</w:t>
            </w:r>
            <w:proofErr w:type="spellEnd"/>
            <w:proofErr w:type="gramEnd"/>
            <w:r w:rsidRPr="002232A5">
              <w:rPr>
                <w:rFonts w:ascii="Arial" w:hAnsi="Arial" w:cs="Arial"/>
                <w:color w:val="000000"/>
                <w:sz w:val="16"/>
                <w:szCs w:val="16"/>
              </w:rPr>
              <w:t>) = (0.5, 0.5)λ for (rank 1,2)</w:t>
            </w:r>
          </w:p>
        </w:tc>
      </w:tr>
      <w:tr w:rsidR="00CF6B1F" w:rsidRPr="002232A5" w14:paraId="77043467"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87FC947"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596EFF"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CF6B1F" w:rsidRPr="002232A5" w14:paraId="429D9839"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75B58B6"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6743B8"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25m</w:t>
            </w:r>
          </w:p>
        </w:tc>
      </w:tr>
      <w:tr w:rsidR="00CF6B1F" w:rsidRPr="002232A5" w14:paraId="687A1069"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2E5AD42"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347BB1"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Follow TR36.873</w:t>
            </w:r>
          </w:p>
        </w:tc>
      </w:tr>
      <w:tr w:rsidR="00CF6B1F" w:rsidRPr="002232A5" w14:paraId="1F20FAC1"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DD4878E"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610C48"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9dB</w:t>
            </w:r>
          </w:p>
        </w:tc>
      </w:tr>
      <w:tr w:rsidR="00CF6B1F" w:rsidRPr="002232A5" w14:paraId="46208563"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F40745C"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6BCDABD" w14:textId="77777777" w:rsidR="00CF6B1F" w:rsidRPr="002232A5" w:rsidRDefault="00CF6B1F" w:rsidP="000A32A8">
            <w:pPr>
              <w:rPr>
                <w:rFonts w:ascii="Arial" w:hAnsi="Arial" w:cs="Arial"/>
                <w:color w:val="000000"/>
                <w:sz w:val="16"/>
                <w:szCs w:val="16"/>
                <w:lang w:val="en-US"/>
              </w:rPr>
            </w:pPr>
            <w:r w:rsidRPr="00851F57">
              <w:rPr>
                <w:rFonts w:ascii="Arial" w:hAnsi="Arial" w:cs="Arial"/>
                <w:color w:val="000000"/>
                <w:sz w:val="16"/>
                <w:szCs w:val="16"/>
              </w:rPr>
              <w:t>Up to 256QAM</w:t>
            </w:r>
          </w:p>
        </w:tc>
      </w:tr>
      <w:tr w:rsidR="00CF6B1F" w:rsidRPr="002232A5" w14:paraId="6D74361C"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8AA0333"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49AC5E"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LDPC</w:t>
            </w:r>
          </w:p>
          <w:p w14:paraId="6E66811D" w14:textId="77777777" w:rsidR="00CF6B1F" w:rsidRPr="002232A5" w:rsidRDefault="00CF6B1F" w:rsidP="000A32A8">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CF6B1F" w:rsidRPr="002232A5" w14:paraId="1B5DD7BD" w14:textId="77777777" w:rsidTr="000A32A8">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E4CC4B0"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22258CD" w14:textId="77777777" w:rsidR="00CF6B1F" w:rsidRPr="002232A5" w:rsidRDefault="00CF6B1F" w:rsidP="000A32A8">
            <w:pPr>
              <w:ind w:left="130"/>
              <w:rPr>
                <w:rFonts w:ascii="Arial" w:hAnsi="Arial" w:cs="Arial"/>
                <w:color w:val="000000"/>
                <w:sz w:val="16"/>
                <w:szCs w:val="16"/>
                <w:lang w:val="en-US"/>
              </w:rPr>
            </w:pPr>
            <w:r w:rsidRPr="002232A5">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AB5612C"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14 OFDM symbol slot</w:t>
            </w:r>
          </w:p>
        </w:tc>
      </w:tr>
      <w:tr w:rsidR="00CF6B1F" w:rsidRPr="002232A5" w14:paraId="4C9C336C" w14:textId="77777777" w:rsidTr="000A32A8">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2A36B6" w14:textId="77777777" w:rsidR="00CF6B1F" w:rsidRPr="002232A5" w:rsidRDefault="00CF6B1F" w:rsidP="000A32A8">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4081E824" w14:textId="77777777" w:rsidR="00CF6B1F" w:rsidRPr="002232A5" w:rsidRDefault="00CF6B1F" w:rsidP="000A32A8">
            <w:pPr>
              <w:ind w:left="130"/>
              <w:rPr>
                <w:rFonts w:ascii="Arial" w:hAnsi="Arial" w:cs="Arial"/>
                <w:color w:val="000000"/>
                <w:sz w:val="16"/>
                <w:szCs w:val="16"/>
                <w:lang w:val="en-US"/>
              </w:rPr>
            </w:pPr>
            <w:r w:rsidRPr="002232A5">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B38904" w14:textId="222B76C6"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15kHz</w:t>
            </w:r>
          </w:p>
        </w:tc>
      </w:tr>
      <w:tr w:rsidR="00CF6B1F" w:rsidRPr="002232A5" w14:paraId="74A58FE2"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6D8F54"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203BDE"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10MHz</w:t>
            </w:r>
          </w:p>
        </w:tc>
      </w:tr>
      <w:tr w:rsidR="00CF6B1F" w:rsidRPr="002232A5" w14:paraId="57896D45"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8DC1F2"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F5629AB"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Slot Format 0 (all downlink) for all slots</w:t>
            </w:r>
          </w:p>
        </w:tc>
      </w:tr>
      <w:tr w:rsidR="00CF6B1F" w:rsidRPr="002232A5" w14:paraId="7D4AF0E9"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31DC7D"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9E47AE1" w14:textId="6A1F0925" w:rsidR="00CF6B1F" w:rsidRPr="002232A5" w:rsidRDefault="00CB5948" w:rsidP="000A32A8">
            <w:pPr>
              <w:rPr>
                <w:rFonts w:ascii="Arial" w:hAnsi="Arial" w:cs="Arial"/>
                <w:color w:val="000000"/>
                <w:sz w:val="16"/>
                <w:szCs w:val="16"/>
                <w:lang w:val="en-US"/>
              </w:rPr>
            </w:pPr>
            <w:r w:rsidRPr="00CB5948">
              <w:rPr>
                <w:rFonts w:ascii="Arial" w:hAnsi="Arial" w:cs="Arial"/>
                <w:color w:val="000000"/>
                <w:sz w:val="16"/>
                <w:szCs w:val="16"/>
              </w:rPr>
              <w:t>SU-MIMO with rank adaptation</w:t>
            </w:r>
          </w:p>
        </w:tc>
      </w:tr>
      <w:tr w:rsidR="00CF6B1F" w:rsidRPr="002232A5" w14:paraId="65376C63"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45E6635"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83DA5D"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015D1D32" w14:textId="77777777" w:rsidR="00CF6B1F" w:rsidRPr="002232A5" w:rsidRDefault="00CF6B1F" w:rsidP="000A32A8">
            <w:pPr>
              <w:numPr>
                <w:ilvl w:val="0"/>
                <w:numId w:val="31"/>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6C35C0EE" w14:textId="77777777" w:rsidR="00CF6B1F" w:rsidRPr="002232A5" w:rsidRDefault="00CF6B1F" w:rsidP="000A32A8">
            <w:pPr>
              <w:numPr>
                <w:ilvl w:val="0"/>
                <w:numId w:val="31"/>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lastRenderedPageBreak/>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4 </w:t>
            </w:r>
            <w:proofErr w:type="spellStart"/>
            <w:r w:rsidRPr="002232A5">
              <w:rPr>
                <w:rFonts w:ascii="Arial" w:eastAsia="Microsoft YaHei UI" w:hAnsi="Arial" w:cs="Arial"/>
                <w:color w:val="000000"/>
                <w:sz w:val="16"/>
                <w:szCs w:val="16"/>
              </w:rPr>
              <w:t>ms</w:t>
            </w:r>
            <w:proofErr w:type="spellEnd"/>
          </w:p>
        </w:tc>
      </w:tr>
      <w:tr w:rsidR="00CF6B1F" w:rsidRPr="002232A5" w14:paraId="139A15FF"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D186233"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lastRenderedPageBreak/>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7C1E0F" w14:textId="77777777" w:rsidR="00CF6B1F" w:rsidRPr="002232A5" w:rsidRDefault="00CF6B1F" w:rsidP="000A32A8">
            <w:pPr>
              <w:rPr>
                <w:rFonts w:ascii="Arial" w:hAnsi="Arial" w:cs="Arial"/>
                <w:color w:val="000000"/>
                <w:sz w:val="16"/>
                <w:szCs w:val="16"/>
                <w:lang w:val="en-US"/>
              </w:rPr>
            </w:pPr>
            <w:r>
              <w:rPr>
                <w:rFonts w:ascii="Arial" w:hAnsi="Arial" w:cs="Arial"/>
                <w:color w:val="000000"/>
                <w:sz w:val="16"/>
                <w:szCs w:val="16"/>
                <w:lang w:val="en-US"/>
              </w:rPr>
              <w:t>Full buffer</w:t>
            </w:r>
          </w:p>
        </w:tc>
      </w:tr>
      <w:tr w:rsidR="00CF6B1F" w:rsidRPr="002232A5" w14:paraId="4814005B"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3FC0952"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170B2A" w14:textId="19B783D3" w:rsidR="00CF6B1F" w:rsidRPr="002232A5" w:rsidRDefault="00CF6B1F" w:rsidP="00E04DF1">
            <w:pPr>
              <w:ind w:left="163"/>
              <w:rPr>
                <w:rFonts w:ascii="Arial" w:hAnsi="Arial" w:cs="Arial"/>
                <w:color w:val="000000"/>
                <w:sz w:val="16"/>
                <w:szCs w:val="16"/>
                <w:lang w:val="en-US"/>
              </w:rPr>
            </w:pPr>
            <w:r w:rsidRPr="002232A5">
              <w:rPr>
                <w:rFonts w:ascii="Arial" w:hAnsi="Arial" w:cs="Arial"/>
                <w:color w:val="000000"/>
                <w:sz w:val="16"/>
                <w:szCs w:val="16"/>
                <w:lang w:val="en-US"/>
              </w:rPr>
              <w:t>80% indoor (3km/h), 20% outdoor (30km/h)</w:t>
            </w:r>
          </w:p>
        </w:tc>
      </w:tr>
      <w:tr w:rsidR="00CF6B1F" w:rsidRPr="002232A5" w14:paraId="422F075E"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5E8271"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EBF0BA8"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CF6B1F" w:rsidRPr="002232A5" w14:paraId="6A71D502"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13A8B19"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F711C7" w14:textId="784FF844" w:rsidR="00CF6B1F" w:rsidRPr="002232A5" w:rsidRDefault="00E04DF1" w:rsidP="000A32A8">
            <w:pPr>
              <w:rPr>
                <w:rFonts w:ascii="Arial" w:hAnsi="Arial" w:cs="Arial"/>
                <w:color w:val="000000"/>
                <w:sz w:val="16"/>
                <w:szCs w:val="16"/>
                <w:lang w:val="en-US"/>
              </w:rPr>
            </w:pPr>
            <w:r>
              <w:rPr>
                <w:rFonts w:ascii="Arial" w:hAnsi="Arial" w:cs="Arial"/>
                <w:color w:val="000000"/>
                <w:sz w:val="16"/>
                <w:szCs w:val="16"/>
                <w:lang w:val="en-US"/>
              </w:rPr>
              <w:t>4ms delay, ideal</w:t>
            </w:r>
          </w:p>
        </w:tc>
      </w:tr>
      <w:tr w:rsidR="00CF6B1F" w:rsidRPr="002232A5" w14:paraId="35A9CE1D"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C05A623"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FC36294"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CF6B1F" w:rsidRPr="002232A5" w14:paraId="74D7FDF5"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E54FC3C"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5D7180" w14:textId="77777777" w:rsidR="00CF6B1F" w:rsidRPr="002232A5" w:rsidRDefault="00CF6B1F" w:rsidP="000A32A8">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CF6B1F" w:rsidRPr="002232A5" w14:paraId="14CA9EC8" w14:textId="77777777" w:rsidTr="000A32A8">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D36A4A1" w14:textId="77777777" w:rsidR="00CF6B1F" w:rsidRPr="002232A5" w:rsidRDefault="00CF6B1F" w:rsidP="000A32A8">
            <w:pPr>
              <w:ind w:left="163"/>
              <w:rPr>
                <w:rFonts w:ascii="Arial" w:hAnsi="Arial" w:cs="Arial"/>
                <w:color w:val="000000"/>
                <w:sz w:val="16"/>
                <w:szCs w:val="16"/>
                <w:lang w:val="en-US"/>
              </w:rPr>
            </w:pPr>
            <w:r w:rsidRPr="002232A5">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567B72" w14:textId="77777777" w:rsidR="00CF6B1F" w:rsidRPr="002232A5" w:rsidRDefault="00CF6B1F" w:rsidP="000A32A8">
            <w:pPr>
              <w:rPr>
                <w:rFonts w:ascii="Arial" w:hAnsi="Arial" w:cs="Arial"/>
                <w:color w:val="000000"/>
                <w:sz w:val="16"/>
                <w:szCs w:val="16"/>
                <w:lang w:val="en-US"/>
              </w:rPr>
            </w:pPr>
            <w:r>
              <w:rPr>
                <w:rFonts w:ascii="Arial" w:hAnsi="Arial" w:cs="Arial"/>
                <w:color w:val="000000"/>
                <w:sz w:val="16"/>
                <w:szCs w:val="16"/>
              </w:rPr>
              <w:t>SVD, Type 2 CSI</w:t>
            </w:r>
          </w:p>
        </w:tc>
      </w:tr>
    </w:tbl>
    <w:p w14:paraId="74D1C797" w14:textId="77777777" w:rsidR="00665ED4" w:rsidRDefault="00665ED4" w:rsidP="003E4C6F">
      <w:pPr>
        <w:rPr>
          <w:sz w:val="20"/>
          <w:lang w:val="en-US"/>
        </w:rPr>
      </w:pPr>
    </w:p>
    <w:p w14:paraId="2EE2E850" w14:textId="77777777" w:rsidR="00665ED4" w:rsidRDefault="00665ED4" w:rsidP="00665ED4">
      <w:pPr>
        <w:pStyle w:val="Heading2"/>
        <w:rPr>
          <w:lang w:val="en-US"/>
        </w:rPr>
      </w:pPr>
      <w:r>
        <w:rPr>
          <w:lang w:val="en-US"/>
        </w:rPr>
        <w:t>Simulation Results</w:t>
      </w:r>
    </w:p>
    <w:p w14:paraId="56E109AD" w14:textId="42268076" w:rsidR="00087BA0" w:rsidRPr="00C01917" w:rsidRDefault="00527616" w:rsidP="003E4C6F">
      <w:pPr>
        <w:rPr>
          <w:szCs w:val="22"/>
          <w:lang w:val="en-US"/>
        </w:rPr>
      </w:pPr>
      <w:r w:rsidRPr="00C01917">
        <w:rPr>
          <w:szCs w:val="22"/>
          <w:lang w:val="en-US"/>
        </w:rPr>
        <w:t xml:space="preserve">We evaluated the performance of several different autoencoders, separately trained, with feedback sizes </w:t>
      </w:r>
      <w:r w:rsidR="00C62930" w:rsidRPr="00C01917">
        <w:rPr>
          <w:szCs w:val="22"/>
          <w:lang w:val="en-US"/>
        </w:rPr>
        <w:t>512</w:t>
      </w:r>
      <w:r w:rsidRPr="00C01917">
        <w:rPr>
          <w:szCs w:val="22"/>
          <w:lang w:val="en-US"/>
        </w:rPr>
        <w:t xml:space="preserve">, 384 and </w:t>
      </w:r>
      <w:r w:rsidR="00C62930" w:rsidRPr="00C01917">
        <w:rPr>
          <w:szCs w:val="22"/>
          <w:lang w:val="en-US"/>
        </w:rPr>
        <w:t>256</w:t>
      </w:r>
      <w:r w:rsidRPr="00C01917">
        <w:rPr>
          <w:szCs w:val="22"/>
          <w:lang w:val="en-US"/>
        </w:rPr>
        <w:t xml:space="preserve"> bits. </w:t>
      </w:r>
      <w:r w:rsidR="00D528B8" w:rsidRPr="00C01917">
        <w:rPr>
          <w:szCs w:val="22"/>
          <w:lang w:val="en-US"/>
        </w:rPr>
        <w:t xml:space="preserve">The </w:t>
      </w:r>
      <w:r w:rsidR="00057636" w:rsidRPr="00C01917">
        <w:rPr>
          <w:szCs w:val="22"/>
          <w:lang w:val="en-US"/>
        </w:rPr>
        <w:t xml:space="preserve">simulation results for the </w:t>
      </w:r>
      <w:r w:rsidR="00087BA0" w:rsidRPr="00C01917">
        <w:rPr>
          <w:szCs w:val="22"/>
          <w:lang w:val="en-US"/>
        </w:rPr>
        <w:t xml:space="preserve">considered </w:t>
      </w:r>
      <w:r w:rsidR="00057636" w:rsidRPr="00C01917">
        <w:rPr>
          <w:szCs w:val="22"/>
          <w:lang w:val="en-US"/>
        </w:rPr>
        <w:t>autoencoder</w:t>
      </w:r>
      <w:r w:rsidR="00087BA0" w:rsidRPr="00C01917">
        <w:rPr>
          <w:szCs w:val="22"/>
          <w:lang w:val="en-US"/>
        </w:rPr>
        <w:t xml:space="preserve"> models, and the</w:t>
      </w:r>
      <w:r w:rsidR="00057636" w:rsidRPr="00C01917">
        <w:rPr>
          <w:szCs w:val="22"/>
          <w:lang w:val="en-US"/>
        </w:rPr>
        <w:t xml:space="preserve"> compar</w:t>
      </w:r>
      <w:r w:rsidR="00087BA0" w:rsidRPr="00C01917">
        <w:rPr>
          <w:szCs w:val="22"/>
          <w:lang w:val="en-US"/>
        </w:rPr>
        <w:t>ison</w:t>
      </w:r>
      <w:r w:rsidR="00057636" w:rsidRPr="00C01917">
        <w:rPr>
          <w:szCs w:val="22"/>
          <w:lang w:val="en-US"/>
        </w:rPr>
        <w:t xml:space="preserve"> to the baseline are</w:t>
      </w:r>
      <w:r w:rsidR="00D528B8" w:rsidRPr="00C01917">
        <w:rPr>
          <w:szCs w:val="22"/>
          <w:lang w:val="en-US"/>
        </w:rPr>
        <w:t xml:space="preserve"> shown in </w:t>
      </w:r>
      <w:r w:rsidR="00D528B8" w:rsidRPr="00C01917">
        <w:rPr>
          <w:szCs w:val="22"/>
          <w:lang w:val="en-US"/>
        </w:rPr>
        <w:fldChar w:fldCharType="begin"/>
      </w:r>
      <w:r w:rsidR="00D528B8" w:rsidRPr="00C01917">
        <w:rPr>
          <w:szCs w:val="22"/>
          <w:lang w:val="en-US"/>
        </w:rPr>
        <w:instrText xml:space="preserve"> REF _Ref111194527 \h </w:instrText>
      </w:r>
      <w:r w:rsidR="00E103B2" w:rsidRPr="00C01917">
        <w:rPr>
          <w:szCs w:val="22"/>
          <w:lang w:val="en-US"/>
        </w:rPr>
        <w:instrText xml:space="preserve"> \* MERGEFORMAT </w:instrText>
      </w:r>
      <w:r w:rsidR="00D528B8" w:rsidRPr="00C01917">
        <w:rPr>
          <w:szCs w:val="22"/>
          <w:lang w:val="en-US"/>
        </w:rPr>
      </w:r>
      <w:r w:rsidR="00D528B8" w:rsidRPr="00C01917">
        <w:rPr>
          <w:szCs w:val="22"/>
          <w:lang w:val="en-US"/>
        </w:rPr>
        <w:fldChar w:fldCharType="separate"/>
      </w:r>
      <w:r w:rsidR="00D528B8" w:rsidRPr="00C01917">
        <w:rPr>
          <w:szCs w:val="22"/>
        </w:rPr>
        <w:t xml:space="preserve">Figure </w:t>
      </w:r>
      <w:r w:rsidR="00D528B8" w:rsidRPr="00C01917">
        <w:rPr>
          <w:noProof/>
          <w:szCs w:val="22"/>
        </w:rPr>
        <w:t>1</w:t>
      </w:r>
      <w:r w:rsidR="00D528B8" w:rsidRPr="00C01917">
        <w:rPr>
          <w:szCs w:val="22"/>
          <w:lang w:val="en-US"/>
        </w:rPr>
        <w:fldChar w:fldCharType="end"/>
      </w:r>
      <w:r w:rsidR="00E103B2" w:rsidRPr="00C01917">
        <w:rPr>
          <w:szCs w:val="22"/>
          <w:lang w:val="en-US"/>
        </w:rPr>
        <w:t xml:space="preserve">, </w:t>
      </w:r>
      <w:r w:rsidR="00087BA0" w:rsidRPr="00C01917">
        <w:rPr>
          <w:szCs w:val="22"/>
          <w:lang w:val="en-US"/>
        </w:rPr>
        <w:t xml:space="preserve">for </w:t>
      </w:r>
      <w:proofErr w:type="spellStart"/>
      <w:r w:rsidR="00087BA0" w:rsidRPr="00C01917">
        <w:rPr>
          <w:szCs w:val="22"/>
          <w:lang w:val="en-US"/>
        </w:rPr>
        <w:t>UMa</w:t>
      </w:r>
      <w:proofErr w:type="spellEnd"/>
      <w:r w:rsidR="00087BA0" w:rsidRPr="00C01917">
        <w:rPr>
          <w:szCs w:val="22"/>
          <w:lang w:val="en-US"/>
        </w:rPr>
        <w:t xml:space="preserve"> channel models. </w:t>
      </w:r>
    </w:p>
    <w:p w14:paraId="51F713A9" w14:textId="2A5F729D" w:rsidR="00665ED4" w:rsidRPr="00C01917" w:rsidRDefault="00087BA0" w:rsidP="003E4C6F">
      <w:pPr>
        <w:rPr>
          <w:szCs w:val="22"/>
          <w:lang w:val="en-US"/>
        </w:rPr>
      </w:pPr>
      <w:r w:rsidRPr="00C01917">
        <w:rPr>
          <w:szCs w:val="22"/>
          <w:lang w:val="en-US"/>
        </w:rPr>
        <w:t>T</w:t>
      </w:r>
      <w:r w:rsidR="00E103B2" w:rsidRPr="00C01917">
        <w:rPr>
          <w:szCs w:val="22"/>
          <w:lang w:val="en-US"/>
        </w:rPr>
        <w:t>he legend</w:t>
      </w:r>
      <w:r w:rsidRPr="00C01917">
        <w:rPr>
          <w:szCs w:val="22"/>
          <w:lang w:val="en-US"/>
        </w:rPr>
        <w:t xml:space="preserve"> in </w:t>
      </w:r>
      <w:r w:rsidRPr="00C01917">
        <w:rPr>
          <w:szCs w:val="22"/>
          <w:lang w:val="en-US"/>
        </w:rPr>
        <w:fldChar w:fldCharType="begin"/>
      </w:r>
      <w:r w:rsidRPr="00C01917">
        <w:rPr>
          <w:szCs w:val="22"/>
          <w:lang w:val="en-US"/>
        </w:rPr>
        <w:instrText xml:space="preserve"> REF _Ref111194527 \h  \* MERGEFORMAT </w:instrText>
      </w:r>
      <w:r w:rsidRPr="00C01917">
        <w:rPr>
          <w:szCs w:val="22"/>
          <w:lang w:val="en-US"/>
        </w:rPr>
      </w:r>
      <w:r w:rsidRPr="00C01917">
        <w:rPr>
          <w:szCs w:val="22"/>
          <w:lang w:val="en-US"/>
        </w:rPr>
        <w:fldChar w:fldCharType="separate"/>
      </w:r>
      <w:r w:rsidRPr="00C01917">
        <w:rPr>
          <w:szCs w:val="22"/>
        </w:rPr>
        <w:t xml:space="preserve">Figure </w:t>
      </w:r>
      <w:r w:rsidRPr="00C01917">
        <w:rPr>
          <w:noProof/>
          <w:szCs w:val="22"/>
        </w:rPr>
        <w:t>1</w:t>
      </w:r>
      <w:r w:rsidRPr="00C01917">
        <w:rPr>
          <w:szCs w:val="22"/>
          <w:lang w:val="en-US"/>
        </w:rPr>
        <w:fldChar w:fldCharType="end"/>
      </w:r>
      <w:r w:rsidR="00E103B2" w:rsidRPr="00C01917">
        <w:rPr>
          <w:szCs w:val="22"/>
          <w:lang w:val="en-US"/>
        </w:rPr>
        <w:t xml:space="preserve"> indicates:</w:t>
      </w:r>
    </w:p>
    <w:p w14:paraId="3CAD5283" w14:textId="712DBDF8" w:rsidR="00E103B2" w:rsidRPr="00C01917" w:rsidRDefault="00E103B2" w:rsidP="00E103B2">
      <w:pPr>
        <w:numPr>
          <w:ilvl w:val="0"/>
          <w:numId w:val="32"/>
        </w:numPr>
        <w:rPr>
          <w:szCs w:val="22"/>
          <w:lang w:val="en-US"/>
        </w:rPr>
      </w:pPr>
      <w:r w:rsidRPr="00C01917">
        <w:rPr>
          <w:szCs w:val="22"/>
          <w:lang w:val="en-US"/>
        </w:rPr>
        <w:t xml:space="preserve">AE: autoencoder, average channel matrix over </w:t>
      </w:r>
      <w:r w:rsidR="009C2279" w:rsidRPr="00C01917">
        <w:rPr>
          <w:szCs w:val="22"/>
          <w:lang w:val="en-US"/>
        </w:rPr>
        <w:t xml:space="preserve">sub-band/PRG of </w:t>
      </w:r>
      <w:r w:rsidRPr="00C01917">
        <w:rPr>
          <w:szCs w:val="22"/>
          <w:lang w:val="en-US"/>
        </w:rPr>
        <w:t>2 RBs</w:t>
      </w:r>
    </w:p>
    <w:p w14:paraId="77B361D5" w14:textId="17373903" w:rsidR="00E103B2" w:rsidRPr="00C01917" w:rsidRDefault="00E103B2" w:rsidP="00E103B2">
      <w:pPr>
        <w:numPr>
          <w:ilvl w:val="1"/>
          <w:numId w:val="32"/>
        </w:numPr>
        <w:rPr>
          <w:szCs w:val="22"/>
          <w:lang w:val="en-US"/>
        </w:rPr>
      </w:pPr>
      <w:r w:rsidRPr="00C01917">
        <w:rPr>
          <w:szCs w:val="22"/>
          <w:lang w:val="en-US"/>
        </w:rPr>
        <w:t>AE (</w:t>
      </w:r>
      <w:proofErr w:type="spellStart"/>
      <w:r w:rsidRPr="00C01917">
        <w:rPr>
          <w:szCs w:val="22"/>
          <w:lang w:val="en-US"/>
        </w:rPr>
        <w:t>nnn</w:t>
      </w:r>
      <w:proofErr w:type="spellEnd"/>
      <w:r w:rsidRPr="00C01917">
        <w:rPr>
          <w:szCs w:val="22"/>
          <w:lang w:val="en-US"/>
        </w:rPr>
        <w:t xml:space="preserve"> bits) – </w:t>
      </w:r>
      <w:r w:rsidR="009C2279" w:rsidRPr="00C01917">
        <w:rPr>
          <w:szCs w:val="22"/>
          <w:lang w:val="en-US"/>
        </w:rPr>
        <w:t>refers to</w:t>
      </w:r>
      <w:r w:rsidRPr="00C01917">
        <w:rPr>
          <w:szCs w:val="22"/>
          <w:lang w:val="en-US"/>
        </w:rPr>
        <w:t xml:space="preserve"> the compressed CSI size </w:t>
      </w:r>
      <w:r w:rsidR="009C2279" w:rsidRPr="00C01917">
        <w:rPr>
          <w:szCs w:val="22"/>
          <w:lang w:val="en-US"/>
        </w:rPr>
        <w:t xml:space="preserve">for </w:t>
      </w:r>
      <w:r w:rsidR="00787EF3" w:rsidRPr="00C01917">
        <w:rPr>
          <w:szCs w:val="22"/>
          <w:lang w:val="en-US"/>
        </w:rPr>
        <w:t xml:space="preserve">the </w:t>
      </w:r>
      <w:r w:rsidR="009C2279" w:rsidRPr="00C01917">
        <w:rPr>
          <w:szCs w:val="22"/>
          <w:lang w:val="en-US"/>
        </w:rPr>
        <w:t>autoencoder</w:t>
      </w:r>
      <w:r w:rsidR="00787EF3" w:rsidRPr="00C01917">
        <w:rPr>
          <w:szCs w:val="22"/>
          <w:lang w:val="en-US"/>
        </w:rPr>
        <w:t xml:space="preserve"> feedback</w:t>
      </w:r>
    </w:p>
    <w:p w14:paraId="0E71D557" w14:textId="5BDC45FF" w:rsidR="001E1DC9" w:rsidRPr="00C01917" w:rsidRDefault="00371F75" w:rsidP="00E103B2">
      <w:pPr>
        <w:numPr>
          <w:ilvl w:val="0"/>
          <w:numId w:val="32"/>
        </w:numPr>
        <w:rPr>
          <w:szCs w:val="22"/>
          <w:lang w:val="en-US"/>
        </w:rPr>
      </w:pPr>
      <w:r w:rsidRPr="00C01917">
        <w:rPr>
          <w:szCs w:val="22"/>
          <w:lang w:val="en-US"/>
        </w:rPr>
        <w:t xml:space="preserve">Type </w:t>
      </w:r>
      <w:r w:rsidR="005C1F0C" w:rsidRPr="00C01917">
        <w:rPr>
          <w:szCs w:val="22"/>
          <w:lang w:val="en-US"/>
        </w:rPr>
        <w:t>II</w:t>
      </w:r>
      <w:r w:rsidRPr="00C01917">
        <w:rPr>
          <w:szCs w:val="22"/>
          <w:lang w:val="en-US"/>
        </w:rPr>
        <w:t xml:space="preserve"> (7</w:t>
      </w:r>
      <w:r w:rsidR="00E02F2A" w:rsidRPr="00C01917">
        <w:rPr>
          <w:szCs w:val="22"/>
          <w:lang w:val="en-US"/>
        </w:rPr>
        <w:t>54</w:t>
      </w:r>
      <w:r w:rsidRPr="00C01917">
        <w:rPr>
          <w:szCs w:val="22"/>
          <w:lang w:val="en-US"/>
        </w:rPr>
        <w:t xml:space="preserve"> bits): </w:t>
      </w:r>
      <w:r w:rsidR="00E02F2A" w:rsidRPr="00C01917">
        <w:rPr>
          <w:szCs w:val="22"/>
          <w:lang w:val="en-US"/>
        </w:rPr>
        <w:t>Rel-15 Type II codebook is used for these simulations, with a</w:t>
      </w:r>
      <w:r w:rsidR="00282F53" w:rsidRPr="00C01917">
        <w:rPr>
          <w:szCs w:val="22"/>
          <w:lang w:val="en-US"/>
        </w:rPr>
        <w:t>verage</w:t>
      </w:r>
      <w:r w:rsidR="001E1DC9" w:rsidRPr="00C01917">
        <w:rPr>
          <w:szCs w:val="22"/>
          <w:lang w:val="en-US"/>
        </w:rPr>
        <w:t xml:space="preserve"> feedback size </w:t>
      </w:r>
      <w:r w:rsidR="00EC5B9C" w:rsidRPr="00C01917">
        <w:rPr>
          <w:szCs w:val="22"/>
          <w:lang w:val="en-US"/>
        </w:rPr>
        <w:t>of</w:t>
      </w:r>
      <w:r w:rsidR="00282F53" w:rsidRPr="00C01917">
        <w:rPr>
          <w:szCs w:val="22"/>
          <w:lang w:val="en-US"/>
        </w:rPr>
        <w:t xml:space="preserve"> </w:t>
      </w:r>
      <w:r w:rsidR="00C04DC5" w:rsidRPr="00C01917">
        <w:rPr>
          <w:szCs w:val="22"/>
          <w:lang w:val="en-US"/>
        </w:rPr>
        <w:t>approximately</w:t>
      </w:r>
      <w:r w:rsidR="00282F53" w:rsidRPr="00C01917">
        <w:rPr>
          <w:szCs w:val="22"/>
          <w:lang w:val="en-US"/>
        </w:rPr>
        <w:t xml:space="preserve"> </w:t>
      </w:r>
      <w:r w:rsidR="001E1DC9" w:rsidRPr="00C01917">
        <w:rPr>
          <w:szCs w:val="22"/>
          <w:lang w:val="en-US"/>
        </w:rPr>
        <w:t>7</w:t>
      </w:r>
      <w:r w:rsidR="00E02F2A" w:rsidRPr="00C01917">
        <w:rPr>
          <w:szCs w:val="22"/>
          <w:lang w:val="en-US"/>
        </w:rPr>
        <w:t>54</w:t>
      </w:r>
      <w:r w:rsidR="001E1DC9" w:rsidRPr="00C01917">
        <w:rPr>
          <w:szCs w:val="22"/>
          <w:lang w:val="en-US"/>
        </w:rPr>
        <w:t xml:space="preserve"> bits</w:t>
      </w:r>
      <w:r w:rsidR="00E02F2A" w:rsidRPr="00C01917">
        <w:rPr>
          <w:szCs w:val="22"/>
          <w:lang w:val="en-US"/>
        </w:rPr>
        <w:t xml:space="preserve"> (including CQI and RI)</w:t>
      </w:r>
    </w:p>
    <w:p w14:paraId="0EBA28FE" w14:textId="4479D6BE" w:rsidR="002F2219" w:rsidRDefault="002F2219" w:rsidP="003E4C6F">
      <w:pPr>
        <w:rPr>
          <w:sz w:val="20"/>
          <w:lang w:val="en-US"/>
        </w:rPr>
      </w:pPr>
    </w:p>
    <w:p w14:paraId="112FFD76" w14:textId="15715C28" w:rsidR="00DE5EA9" w:rsidRDefault="00BA013E" w:rsidP="00DE5EA9">
      <w:pPr>
        <w:jc w:val="center"/>
        <w:rPr>
          <w:sz w:val="20"/>
          <w:lang w:val="en-US"/>
        </w:rPr>
      </w:pPr>
      <w:r>
        <w:rPr>
          <w:noProof/>
          <w:sz w:val="20"/>
          <w:lang w:val="en-US"/>
        </w:rPr>
        <w:drawing>
          <wp:inline distT="0" distB="0" distL="0" distR="0" wp14:anchorId="4598929C">
            <wp:extent cx="4828540" cy="376174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8540" cy="3761740"/>
                    </a:xfrm>
                    <a:prstGeom prst="rect">
                      <a:avLst/>
                    </a:prstGeom>
                    <a:noFill/>
                    <a:ln>
                      <a:noFill/>
                    </a:ln>
                  </pic:spPr>
                </pic:pic>
              </a:graphicData>
            </a:graphic>
          </wp:inline>
        </w:drawing>
      </w:r>
    </w:p>
    <w:p w14:paraId="3B0EA4A1" w14:textId="30B995B6" w:rsidR="00CF6B1F" w:rsidRPr="00DE5EA9" w:rsidRDefault="00DE5EA9" w:rsidP="00DE5EA9">
      <w:pPr>
        <w:pStyle w:val="Caption"/>
        <w:rPr>
          <w:b w:val="0"/>
          <w:bCs w:val="0"/>
          <w:sz w:val="20"/>
          <w:lang w:val="en-US"/>
        </w:rPr>
      </w:pPr>
      <w:bookmarkStart w:id="2" w:name="_Ref111194527"/>
      <w:r w:rsidRPr="00DE5EA9">
        <w:rPr>
          <w:b w:val="0"/>
          <w:bCs w:val="0"/>
        </w:rPr>
        <w:t xml:space="preserve">Figure </w:t>
      </w:r>
      <w:r w:rsidRPr="00DE5EA9">
        <w:rPr>
          <w:b w:val="0"/>
          <w:bCs w:val="0"/>
        </w:rPr>
        <w:fldChar w:fldCharType="begin"/>
      </w:r>
      <w:r w:rsidRPr="00DE5EA9">
        <w:rPr>
          <w:b w:val="0"/>
          <w:bCs w:val="0"/>
        </w:rPr>
        <w:instrText xml:space="preserve"> SEQ Figure \* ARABIC </w:instrText>
      </w:r>
      <w:r w:rsidRPr="00DE5EA9">
        <w:rPr>
          <w:b w:val="0"/>
          <w:bCs w:val="0"/>
        </w:rPr>
        <w:fldChar w:fldCharType="separate"/>
      </w:r>
      <w:r w:rsidRPr="00DE5EA9">
        <w:rPr>
          <w:b w:val="0"/>
          <w:bCs w:val="0"/>
          <w:noProof/>
        </w:rPr>
        <w:t>1</w:t>
      </w:r>
      <w:r w:rsidRPr="00DE5EA9">
        <w:rPr>
          <w:b w:val="0"/>
          <w:bCs w:val="0"/>
        </w:rPr>
        <w:fldChar w:fldCharType="end"/>
      </w:r>
      <w:bookmarkEnd w:id="2"/>
      <w:r w:rsidRPr="00DE5EA9">
        <w:rPr>
          <w:b w:val="0"/>
          <w:bCs w:val="0"/>
        </w:rPr>
        <w:t xml:space="preserve"> </w:t>
      </w:r>
      <w:r w:rsidR="00ED6BE0">
        <w:rPr>
          <w:b w:val="0"/>
          <w:bCs w:val="0"/>
        </w:rPr>
        <w:t>Autoencoder performance compared to baseline</w:t>
      </w:r>
    </w:p>
    <w:p w14:paraId="19A83A17" w14:textId="0ECBDBA2" w:rsidR="00DA146F" w:rsidRPr="00C01917" w:rsidRDefault="00DA146F" w:rsidP="00CC1346">
      <w:pPr>
        <w:rPr>
          <w:szCs w:val="22"/>
          <w:lang w:val="en-US"/>
        </w:rPr>
      </w:pPr>
      <w:r w:rsidRPr="00C01917">
        <w:rPr>
          <w:szCs w:val="22"/>
          <w:lang w:val="en-US"/>
        </w:rPr>
        <w:lastRenderedPageBreak/>
        <w:fldChar w:fldCharType="begin"/>
      </w:r>
      <w:r w:rsidRPr="00C01917">
        <w:rPr>
          <w:szCs w:val="22"/>
          <w:lang w:val="en-US"/>
        </w:rPr>
        <w:instrText xml:space="preserve"> REF _Ref111194527 \h  \* MERGEFORMAT </w:instrText>
      </w:r>
      <w:r w:rsidRPr="00C01917">
        <w:rPr>
          <w:szCs w:val="22"/>
          <w:lang w:val="en-US"/>
        </w:rPr>
      </w:r>
      <w:r w:rsidRPr="00C01917">
        <w:rPr>
          <w:szCs w:val="22"/>
          <w:lang w:val="en-US"/>
        </w:rPr>
        <w:fldChar w:fldCharType="separate"/>
      </w:r>
      <w:r w:rsidRPr="00C01917">
        <w:rPr>
          <w:szCs w:val="22"/>
        </w:rPr>
        <w:t xml:space="preserve">Figure </w:t>
      </w:r>
      <w:r w:rsidRPr="00C01917">
        <w:rPr>
          <w:noProof/>
          <w:szCs w:val="22"/>
        </w:rPr>
        <w:t>1</w:t>
      </w:r>
      <w:r w:rsidRPr="00C01917">
        <w:rPr>
          <w:szCs w:val="22"/>
          <w:lang w:val="en-US"/>
        </w:rPr>
        <w:fldChar w:fldCharType="end"/>
      </w:r>
      <w:r w:rsidRPr="00C01917">
        <w:rPr>
          <w:szCs w:val="22"/>
          <w:lang w:val="en-US"/>
        </w:rPr>
        <w:t xml:space="preserve"> shows that the AE performance for the </w:t>
      </w:r>
      <w:r w:rsidR="00C20286" w:rsidRPr="00C01917">
        <w:rPr>
          <w:szCs w:val="22"/>
          <w:lang w:val="en-US"/>
        </w:rPr>
        <w:t xml:space="preserve">different </w:t>
      </w:r>
      <w:r w:rsidRPr="00C01917">
        <w:rPr>
          <w:szCs w:val="22"/>
          <w:lang w:val="en-US"/>
        </w:rPr>
        <w:t>feedback sizes analyzed are very close (where the AE 512 bits just slightly outperforms AE 256 bits). Therefore</w:t>
      </w:r>
      <w:r w:rsidR="00C20286" w:rsidRPr="00C01917">
        <w:rPr>
          <w:szCs w:val="22"/>
          <w:lang w:val="en-US"/>
        </w:rPr>
        <w:t>,</w:t>
      </w:r>
      <w:r w:rsidRPr="00C01917">
        <w:rPr>
          <w:szCs w:val="22"/>
          <w:lang w:val="en-US"/>
        </w:rPr>
        <w:t xml:space="preserve"> increasing the AE feedback size above 256 bits is not justified</w:t>
      </w:r>
      <w:r w:rsidR="00C20286" w:rsidRPr="00C01917">
        <w:rPr>
          <w:szCs w:val="22"/>
          <w:lang w:val="en-US"/>
        </w:rPr>
        <w:t xml:space="preserve"> as it does not provide a clear performance benefit</w:t>
      </w:r>
      <w:r w:rsidRPr="00C01917">
        <w:rPr>
          <w:szCs w:val="22"/>
          <w:lang w:val="en-US"/>
        </w:rPr>
        <w:t xml:space="preserve">. </w:t>
      </w:r>
    </w:p>
    <w:p w14:paraId="4A536C42" w14:textId="6FEEF26B" w:rsidR="0048156B" w:rsidRPr="00C01917" w:rsidRDefault="0048156B" w:rsidP="0048156B">
      <w:pPr>
        <w:rPr>
          <w:szCs w:val="22"/>
          <w:lang w:val="en-US"/>
        </w:rPr>
      </w:pPr>
      <w:r w:rsidRPr="00C01917">
        <w:rPr>
          <w:b/>
          <w:bCs/>
          <w:szCs w:val="22"/>
          <w:u w:val="single"/>
          <w:lang w:val="en-US"/>
        </w:rPr>
        <w:t>Observation 1:</w:t>
      </w:r>
      <w:r w:rsidRPr="00C01917">
        <w:rPr>
          <w:szCs w:val="22"/>
          <w:lang w:val="en-US"/>
        </w:rPr>
        <w:t xml:space="preserve"> </w:t>
      </w:r>
      <w:r w:rsidR="005E0460" w:rsidRPr="00C01917">
        <w:rPr>
          <w:szCs w:val="22"/>
          <w:lang w:val="en-US"/>
        </w:rPr>
        <w:t xml:space="preserve"> The AE performance for the different feedback sizes (512, 384 and 256 bits) are very close</w:t>
      </w:r>
      <w:r w:rsidRPr="00C01917">
        <w:rPr>
          <w:szCs w:val="22"/>
          <w:lang w:val="en-US"/>
        </w:rPr>
        <w:t>.</w:t>
      </w:r>
      <w:r w:rsidR="005E0460" w:rsidRPr="00C01917">
        <w:rPr>
          <w:szCs w:val="22"/>
          <w:lang w:val="en-US"/>
        </w:rPr>
        <w:t xml:space="preserve"> Increasing the AE feedback size above 256 bits does not provide performance benefits.</w:t>
      </w:r>
    </w:p>
    <w:p w14:paraId="21BB1046" w14:textId="2FF2E2B0" w:rsidR="00EF70AA" w:rsidRPr="00C01917" w:rsidRDefault="00C20286" w:rsidP="00CC1346">
      <w:pPr>
        <w:rPr>
          <w:szCs w:val="22"/>
          <w:lang w:val="en-US"/>
        </w:rPr>
      </w:pPr>
      <w:r w:rsidRPr="00C01917">
        <w:rPr>
          <w:szCs w:val="22"/>
          <w:lang w:val="en-US"/>
        </w:rPr>
        <w:t xml:space="preserve">Moreover, </w:t>
      </w:r>
      <w:r w:rsidRPr="00C01917">
        <w:rPr>
          <w:szCs w:val="22"/>
          <w:lang w:val="en-US"/>
        </w:rPr>
        <w:fldChar w:fldCharType="begin"/>
      </w:r>
      <w:r w:rsidRPr="00C01917">
        <w:rPr>
          <w:szCs w:val="22"/>
          <w:lang w:val="en-US"/>
        </w:rPr>
        <w:instrText xml:space="preserve"> REF _Ref111194527 \h  \* MERGEFORMAT </w:instrText>
      </w:r>
      <w:r w:rsidRPr="00C01917">
        <w:rPr>
          <w:szCs w:val="22"/>
          <w:lang w:val="en-US"/>
        </w:rPr>
      </w:r>
      <w:r w:rsidRPr="00C01917">
        <w:rPr>
          <w:szCs w:val="22"/>
          <w:lang w:val="en-US"/>
        </w:rPr>
        <w:fldChar w:fldCharType="separate"/>
      </w:r>
      <w:r w:rsidRPr="00C01917">
        <w:rPr>
          <w:szCs w:val="22"/>
        </w:rPr>
        <w:t xml:space="preserve">Figure </w:t>
      </w:r>
      <w:r w:rsidRPr="00C01917">
        <w:rPr>
          <w:noProof/>
          <w:szCs w:val="22"/>
        </w:rPr>
        <w:t>1</w:t>
      </w:r>
      <w:r w:rsidRPr="00C01917">
        <w:rPr>
          <w:szCs w:val="22"/>
          <w:lang w:val="en-US"/>
        </w:rPr>
        <w:fldChar w:fldCharType="end"/>
      </w:r>
      <w:r w:rsidRPr="00C01917">
        <w:rPr>
          <w:szCs w:val="22"/>
          <w:lang w:val="en-US"/>
        </w:rPr>
        <w:t xml:space="preserve"> shows that the performance of AE based CSI compression is close to the baseline Rel-15 Type II, </w:t>
      </w:r>
      <w:r w:rsidRPr="00C01917">
        <w:rPr>
          <w:szCs w:val="22"/>
          <w:u w:val="single"/>
          <w:lang w:val="en-US"/>
        </w:rPr>
        <w:t>at a significant reduction of the feedback overhead</w:t>
      </w:r>
      <w:r w:rsidRPr="00C01917">
        <w:rPr>
          <w:szCs w:val="22"/>
          <w:lang w:val="en-US"/>
        </w:rPr>
        <w:t xml:space="preserve">. </w:t>
      </w:r>
      <w:r w:rsidR="00F87499" w:rsidRPr="00C01917">
        <w:rPr>
          <w:szCs w:val="22"/>
          <w:lang w:val="en-US"/>
        </w:rPr>
        <w:t>For example, the AE 256 model provides approximately 66% feedback overhead reduction compared to Rel-15 Type II. While it is expected that Rel-16 Type II codebook has smaller overhead compared to Rel-15 Type II, it also comes at the cost of some loss in performance.</w:t>
      </w:r>
      <w:r w:rsidR="00EF70AA" w:rsidRPr="00C01917">
        <w:rPr>
          <w:szCs w:val="22"/>
          <w:lang w:val="en-US"/>
        </w:rPr>
        <w:t xml:space="preserve"> </w:t>
      </w:r>
      <w:r w:rsidR="00A31A65" w:rsidRPr="00C01917">
        <w:rPr>
          <w:szCs w:val="22"/>
          <w:lang w:val="en-US"/>
        </w:rPr>
        <w:t xml:space="preserve">Future refining and optimization of the </w:t>
      </w:r>
      <w:r w:rsidR="00F87499" w:rsidRPr="00C01917">
        <w:rPr>
          <w:szCs w:val="22"/>
          <w:lang w:val="en-US"/>
        </w:rPr>
        <w:t xml:space="preserve">AE </w:t>
      </w:r>
      <w:r w:rsidR="00A31A65" w:rsidRPr="00C01917">
        <w:rPr>
          <w:szCs w:val="22"/>
          <w:lang w:val="en-US"/>
        </w:rPr>
        <w:t>model may further improve the A</w:t>
      </w:r>
      <w:r w:rsidR="004A692D" w:rsidRPr="00C01917">
        <w:rPr>
          <w:szCs w:val="22"/>
          <w:lang w:val="en-US"/>
        </w:rPr>
        <w:t>E</w:t>
      </w:r>
      <w:r w:rsidR="00A31A65" w:rsidRPr="00C01917">
        <w:rPr>
          <w:szCs w:val="22"/>
          <w:lang w:val="en-US"/>
        </w:rPr>
        <w:t xml:space="preserve"> performance compared to the baseline.</w:t>
      </w:r>
    </w:p>
    <w:p w14:paraId="0F38CE18" w14:textId="3631C3D9" w:rsidR="004F4945" w:rsidRPr="00C01917" w:rsidRDefault="004F4945" w:rsidP="00CC1346">
      <w:pPr>
        <w:rPr>
          <w:szCs w:val="22"/>
          <w:lang w:val="en-US"/>
        </w:rPr>
      </w:pPr>
      <w:r w:rsidRPr="00C01917">
        <w:rPr>
          <w:b/>
          <w:bCs/>
          <w:szCs w:val="22"/>
          <w:u w:val="single"/>
          <w:lang w:val="en-US"/>
        </w:rPr>
        <w:t xml:space="preserve">Observation </w:t>
      </w:r>
      <w:r w:rsidR="005E0460" w:rsidRPr="00C01917">
        <w:rPr>
          <w:b/>
          <w:bCs/>
          <w:szCs w:val="22"/>
          <w:u w:val="single"/>
          <w:lang w:val="en-US"/>
        </w:rPr>
        <w:t>2</w:t>
      </w:r>
      <w:r w:rsidRPr="00C01917">
        <w:rPr>
          <w:b/>
          <w:bCs/>
          <w:szCs w:val="22"/>
          <w:u w:val="single"/>
          <w:lang w:val="en-US"/>
        </w:rPr>
        <w:t>:</w:t>
      </w:r>
      <w:r w:rsidRPr="00C01917">
        <w:rPr>
          <w:szCs w:val="22"/>
          <w:lang w:val="en-US"/>
        </w:rPr>
        <w:t xml:space="preserve"> </w:t>
      </w:r>
      <w:r w:rsidR="00A65940" w:rsidRPr="00C01917">
        <w:rPr>
          <w:szCs w:val="22"/>
          <w:lang w:val="en-US"/>
        </w:rPr>
        <w:t xml:space="preserve">For the scenario analyzed, the AE </w:t>
      </w:r>
      <w:r w:rsidRPr="00C01917">
        <w:rPr>
          <w:szCs w:val="22"/>
          <w:lang w:val="en-US"/>
        </w:rPr>
        <w:t xml:space="preserve">based CSI compression achieves </w:t>
      </w:r>
      <w:r w:rsidR="005E0460" w:rsidRPr="00C01917">
        <w:rPr>
          <w:szCs w:val="22"/>
          <w:lang w:val="en-US"/>
        </w:rPr>
        <w:t>about 66</w:t>
      </w:r>
      <w:r w:rsidR="00A65940" w:rsidRPr="00C01917">
        <w:rPr>
          <w:szCs w:val="22"/>
          <w:lang w:val="en-US"/>
        </w:rPr>
        <w:t xml:space="preserve">% feedback overhead reduction compared to the baseline </w:t>
      </w:r>
      <w:r w:rsidR="009055DE" w:rsidRPr="00C01917">
        <w:rPr>
          <w:szCs w:val="22"/>
          <w:lang w:val="en-US"/>
        </w:rPr>
        <w:t xml:space="preserve">Rel-15 </w:t>
      </w:r>
      <w:r w:rsidR="00A65940" w:rsidRPr="00C01917">
        <w:rPr>
          <w:szCs w:val="22"/>
          <w:lang w:val="en-US"/>
        </w:rPr>
        <w:t>Type</w:t>
      </w:r>
      <w:r w:rsidR="00EC5B9C" w:rsidRPr="00C01917">
        <w:rPr>
          <w:szCs w:val="22"/>
          <w:lang w:val="en-US"/>
        </w:rPr>
        <w:t xml:space="preserve"> II</w:t>
      </w:r>
      <w:r w:rsidR="00A65940" w:rsidRPr="00C01917">
        <w:rPr>
          <w:szCs w:val="22"/>
          <w:lang w:val="en-US"/>
        </w:rPr>
        <w:t xml:space="preserve">, </w:t>
      </w:r>
      <w:r w:rsidR="00EC5B9C" w:rsidRPr="00C01917">
        <w:rPr>
          <w:szCs w:val="22"/>
          <w:lang w:val="en-US"/>
        </w:rPr>
        <w:t>while providing</w:t>
      </w:r>
      <w:r w:rsidR="009055DE" w:rsidRPr="00C01917">
        <w:rPr>
          <w:szCs w:val="22"/>
          <w:lang w:val="en-US"/>
        </w:rPr>
        <w:t xml:space="preserve"> </w:t>
      </w:r>
      <w:r w:rsidR="00EC5B9C" w:rsidRPr="00C01917">
        <w:rPr>
          <w:szCs w:val="22"/>
          <w:lang w:val="en-US"/>
        </w:rPr>
        <w:t xml:space="preserve">similar </w:t>
      </w:r>
      <w:r w:rsidR="00A65940" w:rsidRPr="00C01917">
        <w:rPr>
          <w:szCs w:val="22"/>
          <w:lang w:val="en-US"/>
        </w:rPr>
        <w:t>performance.</w:t>
      </w:r>
    </w:p>
    <w:p w14:paraId="7C877E77" w14:textId="77777777" w:rsidR="005E0460" w:rsidRPr="00C01917" w:rsidRDefault="005E0460" w:rsidP="005E0460">
      <w:pPr>
        <w:rPr>
          <w:szCs w:val="22"/>
          <w:lang w:val="en-US"/>
        </w:rPr>
      </w:pPr>
      <w:r w:rsidRPr="00C01917">
        <w:rPr>
          <w:szCs w:val="22"/>
          <w:lang w:val="en-US"/>
        </w:rPr>
        <w:t>It should be noted that the inference was performed using different realizations of the same channel model used for the training and validation dataset (</w:t>
      </w:r>
      <w:proofErr w:type="spellStart"/>
      <w:r w:rsidRPr="00C01917">
        <w:rPr>
          <w:szCs w:val="22"/>
          <w:lang w:val="en-US"/>
        </w:rPr>
        <w:t>UMa</w:t>
      </w:r>
      <w:proofErr w:type="spellEnd"/>
      <w:r w:rsidRPr="00C01917">
        <w:rPr>
          <w:szCs w:val="22"/>
          <w:lang w:val="en-US"/>
        </w:rPr>
        <w:t>). Further model optimization and evaluation over multiple scenarios and configuration is needed for a comprehensive evaluation of model generalization.</w:t>
      </w:r>
    </w:p>
    <w:p w14:paraId="316BF338" w14:textId="78708794" w:rsidR="008441BC" w:rsidRPr="00C01917" w:rsidRDefault="00B45CFE" w:rsidP="00CC1346">
      <w:pPr>
        <w:rPr>
          <w:szCs w:val="22"/>
          <w:lang w:val="en-US"/>
        </w:rPr>
      </w:pPr>
      <w:r w:rsidRPr="00C01917">
        <w:rPr>
          <w:b/>
          <w:bCs/>
          <w:szCs w:val="22"/>
          <w:u w:val="single"/>
          <w:lang w:val="en-US"/>
        </w:rPr>
        <w:t>Proposal 1:</w:t>
      </w:r>
      <w:r w:rsidRPr="00C01917">
        <w:rPr>
          <w:szCs w:val="22"/>
          <w:lang w:val="en-US"/>
        </w:rPr>
        <w:t xml:space="preserve"> Study the generalization performance of the ML models</w:t>
      </w:r>
      <w:r w:rsidR="003744D4" w:rsidRPr="00C01917">
        <w:rPr>
          <w:szCs w:val="22"/>
          <w:lang w:val="en-US"/>
        </w:rPr>
        <w:t xml:space="preserve"> used for CSI compression</w:t>
      </w:r>
      <w:r w:rsidRPr="00C01917">
        <w:rPr>
          <w:szCs w:val="22"/>
          <w:lang w:val="en-US"/>
        </w:rPr>
        <w:t>.</w:t>
      </w:r>
    </w:p>
    <w:p w14:paraId="5DD34FB2" w14:textId="77777777" w:rsidR="00115693" w:rsidRDefault="00115693" w:rsidP="00115693">
      <w:pPr>
        <w:pStyle w:val="Heading1"/>
        <w:pBdr>
          <w:top w:val="single" w:sz="12" w:space="5" w:color="auto"/>
        </w:pBdr>
        <w:spacing w:after="120"/>
        <w:rPr>
          <w:sz w:val="32"/>
          <w:lang w:val="en-US"/>
        </w:rPr>
      </w:pPr>
      <w:r>
        <w:rPr>
          <w:sz w:val="32"/>
          <w:lang w:val="en-US"/>
        </w:rPr>
        <w:t>Conclusion</w:t>
      </w:r>
    </w:p>
    <w:p w14:paraId="0EA548F1" w14:textId="77777777" w:rsidR="00115693" w:rsidRPr="00C01917" w:rsidRDefault="00DA6EC4" w:rsidP="00115693">
      <w:pPr>
        <w:rPr>
          <w:szCs w:val="22"/>
          <w:lang w:val="en-US"/>
        </w:rPr>
      </w:pPr>
      <w:r w:rsidRPr="00C01917">
        <w:rPr>
          <w:szCs w:val="22"/>
          <w:lang w:val="en-US"/>
        </w:rPr>
        <w:t xml:space="preserve">In this contribution we </w:t>
      </w:r>
      <w:r w:rsidR="009F7FD4" w:rsidRPr="00C01917">
        <w:rPr>
          <w:szCs w:val="22"/>
          <w:lang w:val="en-US"/>
        </w:rPr>
        <w:t xml:space="preserve">discussed a ML model for CSI compression, evaluated the ML model and compared its performance to Type 2 CSI codebook.  </w:t>
      </w:r>
      <w:r w:rsidRPr="00C01917">
        <w:rPr>
          <w:szCs w:val="22"/>
          <w:lang w:val="en-US"/>
        </w:rPr>
        <w:t>We provide the following observations and proposals:</w:t>
      </w:r>
    </w:p>
    <w:p w14:paraId="2A5ED879" w14:textId="77777777" w:rsidR="002E1318" w:rsidRPr="00C01917" w:rsidRDefault="002E1318" w:rsidP="002E1318">
      <w:pPr>
        <w:rPr>
          <w:szCs w:val="22"/>
          <w:lang w:val="en-US"/>
        </w:rPr>
      </w:pPr>
      <w:r w:rsidRPr="00C01917">
        <w:rPr>
          <w:b/>
          <w:bCs/>
          <w:szCs w:val="22"/>
          <w:u w:val="single"/>
          <w:lang w:val="en-US"/>
        </w:rPr>
        <w:t>Observation 1:</w:t>
      </w:r>
      <w:r w:rsidRPr="00C01917">
        <w:rPr>
          <w:szCs w:val="22"/>
          <w:lang w:val="en-US"/>
        </w:rPr>
        <w:t xml:space="preserve">  The AE performance for the different feedback sizes (512, 384 and 256 bits) are very close. Increasing the AE feedback size above 256 bits does not provide performance benefits.</w:t>
      </w:r>
    </w:p>
    <w:p w14:paraId="7CB61AA2" w14:textId="77777777" w:rsidR="00EC5B9C" w:rsidRPr="00C01917" w:rsidRDefault="00EC5B9C" w:rsidP="00EC5B9C">
      <w:pPr>
        <w:rPr>
          <w:szCs w:val="22"/>
          <w:lang w:val="en-US"/>
        </w:rPr>
      </w:pPr>
      <w:r w:rsidRPr="00C01917">
        <w:rPr>
          <w:b/>
          <w:bCs/>
          <w:szCs w:val="22"/>
          <w:u w:val="single"/>
          <w:lang w:val="en-US"/>
        </w:rPr>
        <w:t>Observation 2:</w:t>
      </w:r>
      <w:r w:rsidRPr="00C01917">
        <w:rPr>
          <w:szCs w:val="22"/>
          <w:lang w:val="en-US"/>
        </w:rPr>
        <w:t xml:space="preserve"> For the scenario analyzed, the AE based CSI compression achieves about 66% feedback overhead reduction compared to the baseline Rel-15 Type II, while providing similar performance.</w:t>
      </w:r>
    </w:p>
    <w:p w14:paraId="4717C9A1" w14:textId="77777777" w:rsidR="002E1318" w:rsidRPr="00C01917" w:rsidRDefault="002E1318" w:rsidP="002E1318">
      <w:pPr>
        <w:rPr>
          <w:szCs w:val="22"/>
          <w:lang w:val="en-US"/>
        </w:rPr>
      </w:pPr>
      <w:bookmarkStart w:id="3" w:name="_Hlk110514697"/>
      <w:r w:rsidRPr="00C01917">
        <w:rPr>
          <w:b/>
          <w:bCs/>
          <w:szCs w:val="22"/>
          <w:u w:val="single"/>
          <w:lang w:val="en-US"/>
        </w:rPr>
        <w:t>Proposal 1:</w:t>
      </w:r>
      <w:r w:rsidRPr="00C01917">
        <w:rPr>
          <w:szCs w:val="22"/>
          <w:lang w:val="en-US"/>
        </w:rPr>
        <w:t xml:space="preserve"> Study the generalization performance of the ML models used for CSI compression.</w:t>
      </w:r>
    </w:p>
    <w:p w14:paraId="49CE0DEB" w14:textId="77777777" w:rsidR="00251B4A" w:rsidRPr="001D0064" w:rsidRDefault="00251B4A" w:rsidP="00251B4A">
      <w:pPr>
        <w:pStyle w:val="Heading1"/>
        <w:rPr>
          <w:sz w:val="32"/>
          <w:lang w:val="en-US"/>
        </w:rPr>
      </w:pPr>
      <w:r w:rsidRPr="001D0064">
        <w:rPr>
          <w:sz w:val="32"/>
          <w:lang w:val="en-US"/>
        </w:rPr>
        <w:t>References</w:t>
      </w:r>
    </w:p>
    <w:p w14:paraId="00F8CFE9" w14:textId="77777777" w:rsidR="00DF435B" w:rsidRDefault="00DF435B" w:rsidP="00DF435B">
      <w:pPr>
        <w:pStyle w:val="Reference"/>
        <w:rPr>
          <w:sz w:val="20"/>
          <w:lang w:val="en-US"/>
        </w:rPr>
      </w:pPr>
      <w:bookmarkStart w:id="4" w:name="_Ref370891592"/>
      <w:bookmarkStart w:id="5" w:name="_Ref399440155"/>
      <w:bookmarkStart w:id="6" w:name="_Ref401222022"/>
      <w:bookmarkStart w:id="7" w:name="_Ref403048963"/>
      <w:bookmarkStart w:id="8" w:name="_Ref416167577"/>
      <w:r w:rsidRPr="00643480">
        <w:rPr>
          <w:sz w:val="20"/>
          <w:lang w:val="en-US"/>
        </w:rPr>
        <w:t>RP-</w:t>
      </w:r>
      <w:r w:rsidR="00F159AB">
        <w:rPr>
          <w:sz w:val="20"/>
          <w:lang w:val="en-US"/>
        </w:rPr>
        <w:t>2</w:t>
      </w:r>
      <w:r w:rsidR="00493C61">
        <w:rPr>
          <w:sz w:val="20"/>
          <w:lang w:val="en-US"/>
        </w:rPr>
        <w:t>21348</w:t>
      </w:r>
      <w:r w:rsidRPr="00643480">
        <w:rPr>
          <w:sz w:val="20"/>
          <w:lang w:val="en-US"/>
        </w:rPr>
        <w:t>, “</w:t>
      </w:r>
      <w:bookmarkEnd w:id="4"/>
      <w:bookmarkEnd w:id="5"/>
      <w:bookmarkEnd w:id="6"/>
      <w:bookmarkEnd w:id="7"/>
      <w:r w:rsidR="00493C61">
        <w:rPr>
          <w:sz w:val="20"/>
          <w:lang w:val="en-US"/>
        </w:rPr>
        <w:t>Revised</w:t>
      </w:r>
      <w:r w:rsidR="00F159AB" w:rsidRPr="00F159AB">
        <w:rPr>
          <w:sz w:val="20"/>
          <w:lang w:val="en-US"/>
        </w:rPr>
        <w:t xml:space="preserve"> SI</w:t>
      </w:r>
      <w:r w:rsidR="00493C61">
        <w:rPr>
          <w:sz w:val="20"/>
          <w:lang w:val="en-US"/>
        </w:rPr>
        <w:t>D</w:t>
      </w:r>
      <w:r w:rsidR="00F159AB" w:rsidRPr="00F159AB">
        <w:rPr>
          <w:sz w:val="20"/>
          <w:lang w:val="en-US"/>
        </w:rPr>
        <w:t>: Study on Artificial Intelligence (AI)/Machine Learning (ML) for NR Air Interface</w:t>
      </w:r>
      <w:r w:rsidR="00003E87">
        <w:rPr>
          <w:sz w:val="20"/>
          <w:lang w:val="en-US"/>
        </w:rPr>
        <w:t>”</w:t>
      </w:r>
      <w:r w:rsidRPr="00643480">
        <w:rPr>
          <w:sz w:val="20"/>
          <w:lang w:val="en-US"/>
        </w:rPr>
        <w:t xml:space="preserve">, </w:t>
      </w:r>
      <w:r w:rsidR="00003E87">
        <w:rPr>
          <w:sz w:val="20"/>
          <w:lang w:val="en-US"/>
        </w:rPr>
        <w:t>Work</w:t>
      </w:r>
      <w:r w:rsidRPr="00643480">
        <w:rPr>
          <w:sz w:val="20"/>
          <w:lang w:val="en-US"/>
        </w:rPr>
        <w:t xml:space="preserve"> Item Description.</w:t>
      </w:r>
      <w:bookmarkEnd w:id="8"/>
    </w:p>
    <w:p w14:paraId="644CC175" w14:textId="2BCA880B" w:rsidR="00C87FCB" w:rsidRDefault="006E5FC4" w:rsidP="00DF435B">
      <w:pPr>
        <w:pStyle w:val="Reference"/>
        <w:rPr>
          <w:sz w:val="20"/>
          <w:lang w:val="en-US"/>
        </w:rPr>
      </w:pPr>
      <w:bookmarkStart w:id="9" w:name="_Ref110614891"/>
      <w:r>
        <w:rPr>
          <w:sz w:val="20"/>
          <w:lang w:val="en-US"/>
        </w:rPr>
        <w:t>R1-2205556, “</w:t>
      </w:r>
      <w:r w:rsidRPr="006E5FC4">
        <w:rPr>
          <w:sz w:val="20"/>
          <w:lang w:val="en-US"/>
        </w:rPr>
        <w:t>Summary #2 on other aspects of AI/ML for CSI enhancement</w:t>
      </w:r>
      <w:r>
        <w:rPr>
          <w:sz w:val="20"/>
          <w:lang w:val="en-US"/>
        </w:rPr>
        <w:t>”, Apple</w:t>
      </w:r>
      <w:bookmarkEnd w:id="9"/>
      <w:r>
        <w:rPr>
          <w:sz w:val="20"/>
          <w:lang w:val="en-US"/>
        </w:rPr>
        <w:t xml:space="preserve"> </w:t>
      </w:r>
    </w:p>
    <w:p w14:paraId="13D1E836" w14:textId="33FF7346" w:rsidR="00F15123" w:rsidRDefault="00F15123" w:rsidP="00DF435B">
      <w:pPr>
        <w:pStyle w:val="Reference"/>
        <w:rPr>
          <w:sz w:val="20"/>
          <w:lang w:val="en-US"/>
        </w:rPr>
      </w:pPr>
      <w:bookmarkStart w:id="10" w:name="_Ref111188844"/>
      <w:r>
        <w:rPr>
          <w:sz w:val="20"/>
          <w:lang w:val="en-US"/>
        </w:rPr>
        <w:t>R1-2205223, “</w:t>
      </w:r>
      <w:r w:rsidRPr="00F15123">
        <w:rPr>
          <w:sz w:val="20"/>
          <w:lang w:val="en-US"/>
        </w:rPr>
        <w:t>Summary#2 of [109-e-R18-AI/ML-03]</w:t>
      </w:r>
      <w:r>
        <w:rPr>
          <w:sz w:val="20"/>
          <w:lang w:val="en-US"/>
        </w:rPr>
        <w:t xml:space="preserve">”, </w:t>
      </w:r>
      <w:r w:rsidRPr="00F15123">
        <w:rPr>
          <w:sz w:val="20"/>
          <w:lang w:val="en-US"/>
        </w:rPr>
        <w:t>Moderator (Huawei)</w:t>
      </w:r>
      <w:bookmarkEnd w:id="10"/>
    </w:p>
    <w:p w14:paraId="6FA69EF6" w14:textId="77777777" w:rsidR="00454921" w:rsidRDefault="00454921" w:rsidP="00DF435B">
      <w:pPr>
        <w:pStyle w:val="Reference"/>
        <w:rPr>
          <w:sz w:val="20"/>
          <w:lang w:val="en-US"/>
        </w:rPr>
      </w:pPr>
      <w:bookmarkStart w:id="11" w:name="_Ref111193513"/>
      <w:r>
        <w:rPr>
          <w:sz w:val="20"/>
          <w:lang w:val="en-US"/>
        </w:rPr>
        <w:t>R1-2205492, “</w:t>
      </w:r>
      <w:r w:rsidRPr="00454921">
        <w:rPr>
          <w:sz w:val="20"/>
          <w:lang w:val="en-US"/>
        </w:rPr>
        <w:t>Summary#5 of [109-e-R18-AI/ML-03]</w:t>
      </w:r>
      <w:r>
        <w:rPr>
          <w:sz w:val="20"/>
          <w:lang w:val="en-US"/>
        </w:rPr>
        <w:t>”, Moderator (Huawei)</w:t>
      </w:r>
      <w:bookmarkEnd w:id="11"/>
    </w:p>
    <w:p w14:paraId="662D3987" w14:textId="77777777" w:rsidR="00D84162" w:rsidRDefault="00782A02" w:rsidP="00F27EE7">
      <w:pPr>
        <w:pStyle w:val="Reference"/>
        <w:rPr>
          <w:sz w:val="20"/>
          <w:lang w:val="en-US"/>
        </w:rPr>
      </w:pPr>
      <w:bookmarkStart w:id="12" w:name="_Ref111193190"/>
      <w:r w:rsidRPr="004310AC">
        <w:rPr>
          <w:sz w:val="20"/>
          <w:lang w:val="en-US"/>
        </w:rPr>
        <w:t>R1-2204050, “Evaluation on AI/ML for CSI feedback enhancement”, InterDigital</w:t>
      </w:r>
      <w:bookmarkEnd w:id="3"/>
      <w:bookmarkEnd w:id="12"/>
    </w:p>
    <w:p w14:paraId="7004DB1D" w14:textId="1A107643" w:rsidR="009F7FD4" w:rsidRDefault="009F7FD4" w:rsidP="009F7FD4">
      <w:pPr>
        <w:pStyle w:val="Reference"/>
        <w:rPr>
          <w:sz w:val="20"/>
          <w:lang w:val="en-US"/>
        </w:rPr>
      </w:pPr>
      <w:bookmarkStart w:id="13" w:name="_Ref111189274"/>
      <w:r w:rsidRPr="009F7FD4">
        <w:rPr>
          <w:sz w:val="20"/>
          <w:lang w:val="en-US"/>
        </w:rPr>
        <w:t xml:space="preserve">C. Wen, W. </w:t>
      </w:r>
      <w:proofErr w:type="gramStart"/>
      <w:r w:rsidRPr="009F7FD4">
        <w:rPr>
          <w:sz w:val="20"/>
          <w:lang w:val="en-US"/>
        </w:rPr>
        <w:t>Shih</w:t>
      </w:r>
      <w:proofErr w:type="gramEnd"/>
      <w:r w:rsidRPr="009F7FD4">
        <w:rPr>
          <w:sz w:val="20"/>
          <w:lang w:val="en-US"/>
        </w:rPr>
        <w:t xml:space="preserve"> and S. Jin,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bookmarkEnd w:id="13"/>
    </w:p>
    <w:p w14:paraId="049598F9" w14:textId="7A1A3782" w:rsidR="001D4745" w:rsidRDefault="001D4745" w:rsidP="001D4745">
      <w:pPr>
        <w:pStyle w:val="Reference"/>
        <w:numPr>
          <w:ilvl w:val="0"/>
          <w:numId w:val="0"/>
        </w:numPr>
        <w:ind w:left="567" w:hanging="567"/>
        <w:rPr>
          <w:sz w:val="20"/>
          <w:lang w:val="en-US"/>
        </w:rPr>
      </w:pPr>
    </w:p>
    <w:p w14:paraId="5AD07920" w14:textId="78988E30" w:rsidR="001D4745" w:rsidRDefault="001D4745" w:rsidP="001D4745">
      <w:pPr>
        <w:pStyle w:val="Reference"/>
        <w:numPr>
          <w:ilvl w:val="0"/>
          <w:numId w:val="0"/>
        </w:numPr>
        <w:ind w:left="567" w:hanging="567"/>
        <w:rPr>
          <w:sz w:val="20"/>
          <w:lang w:val="en-US"/>
        </w:rPr>
      </w:pPr>
    </w:p>
    <w:p w14:paraId="0EEC832E" w14:textId="77777777" w:rsidR="001D4745" w:rsidRPr="00694119" w:rsidRDefault="001D4745" w:rsidP="001D4745">
      <w:pPr>
        <w:pStyle w:val="Reference"/>
        <w:numPr>
          <w:ilvl w:val="0"/>
          <w:numId w:val="0"/>
        </w:numPr>
        <w:ind w:left="567" w:hanging="567"/>
        <w:rPr>
          <w:sz w:val="20"/>
        </w:rPr>
      </w:pPr>
    </w:p>
    <w:sectPr w:rsidR="001D4745" w:rsidRPr="00694119" w:rsidSect="00D55085">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9C6C3" w14:textId="77777777" w:rsidR="00362AF6" w:rsidRDefault="00362AF6">
      <w:r>
        <w:separator/>
      </w:r>
    </w:p>
  </w:endnote>
  <w:endnote w:type="continuationSeparator" w:id="0">
    <w:p w14:paraId="578E1ED2" w14:textId="77777777" w:rsidR="00362AF6" w:rsidRDefault="003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BE84" w14:textId="611B3C4E"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BA013E">
      <w:rPr>
        <w:rStyle w:val="PageNumber"/>
      </w:rPr>
      <w:t>2022-08-12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5532" w14:textId="77777777" w:rsidR="00362AF6" w:rsidRDefault="00362AF6">
      <w:r>
        <w:separator/>
      </w:r>
    </w:p>
  </w:footnote>
  <w:footnote w:type="continuationSeparator" w:id="0">
    <w:p w14:paraId="51DF2A81" w14:textId="77777777" w:rsidR="00362AF6" w:rsidRDefault="003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7164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4594B0B"/>
    <w:multiLevelType w:val="hybridMultilevel"/>
    <w:tmpl w:val="5BE8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ED46CB"/>
    <w:multiLevelType w:val="hybridMultilevel"/>
    <w:tmpl w:val="17B24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52658"/>
    <w:multiLevelType w:val="hybridMultilevel"/>
    <w:tmpl w:val="6C58E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1.%2.%3.%4.%5.%6"/>
      <w:lvlJc w:val="left"/>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5D46E5"/>
    <w:multiLevelType w:val="hybridMultilevel"/>
    <w:tmpl w:val="F4CE1C7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46789"/>
    <w:multiLevelType w:val="hybridMultilevel"/>
    <w:tmpl w:val="73D6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BD5F79"/>
    <w:multiLevelType w:val="hybridMultilevel"/>
    <w:tmpl w:val="DEC4BAA8"/>
    <w:lvl w:ilvl="0" w:tplc="2FAC2C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6447757">
    <w:abstractNumId w:val="2"/>
  </w:num>
  <w:num w:numId="2" w16cid:durableId="695473169">
    <w:abstractNumId w:val="19"/>
  </w:num>
  <w:num w:numId="3" w16cid:durableId="1537891959">
    <w:abstractNumId w:val="12"/>
  </w:num>
  <w:num w:numId="4" w16cid:durableId="1337540162">
    <w:abstractNumId w:val="13"/>
  </w:num>
  <w:num w:numId="5" w16cid:durableId="189682541">
    <w:abstractNumId w:val="10"/>
  </w:num>
  <w:num w:numId="6" w16cid:durableId="437261065">
    <w:abstractNumId w:val="16"/>
  </w:num>
  <w:num w:numId="7" w16cid:durableId="554244858">
    <w:abstractNumId w:val="23"/>
  </w:num>
  <w:num w:numId="8" w16cid:durableId="717434518">
    <w:abstractNumId w:val="11"/>
  </w:num>
  <w:num w:numId="9" w16cid:durableId="8530387">
    <w:abstractNumId w:val="29"/>
  </w:num>
  <w:num w:numId="10" w16cid:durableId="1843468938">
    <w:abstractNumId w:val="5"/>
  </w:num>
  <w:num w:numId="11" w16cid:durableId="1485854382">
    <w:abstractNumId w:val="31"/>
  </w:num>
  <w:num w:numId="12" w16cid:durableId="1317536819">
    <w:abstractNumId w:val="15"/>
  </w:num>
  <w:num w:numId="13" w16cid:durableId="1252084773">
    <w:abstractNumId w:val="0"/>
  </w:num>
  <w:num w:numId="14" w16cid:durableId="1177960940">
    <w:abstractNumId w:val="26"/>
  </w:num>
  <w:num w:numId="15" w16cid:durableId="1504709497">
    <w:abstractNumId w:val="1"/>
  </w:num>
  <w:num w:numId="16" w16cid:durableId="1973360374">
    <w:abstractNumId w:val="14"/>
  </w:num>
  <w:num w:numId="17" w16cid:durableId="765073493">
    <w:abstractNumId w:val="7"/>
  </w:num>
  <w:num w:numId="18" w16cid:durableId="1872835956">
    <w:abstractNumId w:val="4"/>
  </w:num>
  <w:num w:numId="19" w16cid:durableId="307055527">
    <w:abstractNumId w:val="22"/>
  </w:num>
  <w:num w:numId="20" w16cid:durableId="1724984477">
    <w:abstractNumId w:val="25"/>
  </w:num>
  <w:num w:numId="21" w16cid:durableId="1675764491">
    <w:abstractNumId w:val="27"/>
  </w:num>
  <w:num w:numId="22" w16cid:durableId="630864488">
    <w:abstractNumId w:val="17"/>
  </w:num>
  <w:num w:numId="23" w16cid:durableId="603420258">
    <w:abstractNumId w:val="21"/>
  </w:num>
  <w:num w:numId="24" w16cid:durableId="1379941180">
    <w:abstractNumId w:val="30"/>
  </w:num>
  <w:num w:numId="25" w16cid:durableId="821237378">
    <w:abstractNumId w:val="28"/>
  </w:num>
  <w:num w:numId="26" w16cid:durableId="415976907">
    <w:abstractNumId w:val="8"/>
  </w:num>
  <w:num w:numId="27" w16cid:durableId="560600581">
    <w:abstractNumId w:val="20"/>
  </w:num>
  <w:num w:numId="28" w16cid:durableId="989135327">
    <w:abstractNumId w:val="3"/>
  </w:num>
  <w:num w:numId="29" w16cid:durableId="372120355">
    <w:abstractNumId w:val="24"/>
  </w:num>
  <w:num w:numId="30" w16cid:durableId="1128430612">
    <w:abstractNumId w:val="6"/>
  </w:num>
  <w:num w:numId="31" w16cid:durableId="1914928077">
    <w:abstractNumId w:val="18"/>
  </w:num>
  <w:num w:numId="32" w16cid:durableId="162969979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2BC4"/>
    <w:rsid w:val="00003E50"/>
    <w:rsid w:val="00003E87"/>
    <w:rsid w:val="00003EC3"/>
    <w:rsid w:val="00004F21"/>
    <w:rsid w:val="00006446"/>
    <w:rsid w:val="00006896"/>
    <w:rsid w:val="00007CDC"/>
    <w:rsid w:val="00007DCB"/>
    <w:rsid w:val="000104C6"/>
    <w:rsid w:val="000110C9"/>
    <w:rsid w:val="00011B28"/>
    <w:rsid w:val="00011E0E"/>
    <w:rsid w:val="00011EE8"/>
    <w:rsid w:val="00012C16"/>
    <w:rsid w:val="000153E9"/>
    <w:rsid w:val="000154A5"/>
    <w:rsid w:val="00015D15"/>
    <w:rsid w:val="00016E0A"/>
    <w:rsid w:val="00020E6C"/>
    <w:rsid w:val="00021143"/>
    <w:rsid w:val="00022522"/>
    <w:rsid w:val="000226CC"/>
    <w:rsid w:val="00022C6C"/>
    <w:rsid w:val="00023233"/>
    <w:rsid w:val="00023DAF"/>
    <w:rsid w:val="0002564D"/>
    <w:rsid w:val="000256CA"/>
    <w:rsid w:val="00025D5F"/>
    <w:rsid w:val="00025ECA"/>
    <w:rsid w:val="000268F1"/>
    <w:rsid w:val="00026E30"/>
    <w:rsid w:val="00027DEF"/>
    <w:rsid w:val="000325B8"/>
    <w:rsid w:val="00033351"/>
    <w:rsid w:val="0003410A"/>
    <w:rsid w:val="00034A05"/>
    <w:rsid w:val="00034C15"/>
    <w:rsid w:val="00034F38"/>
    <w:rsid w:val="00035EA8"/>
    <w:rsid w:val="00036AF4"/>
    <w:rsid w:val="00036BA1"/>
    <w:rsid w:val="000372E9"/>
    <w:rsid w:val="00040B78"/>
    <w:rsid w:val="000422E2"/>
    <w:rsid w:val="00042F22"/>
    <w:rsid w:val="000437FA"/>
    <w:rsid w:val="00044278"/>
    <w:rsid w:val="000444EF"/>
    <w:rsid w:val="00044A9C"/>
    <w:rsid w:val="000455AE"/>
    <w:rsid w:val="00045735"/>
    <w:rsid w:val="00045AD3"/>
    <w:rsid w:val="00045E09"/>
    <w:rsid w:val="0005002D"/>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57636"/>
    <w:rsid w:val="000604D2"/>
    <w:rsid w:val="00060886"/>
    <w:rsid w:val="000616E7"/>
    <w:rsid w:val="00061829"/>
    <w:rsid w:val="000625C8"/>
    <w:rsid w:val="00063C46"/>
    <w:rsid w:val="00063EF3"/>
    <w:rsid w:val="000645B8"/>
    <w:rsid w:val="0006487E"/>
    <w:rsid w:val="00065E1A"/>
    <w:rsid w:val="00071164"/>
    <w:rsid w:val="00071225"/>
    <w:rsid w:val="000715A7"/>
    <w:rsid w:val="00071DBE"/>
    <w:rsid w:val="000725A0"/>
    <w:rsid w:val="0007415D"/>
    <w:rsid w:val="00074AF8"/>
    <w:rsid w:val="00074F35"/>
    <w:rsid w:val="00075BF1"/>
    <w:rsid w:val="0007636A"/>
    <w:rsid w:val="000769F3"/>
    <w:rsid w:val="00077A1C"/>
    <w:rsid w:val="00077E5F"/>
    <w:rsid w:val="00080281"/>
    <w:rsid w:val="0008036A"/>
    <w:rsid w:val="00081AE6"/>
    <w:rsid w:val="00082135"/>
    <w:rsid w:val="00082E01"/>
    <w:rsid w:val="000848F0"/>
    <w:rsid w:val="000850D7"/>
    <w:rsid w:val="000855EB"/>
    <w:rsid w:val="00085B52"/>
    <w:rsid w:val="00085E11"/>
    <w:rsid w:val="000862B6"/>
    <w:rsid w:val="000866F2"/>
    <w:rsid w:val="00086A43"/>
    <w:rsid w:val="00087BA0"/>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7774"/>
    <w:rsid w:val="000A0028"/>
    <w:rsid w:val="000A0276"/>
    <w:rsid w:val="000A1B7B"/>
    <w:rsid w:val="000A22F2"/>
    <w:rsid w:val="000A2538"/>
    <w:rsid w:val="000A2AA4"/>
    <w:rsid w:val="000A3063"/>
    <w:rsid w:val="000A41FE"/>
    <w:rsid w:val="000A56F2"/>
    <w:rsid w:val="000A7DC3"/>
    <w:rsid w:val="000B0223"/>
    <w:rsid w:val="000B02A2"/>
    <w:rsid w:val="000B0A01"/>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4CEC"/>
    <w:rsid w:val="000C501B"/>
    <w:rsid w:val="000C50FA"/>
    <w:rsid w:val="000C64E6"/>
    <w:rsid w:val="000D06F0"/>
    <w:rsid w:val="000D0D07"/>
    <w:rsid w:val="000D162D"/>
    <w:rsid w:val="000D2F63"/>
    <w:rsid w:val="000D4797"/>
    <w:rsid w:val="000D5C17"/>
    <w:rsid w:val="000E0527"/>
    <w:rsid w:val="000E0AD8"/>
    <w:rsid w:val="000E18EA"/>
    <w:rsid w:val="000E1E92"/>
    <w:rsid w:val="000E23FF"/>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26FC"/>
    <w:rsid w:val="00103174"/>
    <w:rsid w:val="00103ADA"/>
    <w:rsid w:val="001048B7"/>
    <w:rsid w:val="00104A7C"/>
    <w:rsid w:val="00105D2D"/>
    <w:rsid w:val="00106117"/>
    <w:rsid w:val="001062FB"/>
    <w:rsid w:val="001063E6"/>
    <w:rsid w:val="00106B59"/>
    <w:rsid w:val="0011214B"/>
    <w:rsid w:val="00112DEF"/>
    <w:rsid w:val="00113CF4"/>
    <w:rsid w:val="00115027"/>
    <w:rsid w:val="001153EA"/>
    <w:rsid w:val="00115643"/>
    <w:rsid w:val="00115693"/>
    <w:rsid w:val="00116765"/>
    <w:rsid w:val="00116896"/>
    <w:rsid w:val="0011712A"/>
    <w:rsid w:val="00117CEA"/>
    <w:rsid w:val="001218CE"/>
    <w:rsid w:val="001219F5"/>
    <w:rsid w:val="00121A20"/>
    <w:rsid w:val="00121D09"/>
    <w:rsid w:val="00123D2C"/>
    <w:rsid w:val="001248FC"/>
    <w:rsid w:val="00124C48"/>
    <w:rsid w:val="00125448"/>
    <w:rsid w:val="00125D8C"/>
    <w:rsid w:val="00125FDB"/>
    <w:rsid w:val="00126B4A"/>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F75"/>
    <w:rsid w:val="0014102D"/>
    <w:rsid w:val="00141990"/>
    <w:rsid w:val="00141A18"/>
    <w:rsid w:val="00141BE7"/>
    <w:rsid w:val="001420DF"/>
    <w:rsid w:val="0014236F"/>
    <w:rsid w:val="001425FB"/>
    <w:rsid w:val="00142ADE"/>
    <w:rsid w:val="00143E76"/>
    <w:rsid w:val="00144045"/>
    <w:rsid w:val="00145B01"/>
    <w:rsid w:val="0014679F"/>
    <w:rsid w:val="00146904"/>
    <w:rsid w:val="00146989"/>
    <w:rsid w:val="00146FE4"/>
    <w:rsid w:val="0014787F"/>
    <w:rsid w:val="00147BDE"/>
    <w:rsid w:val="001506B3"/>
    <w:rsid w:val="001510DF"/>
    <w:rsid w:val="0015190F"/>
    <w:rsid w:val="00151E23"/>
    <w:rsid w:val="001526E0"/>
    <w:rsid w:val="00153B76"/>
    <w:rsid w:val="00154220"/>
    <w:rsid w:val="001551B5"/>
    <w:rsid w:val="00157F10"/>
    <w:rsid w:val="00160461"/>
    <w:rsid w:val="00162135"/>
    <w:rsid w:val="001623DA"/>
    <w:rsid w:val="0016246F"/>
    <w:rsid w:val="001629FC"/>
    <w:rsid w:val="00162BD1"/>
    <w:rsid w:val="00163554"/>
    <w:rsid w:val="00163FBD"/>
    <w:rsid w:val="001659C1"/>
    <w:rsid w:val="00165BC1"/>
    <w:rsid w:val="0016660C"/>
    <w:rsid w:val="001669BD"/>
    <w:rsid w:val="0016726A"/>
    <w:rsid w:val="00167C25"/>
    <w:rsid w:val="001711A9"/>
    <w:rsid w:val="00171478"/>
    <w:rsid w:val="00171FAE"/>
    <w:rsid w:val="001735B9"/>
    <w:rsid w:val="00173A8E"/>
    <w:rsid w:val="0017437B"/>
    <w:rsid w:val="001745C0"/>
    <w:rsid w:val="001747A2"/>
    <w:rsid w:val="00174FE7"/>
    <w:rsid w:val="001752CA"/>
    <w:rsid w:val="00175A10"/>
    <w:rsid w:val="00175A7C"/>
    <w:rsid w:val="001762DB"/>
    <w:rsid w:val="00176E09"/>
    <w:rsid w:val="00176E1A"/>
    <w:rsid w:val="00180304"/>
    <w:rsid w:val="0018143F"/>
    <w:rsid w:val="00181B28"/>
    <w:rsid w:val="001830DE"/>
    <w:rsid w:val="001833D1"/>
    <w:rsid w:val="00183A3D"/>
    <w:rsid w:val="001846F2"/>
    <w:rsid w:val="00184866"/>
    <w:rsid w:val="00187149"/>
    <w:rsid w:val="00187FF9"/>
    <w:rsid w:val="00190AC1"/>
    <w:rsid w:val="001911F2"/>
    <w:rsid w:val="001921DE"/>
    <w:rsid w:val="00192D14"/>
    <w:rsid w:val="0019341A"/>
    <w:rsid w:val="0019468F"/>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A75A6"/>
    <w:rsid w:val="001B0D97"/>
    <w:rsid w:val="001B21A6"/>
    <w:rsid w:val="001B3010"/>
    <w:rsid w:val="001B34D1"/>
    <w:rsid w:val="001B36D6"/>
    <w:rsid w:val="001B5A5D"/>
    <w:rsid w:val="001B653E"/>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C76F9"/>
    <w:rsid w:val="001D0064"/>
    <w:rsid w:val="001D11ED"/>
    <w:rsid w:val="001D1B44"/>
    <w:rsid w:val="001D2B1F"/>
    <w:rsid w:val="001D2C6B"/>
    <w:rsid w:val="001D2DB5"/>
    <w:rsid w:val="001D37DE"/>
    <w:rsid w:val="001D3974"/>
    <w:rsid w:val="001D4745"/>
    <w:rsid w:val="001D51BA"/>
    <w:rsid w:val="001D52F5"/>
    <w:rsid w:val="001D5A0D"/>
    <w:rsid w:val="001D6342"/>
    <w:rsid w:val="001D6D53"/>
    <w:rsid w:val="001D783F"/>
    <w:rsid w:val="001D79A1"/>
    <w:rsid w:val="001D7A02"/>
    <w:rsid w:val="001D7B7D"/>
    <w:rsid w:val="001D7EA1"/>
    <w:rsid w:val="001E018C"/>
    <w:rsid w:val="001E0427"/>
    <w:rsid w:val="001E1401"/>
    <w:rsid w:val="001E1DC9"/>
    <w:rsid w:val="001E217E"/>
    <w:rsid w:val="001E23E4"/>
    <w:rsid w:val="001E36A1"/>
    <w:rsid w:val="001E3F06"/>
    <w:rsid w:val="001E4559"/>
    <w:rsid w:val="001E58E2"/>
    <w:rsid w:val="001E7AED"/>
    <w:rsid w:val="001F0CCF"/>
    <w:rsid w:val="001F2733"/>
    <w:rsid w:val="001F36C3"/>
    <w:rsid w:val="001F3916"/>
    <w:rsid w:val="001F4676"/>
    <w:rsid w:val="001F4877"/>
    <w:rsid w:val="001F5141"/>
    <w:rsid w:val="001F54C5"/>
    <w:rsid w:val="001F5B50"/>
    <w:rsid w:val="001F61DB"/>
    <w:rsid w:val="001F662C"/>
    <w:rsid w:val="001F7074"/>
    <w:rsid w:val="001F7A85"/>
    <w:rsid w:val="00200490"/>
    <w:rsid w:val="00201F3A"/>
    <w:rsid w:val="0020327F"/>
    <w:rsid w:val="00203F96"/>
    <w:rsid w:val="002041BF"/>
    <w:rsid w:val="00204E32"/>
    <w:rsid w:val="002050C4"/>
    <w:rsid w:val="0020640E"/>
    <w:rsid w:val="002069B2"/>
    <w:rsid w:val="00207D08"/>
    <w:rsid w:val="00207FA3"/>
    <w:rsid w:val="00210B8C"/>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535"/>
    <w:rsid w:val="00226BE1"/>
    <w:rsid w:val="00226D5C"/>
    <w:rsid w:val="00227027"/>
    <w:rsid w:val="002276E2"/>
    <w:rsid w:val="00227D97"/>
    <w:rsid w:val="00230765"/>
    <w:rsid w:val="002319E4"/>
    <w:rsid w:val="002320DA"/>
    <w:rsid w:val="0023321F"/>
    <w:rsid w:val="00233A44"/>
    <w:rsid w:val="00233E89"/>
    <w:rsid w:val="002346E3"/>
    <w:rsid w:val="002348DA"/>
    <w:rsid w:val="002349E8"/>
    <w:rsid w:val="00235632"/>
    <w:rsid w:val="00235872"/>
    <w:rsid w:val="00236ED3"/>
    <w:rsid w:val="00237363"/>
    <w:rsid w:val="002413CC"/>
    <w:rsid w:val="00241559"/>
    <w:rsid w:val="00242362"/>
    <w:rsid w:val="0024267E"/>
    <w:rsid w:val="00243179"/>
    <w:rsid w:val="0024350A"/>
    <w:rsid w:val="002435B3"/>
    <w:rsid w:val="00244040"/>
    <w:rsid w:val="002458EB"/>
    <w:rsid w:val="002462D0"/>
    <w:rsid w:val="00246594"/>
    <w:rsid w:val="0024798D"/>
    <w:rsid w:val="00251316"/>
    <w:rsid w:val="00251615"/>
    <w:rsid w:val="00251AE1"/>
    <w:rsid w:val="00251B4A"/>
    <w:rsid w:val="00251DE3"/>
    <w:rsid w:val="00251F7B"/>
    <w:rsid w:val="0025243C"/>
    <w:rsid w:val="002536A0"/>
    <w:rsid w:val="00253EE7"/>
    <w:rsid w:val="00255D36"/>
    <w:rsid w:val="00257543"/>
    <w:rsid w:val="00261782"/>
    <w:rsid w:val="002617E7"/>
    <w:rsid w:val="00261A3A"/>
    <w:rsid w:val="002622B0"/>
    <w:rsid w:val="00262A43"/>
    <w:rsid w:val="002637AE"/>
    <w:rsid w:val="00264189"/>
    <w:rsid w:val="00264228"/>
    <w:rsid w:val="00264334"/>
    <w:rsid w:val="0026473E"/>
    <w:rsid w:val="00265521"/>
    <w:rsid w:val="00265C81"/>
    <w:rsid w:val="00265FCA"/>
    <w:rsid w:val="00266214"/>
    <w:rsid w:val="00267A3C"/>
    <w:rsid w:val="00267C83"/>
    <w:rsid w:val="00267DDB"/>
    <w:rsid w:val="0027144F"/>
    <w:rsid w:val="00271F3A"/>
    <w:rsid w:val="00273278"/>
    <w:rsid w:val="002737F4"/>
    <w:rsid w:val="00274BB8"/>
    <w:rsid w:val="00274C41"/>
    <w:rsid w:val="00274DFF"/>
    <w:rsid w:val="0027573C"/>
    <w:rsid w:val="00276081"/>
    <w:rsid w:val="00276B67"/>
    <w:rsid w:val="00277097"/>
    <w:rsid w:val="002805F5"/>
    <w:rsid w:val="00280751"/>
    <w:rsid w:val="00280E8F"/>
    <w:rsid w:val="00281605"/>
    <w:rsid w:val="002819A4"/>
    <w:rsid w:val="00281C9B"/>
    <w:rsid w:val="002821B7"/>
    <w:rsid w:val="0028280A"/>
    <w:rsid w:val="00282F53"/>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5BE1"/>
    <w:rsid w:val="00296227"/>
    <w:rsid w:val="00296314"/>
    <w:rsid w:val="00296F44"/>
    <w:rsid w:val="0029777D"/>
    <w:rsid w:val="002A055E"/>
    <w:rsid w:val="002A1733"/>
    <w:rsid w:val="002A1D4E"/>
    <w:rsid w:val="002A216E"/>
    <w:rsid w:val="002A2869"/>
    <w:rsid w:val="002A3257"/>
    <w:rsid w:val="002A37EE"/>
    <w:rsid w:val="002A3FC3"/>
    <w:rsid w:val="002A44A5"/>
    <w:rsid w:val="002A4CC1"/>
    <w:rsid w:val="002A521D"/>
    <w:rsid w:val="002A5A5B"/>
    <w:rsid w:val="002A5F35"/>
    <w:rsid w:val="002A6CFF"/>
    <w:rsid w:val="002A6FF8"/>
    <w:rsid w:val="002B1174"/>
    <w:rsid w:val="002B24D6"/>
    <w:rsid w:val="002B2C00"/>
    <w:rsid w:val="002B3FE9"/>
    <w:rsid w:val="002B6D00"/>
    <w:rsid w:val="002C151A"/>
    <w:rsid w:val="002C2995"/>
    <w:rsid w:val="002C38A5"/>
    <w:rsid w:val="002C3FD2"/>
    <w:rsid w:val="002C400F"/>
    <w:rsid w:val="002C41E6"/>
    <w:rsid w:val="002C4435"/>
    <w:rsid w:val="002C4558"/>
    <w:rsid w:val="002C6364"/>
    <w:rsid w:val="002C7166"/>
    <w:rsid w:val="002C71A1"/>
    <w:rsid w:val="002D007E"/>
    <w:rsid w:val="002D0200"/>
    <w:rsid w:val="002D071A"/>
    <w:rsid w:val="002D102E"/>
    <w:rsid w:val="002D2E85"/>
    <w:rsid w:val="002D34B2"/>
    <w:rsid w:val="002D3EA2"/>
    <w:rsid w:val="002D4ABC"/>
    <w:rsid w:val="002D5255"/>
    <w:rsid w:val="002D5BFA"/>
    <w:rsid w:val="002D6218"/>
    <w:rsid w:val="002D6B9B"/>
    <w:rsid w:val="002D7637"/>
    <w:rsid w:val="002E0B37"/>
    <w:rsid w:val="002E1318"/>
    <w:rsid w:val="002E17F2"/>
    <w:rsid w:val="002E2A11"/>
    <w:rsid w:val="002E368E"/>
    <w:rsid w:val="002E38B4"/>
    <w:rsid w:val="002E4943"/>
    <w:rsid w:val="002E5B15"/>
    <w:rsid w:val="002E689B"/>
    <w:rsid w:val="002E7003"/>
    <w:rsid w:val="002E74D2"/>
    <w:rsid w:val="002E7CAE"/>
    <w:rsid w:val="002F07A4"/>
    <w:rsid w:val="002F2219"/>
    <w:rsid w:val="002F2523"/>
    <w:rsid w:val="002F2771"/>
    <w:rsid w:val="002F2F73"/>
    <w:rsid w:val="002F37A9"/>
    <w:rsid w:val="002F5609"/>
    <w:rsid w:val="002F5AFC"/>
    <w:rsid w:val="002F6E9C"/>
    <w:rsid w:val="002F6EF2"/>
    <w:rsid w:val="002F771F"/>
    <w:rsid w:val="002F7935"/>
    <w:rsid w:val="003001B2"/>
    <w:rsid w:val="003003EF"/>
    <w:rsid w:val="003003F3"/>
    <w:rsid w:val="00300A39"/>
    <w:rsid w:val="00301CE6"/>
    <w:rsid w:val="00302569"/>
    <w:rsid w:val="0030256B"/>
    <w:rsid w:val="00302D11"/>
    <w:rsid w:val="003038EC"/>
    <w:rsid w:val="0030501F"/>
    <w:rsid w:val="00305444"/>
    <w:rsid w:val="00305E84"/>
    <w:rsid w:val="00306D7E"/>
    <w:rsid w:val="00307A45"/>
    <w:rsid w:val="00307BA1"/>
    <w:rsid w:val="003100B3"/>
    <w:rsid w:val="003113AC"/>
    <w:rsid w:val="00311702"/>
    <w:rsid w:val="00311E82"/>
    <w:rsid w:val="003124BA"/>
    <w:rsid w:val="00313FD6"/>
    <w:rsid w:val="003143BD"/>
    <w:rsid w:val="00317C54"/>
    <w:rsid w:val="00320177"/>
    <w:rsid w:val="003203ED"/>
    <w:rsid w:val="00320E9E"/>
    <w:rsid w:val="00321454"/>
    <w:rsid w:val="003225B5"/>
    <w:rsid w:val="00322820"/>
    <w:rsid w:val="00322C9F"/>
    <w:rsid w:val="003233E6"/>
    <w:rsid w:val="00324135"/>
    <w:rsid w:val="00324AA1"/>
    <w:rsid w:val="00324D23"/>
    <w:rsid w:val="00325768"/>
    <w:rsid w:val="00325F35"/>
    <w:rsid w:val="003260A9"/>
    <w:rsid w:val="00330D80"/>
    <w:rsid w:val="00330EB7"/>
    <w:rsid w:val="00331751"/>
    <w:rsid w:val="003329DD"/>
    <w:rsid w:val="003330BE"/>
    <w:rsid w:val="003334EA"/>
    <w:rsid w:val="0033352D"/>
    <w:rsid w:val="00333FD7"/>
    <w:rsid w:val="00334165"/>
    <w:rsid w:val="00334578"/>
    <w:rsid w:val="00334579"/>
    <w:rsid w:val="00334D0C"/>
    <w:rsid w:val="0033520D"/>
    <w:rsid w:val="00335858"/>
    <w:rsid w:val="00336BDA"/>
    <w:rsid w:val="00337135"/>
    <w:rsid w:val="00340CA8"/>
    <w:rsid w:val="0034106C"/>
    <w:rsid w:val="003419A8"/>
    <w:rsid w:val="0034203F"/>
    <w:rsid w:val="00342BD7"/>
    <w:rsid w:val="00343CE6"/>
    <w:rsid w:val="0034447A"/>
    <w:rsid w:val="003457C4"/>
    <w:rsid w:val="00346038"/>
    <w:rsid w:val="00346290"/>
    <w:rsid w:val="00346DB5"/>
    <w:rsid w:val="003477B1"/>
    <w:rsid w:val="003479F3"/>
    <w:rsid w:val="00347E7F"/>
    <w:rsid w:val="0035020E"/>
    <w:rsid w:val="0035065C"/>
    <w:rsid w:val="003516FD"/>
    <w:rsid w:val="00351C21"/>
    <w:rsid w:val="00352094"/>
    <w:rsid w:val="00352BCD"/>
    <w:rsid w:val="00354E94"/>
    <w:rsid w:val="00354F66"/>
    <w:rsid w:val="00355206"/>
    <w:rsid w:val="003557C7"/>
    <w:rsid w:val="00355B66"/>
    <w:rsid w:val="00356081"/>
    <w:rsid w:val="00357074"/>
    <w:rsid w:val="00357380"/>
    <w:rsid w:val="003602D9"/>
    <w:rsid w:val="00362AF6"/>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1F75"/>
    <w:rsid w:val="00372AAF"/>
    <w:rsid w:val="003742AC"/>
    <w:rsid w:val="003744D4"/>
    <w:rsid w:val="00374B50"/>
    <w:rsid w:val="00374BFF"/>
    <w:rsid w:val="00375719"/>
    <w:rsid w:val="0037634D"/>
    <w:rsid w:val="003768AA"/>
    <w:rsid w:val="00377688"/>
    <w:rsid w:val="00377CE1"/>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C1E"/>
    <w:rsid w:val="00394D8D"/>
    <w:rsid w:val="00395948"/>
    <w:rsid w:val="00395F42"/>
    <w:rsid w:val="003967CC"/>
    <w:rsid w:val="00396C06"/>
    <w:rsid w:val="00397568"/>
    <w:rsid w:val="003978A8"/>
    <w:rsid w:val="003A0DAE"/>
    <w:rsid w:val="003A16AD"/>
    <w:rsid w:val="003A2130"/>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72F"/>
    <w:rsid w:val="003B1DDF"/>
    <w:rsid w:val="003B29D5"/>
    <w:rsid w:val="003B2AE7"/>
    <w:rsid w:val="003B2B22"/>
    <w:rsid w:val="003B369F"/>
    <w:rsid w:val="003B36A3"/>
    <w:rsid w:val="003B4EB4"/>
    <w:rsid w:val="003B53CC"/>
    <w:rsid w:val="003B5A3F"/>
    <w:rsid w:val="003B72C3"/>
    <w:rsid w:val="003B795B"/>
    <w:rsid w:val="003B7AC3"/>
    <w:rsid w:val="003B7FE5"/>
    <w:rsid w:val="003C0D50"/>
    <w:rsid w:val="003C11C8"/>
    <w:rsid w:val="003C12B9"/>
    <w:rsid w:val="003C22BF"/>
    <w:rsid w:val="003C2702"/>
    <w:rsid w:val="003C2907"/>
    <w:rsid w:val="003C49BC"/>
    <w:rsid w:val="003C5C59"/>
    <w:rsid w:val="003C5DB9"/>
    <w:rsid w:val="003C62E9"/>
    <w:rsid w:val="003C62ED"/>
    <w:rsid w:val="003C6C78"/>
    <w:rsid w:val="003C6E0C"/>
    <w:rsid w:val="003C7806"/>
    <w:rsid w:val="003D109F"/>
    <w:rsid w:val="003D2478"/>
    <w:rsid w:val="003D40C4"/>
    <w:rsid w:val="003D4835"/>
    <w:rsid w:val="003D5B1F"/>
    <w:rsid w:val="003D5BE9"/>
    <w:rsid w:val="003D6122"/>
    <w:rsid w:val="003D6509"/>
    <w:rsid w:val="003D6649"/>
    <w:rsid w:val="003D7146"/>
    <w:rsid w:val="003D7999"/>
    <w:rsid w:val="003D7FB1"/>
    <w:rsid w:val="003E104F"/>
    <w:rsid w:val="003E14A6"/>
    <w:rsid w:val="003E15FA"/>
    <w:rsid w:val="003E15FB"/>
    <w:rsid w:val="003E16CC"/>
    <w:rsid w:val="003E179A"/>
    <w:rsid w:val="003E1D1E"/>
    <w:rsid w:val="003E1D23"/>
    <w:rsid w:val="003E36E4"/>
    <w:rsid w:val="003E3826"/>
    <w:rsid w:val="003E3A77"/>
    <w:rsid w:val="003E4493"/>
    <w:rsid w:val="003E4C6F"/>
    <w:rsid w:val="003E517D"/>
    <w:rsid w:val="003E55E4"/>
    <w:rsid w:val="003E5B3A"/>
    <w:rsid w:val="003E5F09"/>
    <w:rsid w:val="003E64AD"/>
    <w:rsid w:val="003E6626"/>
    <w:rsid w:val="003E74E3"/>
    <w:rsid w:val="003F05C7"/>
    <w:rsid w:val="003F1E02"/>
    <w:rsid w:val="003F1FDF"/>
    <w:rsid w:val="003F2CD4"/>
    <w:rsid w:val="003F370E"/>
    <w:rsid w:val="003F4A38"/>
    <w:rsid w:val="003F4A65"/>
    <w:rsid w:val="003F5632"/>
    <w:rsid w:val="003F56D3"/>
    <w:rsid w:val="003F6BBE"/>
    <w:rsid w:val="004000E8"/>
    <w:rsid w:val="00400768"/>
    <w:rsid w:val="004008B0"/>
    <w:rsid w:val="00400B54"/>
    <w:rsid w:val="00402353"/>
    <w:rsid w:val="0040236A"/>
    <w:rsid w:val="0040255D"/>
    <w:rsid w:val="004028A6"/>
    <w:rsid w:val="00402E2B"/>
    <w:rsid w:val="00403C08"/>
    <w:rsid w:val="00404059"/>
    <w:rsid w:val="004040C0"/>
    <w:rsid w:val="004048FF"/>
    <w:rsid w:val="00404F24"/>
    <w:rsid w:val="0040512B"/>
    <w:rsid w:val="00405CA5"/>
    <w:rsid w:val="00406147"/>
    <w:rsid w:val="00406620"/>
    <w:rsid w:val="00406A49"/>
    <w:rsid w:val="00406D09"/>
    <w:rsid w:val="00407C29"/>
    <w:rsid w:val="00407CD3"/>
    <w:rsid w:val="00410134"/>
    <w:rsid w:val="00410B72"/>
    <w:rsid w:val="00410C9B"/>
    <w:rsid w:val="00410F18"/>
    <w:rsid w:val="00411B1A"/>
    <w:rsid w:val="0041258E"/>
    <w:rsid w:val="0041263E"/>
    <w:rsid w:val="00413AAC"/>
    <w:rsid w:val="00414AB1"/>
    <w:rsid w:val="00414C64"/>
    <w:rsid w:val="00414FEA"/>
    <w:rsid w:val="00415E8A"/>
    <w:rsid w:val="00416275"/>
    <w:rsid w:val="00416D25"/>
    <w:rsid w:val="00420230"/>
    <w:rsid w:val="00421105"/>
    <w:rsid w:val="00421616"/>
    <w:rsid w:val="0042167F"/>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0936"/>
    <w:rsid w:val="004310AC"/>
    <w:rsid w:val="00431284"/>
    <w:rsid w:val="00431A9F"/>
    <w:rsid w:val="00432F94"/>
    <w:rsid w:val="00433CB2"/>
    <w:rsid w:val="0043473D"/>
    <w:rsid w:val="00434ED0"/>
    <w:rsid w:val="00437447"/>
    <w:rsid w:val="00440C67"/>
    <w:rsid w:val="00441362"/>
    <w:rsid w:val="00441A92"/>
    <w:rsid w:val="00442A5F"/>
    <w:rsid w:val="00443C63"/>
    <w:rsid w:val="00444F56"/>
    <w:rsid w:val="004459C8"/>
    <w:rsid w:val="00446488"/>
    <w:rsid w:val="00446A99"/>
    <w:rsid w:val="0044705A"/>
    <w:rsid w:val="00450214"/>
    <w:rsid w:val="00450E98"/>
    <w:rsid w:val="004517AA"/>
    <w:rsid w:val="00452CAC"/>
    <w:rsid w:val="004545AE"/>
    <w:rsid w:val="00454921"/>
    <w:rsid w:val="0045630F"/>
    <w:rsid w:val="00456425"/>
    <w:rsid w:val="00456B04"/>
    <w:rsid w:val="00457565"/>
    <w:rsid w:val="00457B71"/>
    <w:rsid w:val="00460D15"/>
    <w:rsid w:val="004616E7"/>
    <w:rsid w:val="00461892"/>
    <w:rsid w:val="0046493F"/>
    <w:rsid w:val="004661B2"/>
    <w:rsid w:val="004669E2"/>
    <w:rsid w:val="00466F5E"/>
    <w:rsid w:val="00470334"/>
    <w:rsid w:val="00470C31"/>
    <w:rsid w:val="00471148"/>
    <w:rsid w:val="00472188"/>
    <w:rsid w:val="0047271B"/>
    <w:rsid w:val="004734D0"/>
    <w:rsid w:val="00473BE8"/>
    <w:rsid w:val="00473DCE"/>
    <w:rsid w:val="00473E5C"/>
    <w:rsid w:val="004744BC"/>
    <w:rsid w:val="004751F6"/>
    <w:rsid w:val="0047556B"/>
    <w:rsid w:val="004759C4"/>
    <w:rsid w:val="00475A37"/>
    <w:rsid w:val="00476675"/>
    <w:rsid w:val="00477768"/>
    <w:rsid w:val="004804AB"/>
    <w:rsid w:val="004809E0"/>
    <w:rsid w:val="00480E5D"/>
    <w:rsid w:val="00480E90"/>
    <w:rsid w:val="00481203"/>
    <w:rsid w:val="0048156B"/>
    <w:rsid w:val="004815FD"/>
    <w:rsid w:val="00481705"/>
    <w:rsid w:val="00481DE7"/>
    <w:rsid w:val="00481FB4"/>
    <w:rsid w:val="00482695"/>
    <w:rsid w:val="00483633"/>
    <w:rsid w:val="00483EFF"/>
    <w:rsid w:val="004842C3"/>
    <w:rsid w:val="00484787"/>
    <w:rsid w:val="0048634B"/>
    <w:rsid w:val="00486739"/>
    <w:rsid w:val="0048705F"/>
    <w:rsid w:val="00487362"/>
    <w:rsid w:val="00487875"/>
    <w:rsid w:val="00490C6F"/>
    <w:rsid w:val="00491B36"/>
    <w:rsid w:val="00492BC5"/>
    <w:rsid w:val="00492E72"/>
    <w:rsid w:val="00493C61"/>
    <w:rsid w:val="0049408E"/>
    <w:rsid w:val="00494971"/>
    <w:rsid w:val="00495707"/>
    <w:rsid w:val="004964F1"/>
    <w:rsid w:val="00496E03"/>
    <w:rsid w:val="0049716B"/>
    <w:rsid w:val="0049770B"/>
    <w:rsid w:val="00497C80"/>
    <w:rsid w:val="004A059A"/>
    <w:rsid w:val="004A1610"/>
    <w:rsid w:val="004A16BC"/>
    <w:rsid w:val="004A1E58"/>
    <w:rsid w:val="004A264A"/>
    <w:rsid w:val="004A27DF"/>
    <w:rsid w:val="004A2B94"/>
    <w:rsid w:val="004A2D47"/>
    <w:rsid w:val="004A4A51"/>
    <w:rsid w:val="004A5256"/>
    <w:rsid w:val="004A5E18"/>
    <w:rsid w:val="004A614C"/>
    <w:rsid w:val="004A692D"/>
    <w:rsid w:val="004A748F"/>
    <w:rsid w:val="004A7D0F"/>
    <w:rsid w:val="004B0802"/>
    <w:rsid w:val="004B0840"/>
    <w:rsid w:val="004B09DB"/>
    <w:rsid w:val="004B1049"/>
    <w:rsid w:val="004B1CFE"/>
    <w:rsid w:val="004B1DB8"/>
    <w:rsid w:val="004B2F6C"/>
    <w:rsid w:val="004B4459"/>
    <w:rsid w:val="004B44CE"/>
    <w:rsid w:val="004B5267"/>
    <w:rsid w:val="004B6A7F"/>
    <w:rsid w:val="004B74E1"/>
    <w:rsid w:val="004B7C0C"/>
    <w:rsid w:val="004C0C9D"/>
    <w:rsid w:val="004C0D08"/>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D06BB"/>
    <w:rsid w:val="004D2254"/>
    <w:rsid w:val="004D36B1"/>
    <w:rsid w:val="004D4B05"/>
    <w:rsid w:val="004D589F"/>
    <w:rsid w:val="004D6C54"/>
    <w:rsid w:val="004D6E88"/>
    <w:rsid w:val="004D7DE1"/>
    <w:rsid w:val="004D7EBD"/>
    <w:rsid w:val="004E0BC3"/>
    <w:rsid w:val="004E1246"/>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945"/>
    <w:rsid w:val="004F4DA3"/>
    <w:rsid w:val="004F5669"/>
    <w:rsid w:val="004F631B"/>
    <w:rsid w:val="004F6322"/>
    <w:rsid w:val="004F659D"/>
    <w:rsid w:val="004F6870"/>
    <w:rsid w:val="00500B52"/>
    <w:rsid w:val="0050268E"/>
    <w:rsid w:val="0050318E"/>
    <w:rsid w:val="00504512"/>
    <w:rsid w:val="00504D78"/>
    <w:rsid w:val="00505C53"/>
    <w:rsid w:val="00506557"/>
    <w:rsid w:val="0050677A"/>
    <w:rsid w:val="00506849"/>
    <w:rsid w:val="00506D5C"/>
    <w:rsid w:val="00507194"/>
    <w:rsid w:val="005108D8"/>
    <w:rsid w:val="005116F9"/>
    <w:rsid w:val="0051249C"/>
    <w:rsid w:val="00512811"/>
    <w:rsid w:val="00514531"/>
    <w:rsid w:val="005146A4"/>
    <w:rsid w:val="005153A7"/>
    <w:rsid w:val="00517FD4"/>
    <w:rsid w:val="005219CF"/>
    <w:rsid w:val="00522170"/>
    <w:rsid w:val="00522857"/>
    <w:rsid w:val="005234AA"/>
    <w:rsid w:val="00525A40"/>
    <w:rsid w:val="00527616"/>
    <w:rsid w:val="005306C8"/>
    <w:rsid w:val="00530D7E"/>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A18"/>
    <w:rsid w:val="00551810"/>
    <w:rsid w:val="00553521"/>
    <w:rsid w:val="0055446D"/>
    <w:rsid w:val="00554D8B"/>
    <w:rsid w:val="00554E19"/>
    <w:rsid w:val="00555418"/>
    <w:rsid w:val="0055688F"/>
    <w:rsid w:val="005571BC"/>
    <w:rsid w:val="005574AF"/>
    <w:rsid w:val="00557502"/>
    <w:rsid w:val="00557FA0"/>
    <w:rsid w:val="005606BD"/>
    <w:rsid w:val="00560C31"/>
    <w:rsid w:val="0056121F"/>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793"/>
    <w:rsid w:val="005743DE"/>
    <w:rsid w:val="005752DA"/>
    <w:rsid w:val="005764C7"/>
    <w:rsid w:val="0057762F"/>
    <w:rsid w:val="0058154C"/>
    <w:rsid w:val="0058172D"/>
    <w:rsid w:val="00581CEB"/>
    <w:rsid w:val="00582561"/>
    <w:rsid w:val="00582809"/>
    <w:rsid w:val="0058331C"/>
    <w:rsid w:val="00585C4E"/>
    <w:rsid w:val="00585C6A"/>
    <w:rsid w:val="00586023"/>
    <w:rsid w:val="0058638E"/>
    <w:rsid w:val="00586451"/>
    <w:rsid w:val="0058798C"/>
    <w:rsid w:val="005900FA"/>
    <w:rsid w:val="0059237B"/>
    <w:rsid w:val="005935A4"/>
    <w:rsid w:val="005948C2"/>
    <w:rsid w:val="00594AC4"/>
    <w:rsid w:val="0059588C"/>
    <w:rsid w:val="00595D45"/>
    <w:rsid w:val="00595D84"/>
    <w:rsid w:val="00595DCA"/>
    <w:rsid w:val="00596121"/>
    <w:rsid w:val="0059779B"/>
    <w:rsid w:val="00597B77"/>
    <w:rsid w:val="005A04F4"/>
    <w:rsid w:val="005A0771"/>
    <w:rsid w:val="005A0942"/>
    <w:rsid w:val="005A0DAA"/>
    <w:rsid w:val="005A1BCB"/>
    <w:rsid w:val="005A209A"/>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D71"/>
    <w:rsid w:val="005B6F83"/>
    <w:rsid w:val="005C1F0C"/>
    <w:rsid w:val="005C22CC"/>
    <w:rsid w:val="005C2555"/>
    <w:rsid w:val="005C433B"/>
    <w:rsid w:val="005C61AC"/>
    <w:rsid w:val="005C65B6"/>
    <w:rsid w:val="005C6E03"/>
    <w:rsid w:val="005C731C"/>
    <w:rsid w:val="005C74FB"/>
    <w:rsid w:val="005C76FB"/>
    <w:rsid w:val="005D030D"/>
    <w:rsid w:val="005D0A66"/>
    <w:rsid w:val="005D1602"/>
    <w:rsid w:val="005D2D6C"/>
    <w:rsid w:val="005D32AE"/>
    <w:rsid w:val="005D4AB0"/>
    <w:rsid w:val="005D547D"/>
    <w:rsid w:val="005D7A1B"/>
    <w:rsid w:val="005D7B61"/>
    <w:rsid w:val="005D7C82"/>
    <w:rsid w:val="005D7ED3"/>
    <w:rsid w:val="005E0460"/>
    <w:rsid w:val="005E0C50"/>
    <w:rsid w:val="005E18FE"/>
    <w:rsid w:val="005E2B45"/>
    <w:rsid w:val="005E385F"/>
    <w:rsid w:val="005E442C"/>
    <w:rsid w:val="005E4663"/>
    <w:rsid w:val="005E4FCF"/>
    <w:rsid w:val="005E53B7"/>
    <w:rsid w:val="005E5895"/>
    <w:rsid w:val="005E5B81"/>
    <w:rsid w:val="005E6492"/>
    <w:rsid w:val="005E7D4A"/>
    <w:rsid w:val="005F036E"/>
    <w:rsid w:val="005F2CB1"/>
    <w:rsid w:val="005F2D31"/>
    <w:rsid w:val="005F40F1"/>
    <w:rsid w:val="005F4108"/>
    <w:rsid w:val="005F5633"/>
    <w:rsid w:val="005F589E"/>
    <w:rsid w:val="005F5C6B"/>
    <w:rsid w:val="005F5F41"/>
    <w:rsid w:val="005F618C"/>
    <w:rsid w:val="005F68AB"/>
    <w:rsid w:val="005F70BD"/>
    <w:rsid w:val="005F7F27"/>
    <w:rsid w:val="0060064D"/>
    <w:rsid w:val="0060251F"/>
    <w:rsid w:val="00602602"/>
    <w:rsid w:val="0060283C"/>
    <w:rsid w:val="00602EF6"/>
    <w:rsid w:val="00603A84"/>
    <w:rsid w:val="00604F14"/>
    <w:rsid w:val="00605289"/>
    <w:rsid w:val="006059C5"/>
    <w:rsid w:val="00606ECD"/>
    <w:rsid w:val="006074C1"/>
    <w:rsid w:val="0060764F"/>
    <w:rsid w:val="00610E1F"/>
    <w:rsid w:val="00611AB9"/>
    <w:rsid w:val="00613257"/>
    <w:rsid w:val="006146ED"/>
    <w:rsid w:val="00614994"/>
    <w:rsid w:val="006151D2"/>
    <w:rsid w:val="00620B97"/>
    <w:rsid w:val="00621751"/>
    <w:rsid w:val="006232E1"/>
    <w:rsid w:val="006234A6"/>
    <w:rsid w:val="00623B7D"/>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40E32"/>
    <w:rsid w:val="00640F0A"/>
    <w:rsid w:val="0064151F"/>
    <w:rsid w:val="00641533"/>
    <w:rsid w:val="006415B3"/>
    <w:rsid w:val="00641A63"/>
    <w:rsid w:val="0064208D"/>
    <w:rsid w:val="00642735"/>
    <w:rsid w:val="006427F0"/>
    <w:rsid w:val="0064295E"/>
    <w:rsid w:val="0064333C"/>
    <w:rsid w:val="00643475"/>
    <w:rsid w:val="00643480"/>
    <w:rsid w:val="0064396A"/>
    <w:rsid w:val="00643AD5"/>
    <w:rsid w:val="00645482"/>
    <w:rsid w:val="00645C2B"/>
    <w:rsid w:val="00645D49"/>
    <w:rsid w:val="0064624E"/>
    <w:rsid w:val="00646703"/>
    <w:rsid w:val="006467EF"/>
    <w:rsid w:val="00647435"/>
    <w:rsid w:val="00650AB9"/>
    <w:rsid w:val="00650EA2"/>
    <w:rsid w:val="006531CC"/>
    <w:rsid w:val="006533E6"/>
    <w:rsid w:val="006538FC"/>
    <w:rsid w:val="00653FB4"/>
    <w:rsid w:val="006540B7"/>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9"/>
    <w:rsid w:val="00663AEB"/>
    <w:rsid w:val="00664272"/>
    <w:rsid w:val="006643AB"/>
    <w:rsid w:val="006655EE"/>
    <w:rsid w:val="00665ED4"/>
    <w:rsid w:val="0066664B"/>
    <w:rsid w:val="00667EE7"/>
    <w:rsid w:val="00670922"/>
    <w:rsid w:val="00670BE1"/>
    <w:rsid w:val="00671DC9"/>
    <w:rsid w:val="0067218F"/>
    <w:rsid w:val="00673784"/>
    <w:rsid w:val="006737B4"/>
    <w:rsid w:val="00673B0F"/>
    <w:rsid w:val="006741F2"/>
    <w:rsid w:val="0067421C"/>
    <w:rsid w:val="00674CC3"/>
    <w:rsid w:val="00675C72"/>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8D7"/>
    <w:rsid w:val="00690CAD"/>
    <w:rsid w:val="00691A2E"/>
    <w:rsid w:val="006921F6"/>
    <w:rsid w:val="006929B2"/>
    <w:rsid w:val="00692E40"/>
    <w:rsid w:val="006931AC"/>
    <w:rsid w:val="00694119"/>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A7F92"/>
    <w:rsid w:val="006B040B"/>
    <w:rsid w:val="006B0EC6"/>
    <w:rsid w:val="006B1816"/>
    <w:rsid w:val="006B2099"/>
    <w:rsid w:val="006B2283"/>
    <w:rsid w:val="006B2A51"/>
    <w:rsid w:val="006B3DBE"/>
    <w:rsid w:val="006B4329"/>
    <w:rsid w:val="006B49CD"/>
    <w:rsid w:val="006B4FC2"/>
    <w:rsid w:val="006B50CF"/>
    <w:rsid w:val="006B56C6"/>
    <w:rsid w:val="006B70C9"/>
    <w:rsid w:val="006B7277"/>
    <w:rsid w:val="006B7AD1"/>
    <w:rsid w:val="006B7F40"/>
    <w:rsid w:val="006C03B8"/>
    <w:rsid w:val="006C0BF3"/>
    <w:rsid w:val="006C385B"/>
    <w:rsid w:val="006C4E5C"/>
    <w:rsid w:val="006C545C"/>
    <w:rsid w:val="006C58DF"/>
    <w:rsid w:val="006C5B25"/>
    <w:rsid w:val="006C5EC9"/>
    <w:rsid w:val="006C6059"/>
    <w:rsid w:val="006C7522"/>
    <w:rsid w:val="006D0139"/>
    <w:rsid w:val="006D305F"/>
    <w:rsid w:val="006D351A"/>
    <w:rsid w:val="006D4C5B"/>
    <w:rsid w:val="006D554A"/>
    <w:rsid w:val="006D5CE4"/>
    <w:rsid w:val="006D6F08"/>
    <w:rsid w:val="006D74BE"/>
    <w:rsid w:val="006D79AB"/>
    <w:rsid w:val="006D7DA7"/>
    <w:rsid w:val="006E062C"/>
    <w:rsid w:val="006E2572"/>
    <w:rsid w:val="006E28B7"/>
    <w:rsid w:val="006E2B61"/>
    <w:rsid w:val="006E3310"/>
    <w:rsid w:val="006E3367"/>
    <w:rsid w:val="006E350F"/>
    <w:rsid w:val="006E3C5F"/>
    <w:rsid w:val="006E44D5"/>
    <w:rsid w:val="006E4677"/>
    <w:rsid w:val="006E46A8"/>
    <w:rsid w:val="006E486F"/>
    <w:rsid w:val="006E4E39"/>
    <w:rsid w:val="006E545B"/>
    <w:rsid w:val="006E565E"/>
    <w:rsid w:val="006E5A6E"/>
    <w:rsid w:val="006E5FC4"/>
    <w:rsid w:val="006E7D3B"/>
    <w:rsid w:val="006E7F80"/>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766F"/>
    <w:rsid w:val="00707ADF"/>
    <w:rsid w:val="00707D61"/>
    <w:rsid w:val="00710542"/>
    <w:rsid w:val="0071126B"/>
    <w:rsid w:val="007118CA"/>
    <w:rsid w:val="00711D31"/>
    <w:rsid w:val="00712287"/>
    <w:rsid w:val="00712772"/>
    <w:rsid w:val="007148D3"/>
    <w:rsid w:val="0071551B"/>
    <w:rsid w:val="00715638"/>
    <w:rsid w:val="00715A32"/>
    <w:rsid w:val="00715B9A"/>
    <w:rsid w:val="00715E8B"/>
    <w:rsid w:val="007161DA"/>
    <w:rsid w:val="007163B5"/>
    <w:rsid w:val="0071650B"/>
    <w:rsid w:val="00717413"/>
    <w:rsid w:val="00722506"/>
    <w:rsid w:val="00723001"/>
    <w:rsid w:val="007245A0"/>
    <w:rsid w:val="00724649"/>
    <w:rsid w:val="00725161"/>
    <w:rsid w:val="00725B07"/>
    <w:rsid w:val="00726EA6"/>
    <w:rsid w:val="00727208"/>
    <w:rsid w:val="00727299"/>
    <w:rsid w:val="00727680"/>
    <w:rsid w:val="00727D2C"/>
    <w:rsid w:val="0073054C"/>
    <w:rsid w:val="00731066"/>
    <w:rsid w:val="00732E13"/>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B98"/>
    <w:rsid w:val="00746EAC"/>
    <w:rsid w:val="007474A3"/>
    <w:rsid w:val="00747D8B"/>
    <w:rsid w:val="00751228"/>
    <w:rsid w:val="007543CB"/>
    <w:rsid w:val="00755EC7"/>
    <w:rsid w:val="00756AA8"/>
    <w:rsid w:val="007571E1"/>
    <w:rsid w:val="007575D7"/>
    <w:rsid w:val="0075763F"/>
    <w:rsid w:val="007579BB"/>
    <w:rsid w:val="007602E4"/>
    <w:rsid w:val="007604B2"/>
    <w:rsid w:val="007619D7"/>
    <w:rsid w:val="007623FB"/>
    <w:rsid w:val="00765281"/>
    <w:rsid w:val="00766BAD"/>
    <w:rsid w:val="007678DE"/>
    <w:rsid w:val="00770099"/>
    <w:rsid w:val="00770542"/>
    <w:rsid w:val="00771346"/>
    <w:rsid w:val="00771706"/>
    <w:rsid w:val="00771AA0"/>
    <w:rsid w:val="0077213F"/>
    <w:rsid w:val="007731FC"/>
    <w:rsid w:val="00773B4D"/>
    <w:rsid w:val="00773FB6"/>
    <w:rsid w:val="007750D5"/>
    <w:rsid w:val="007755F2"/>
    <w:rsid w:val="007758EB"/>
    <w:rsid w:val="00776971"/>
    <w:rsid w:val="00776B09"/>
    <w:rsid w:val="00776FE2"/>
    <w:rsid w:val="007801CE"/>
    <w:rsid w:val="007808CF"/>
    <w:rsid w:val="007809FF"/>
    <w:rsid w:val="007812F3"/>
    <w:rsid w:val="0078177E"/>
    <w:rsid w:val="00781A89"/>
    <w:rsid w:val="00782868"/>
    <w:rsid w:val="00782A02"/>
    <w:rsid w:val="00782DF0"/>
    <w:rsid w:val="00782F54"/>
    <w:rsid w:val="0078304C"/>
    <w:rsid w:val="00783673"/>
    <w:rsid w:val="00783F0B"/>
    <w:rsid w:val="0078417D"/>
    <w:rsid w:val="00785490"/>
    <w:rsid w:val="00785863"/>
    <w:rsid w:val="00785889"/>
    <w:rsid w:val="00785D29"/>
    <w:rsid w:val="00787850"/>
    <w:rsid w:val="00787D7A"/>
    <w:rsid w:val="00787EF3"/>
    <w:rsid w:val="00790E93"/>
    <w:rsid w:val="00791A2B"/>
    <w:rsid w:val="007925EA"/>
    <w:rsid w:val="007929C8"/>
    <w:rsid w:val="00793CD8"/>
    <w:rsid w:val="00794596"/>
    <w:rsid w:val="00794CAE"/>
    <w:rsid w:val="00795C92"/>
    <w:rsid w:val="00796D97"/>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42D2"/>
    <w:rsid w:val="007D5247"/>
    <w:rsid w:val="007D564B"/>
    <w:rsid w:val="007D5809"/>
    <w:rsid w:val="007D5901"/>
    <w:rsid w:val="007D65F7"/>
    <w:rsid w:val="007D6C7C"/>
    <w:rsid w:val="007D701F"/>
    <w:rsid w:val="007D7526"/>
    <w:rsid w:val="007E2FA0"/>
    <w:rsid w:val="007E3EF5"/>
    <w:rsid w:val="007E4610"/>
    <w:rsid w:val="007E4715"/>
    <w:rsid w:val="007E4D98"/>
    <w:rsid w:val="007E4E18"/>
    <w:rsid w:val="007E505B"/>
    <w:rsid w:val="007E533C"/>
    <w:rsid w:val="007E7091"/>
    <w:rsid w:val="007E7475"/>
    <w:rsid w:val="007F0491"/>
    <w:rsid w:val="007F0DBD"/>
    <w:rsid w:val="007F12B6"/>
    <w:rsid w:val="007F1726"/>
    <w:rsid w:val="007F2363"/>
    <w:rsid w:val="007F3C6F"/>
    <w:rsid w:val="007F4904"/>
    <w:rsid w:val="007F5988"/>
    <w:rsid w:val="0080079E"/>
    <w:rsid w:val="00800A4C"/>
    <w:rsid w:val="00801562"/>
    <w:rsid w:val="0080187F"/>
    <w:rsid w:val="0080253D"/>
    <w:rsid w:val="00802DEB"/>
    <w:rsid w:val="00803546"/>
    <w:rsid w:val="008036C5"/>
    <w:rsid w:val="00803FAE"/>
    <w:rsid w:val="008052C1"/>
    <w:rsid w:val="0080605F"/>
    <w:rsid w:val="00807786"/>
    <w:rsid w:val="00810001"/>
    <w:rsid w:val="008101B0"/>
    <w:rsid w:val="008103FA"/>
    <w:rsid w:val="00810811"/>
    <w:rsid w:val="008115C7"/>
    <w:rsid w:val="008117EF"/>
    <w:rsid w:val="00811FCB"/>
    <w:rsid w:val="008125BB"/>
    <w:rsid w:val="008129EC"/>
    <w:rsid w:val="00812B68"/>
    <w:rsid w:val="0081333C"/>
    <w:rsid w:val="00814AD5"/>
    <w:rsid w:val="00814F7B"/>
    <w:rsid w:val="00815681"/>
    <w:rsid w:val="008156D5"/>
    <w:rsid w:val="008158D6"/>
    <w:rsid w:val="0081716B"/>
    <w:rsid w:val="00817196"/>
    <w:rsid w:val="00820715"/>
    <w:rsid w:val="008213E6"/>
    <w:rsid w:val="008216C3"/>
    <w:rsid w:val="00821960"/>
    <w:rsid w:val="008222EF"/>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6E63"/>
    <w:rsid w:val="008376AC"/>
    <w:rsid w:val="0083778B"/>
    <w:rsid w:val="00840F75"/>
    <w:rsid w:val="00841446"/>
    <w:rsid w:val="00843FEE"/>
    <w:rsid w:val="008441BC"/>
    <w:rsid w:val="008444E8"/>
    <w:rsid w:val="00844E80"/>
    <w:rsid w:val="0084543A"/>
    <w:rsid w:val="00845BE3"/>
    <w:rsid w:val="0084655B"/>
    <w:rsid w:val="00846DF4"/>
    <w:rsid w:val="00846FE7"/>
    <w:rsid w:val="00847D83"/>
    <w:rsid w:val="00851238"/>
    <w:rsid w:val="00851F57"/>
    <w:rsid w:val="008529CC"/>
    <w:rsid w:val="00852B4F"/>
    <w:rsid w:val="00855901"/>
    <w:rsid w:val="00855F88"/>
    <w:rsid w:val="0085648F"/>
    <w:rsid w:val="00856911"/>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D4"/>
    <w:rsid w:val="008706D4"/>
    <w:rsid w:val="00870CC4"/>
    <w:rsid w:val="00870F8A"/>
    <w:rsid w:val="008714FD"/>
    <w:rsid w:val="0087158B"/>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0CA2"/>
    <w:rsid w:val="00881CDD"/>
    <w:rsid w:val="00882349"/>
    <w:rsid w:val="00883005"/>
    <w:rsid w:val="008846AC"/>
    <w:rsid w:val="008848F9"/>
    <w:rsid w:val="00885A75"/>
    <w:rsid w:val="00885A89"/>
    <w:rsid w:val="00886D00"/>
    <w:rsid w:val="00886D44"/>
    <w:rsid w:val="00886EDA"/>
    <w:rsid w:val="008907CA"/>
    <w:rsid w:val="00891245"/>
    <w:rsid w:val="00891B09"/>
    <w:rsid w:val="008923EC"/>
    <w:rsid w:val="00892CFF"/>
    <w:rsid w:val="0089347C"/>
    <w:rsid w:val="008948E3"/>
    <w:rsid w:val="00894A88"/>
    <w:rsid w:val="00895310"/>
    <w:rsid w:val="00895386"/>
    <w:rsid w:val="00896640"/>
    <w:rsid w:val="00896985"/>
    <w:rsid w:val="0089757A"/>
    <w:rsid w:val="00897971"/>
    <w:rsid w:val="008A0210"/>
    <w:rsid w:val="008A08E0"/>
    <w:rsid w:val="008A0B9C"/>
    <w:rsid w:val="008A21FF"/>
    <w:rsid w:val="008A2CE2"/>
    <w:rsid w:val="008A30AC"/>
    <w:rsid w:val="008A30BD"/>
    <w:rsid w:val="008A3AE2"/>
    <w:rsid w:val="008A4275"/>
    <w:rsid w:val="008A44B8"/>
    <w:rsid w:val="008A4E29"/>
    <w:rsid w:val="008A51A8"/>
    <w:rsid w:val="008A54C7"/>
    <w:rsid w:val="008A5A93"/>
    <w:rsid w:val="008A620C"/>
    <w:rsid w:val="008A646C"/>
    <w:rsid w:val="008A76D3"/>
    <w:rsid w:val="008A77D8"/>
    <w:rsid w:val="008B0483"/>
    <w:rsid w:val="008B09DE"/>
    <w:rsid w:val="008B120C"/>
    <w:rsid w:val="008B2932"/>
    <w:rsid w:val="008B2A90"/>
    <w:rsid w:val="008B2B89"/>
    <w:rsid w:val="008B3C92"/>
    <w:rsid w:val="008B45A3"/>
    <w:rsid w:val="008B5156"/>
    <w:rsid w:val="008B51A0"/>
    <w:rsid w:val="008B592A"/>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A1C"/>
    <w:rsid w:val="008C4BAA"/>
    <w:rsid w:val="008C636D"/>
    <w:rsid w:val="008C6AE8"/>
    <w:rsid w:val="008C7573"/>
    <w:rsid w:val="008C7F2C"/>
    <w:rsid w:val="008D114A"/>
    <w:rsid w:val="008D1742"/>
    <w:rsid w:val="008D224C"/>
    <w:rsid w:val="008D2E1D"/>
    <w:rsid w:val="008D31E2"/>
    <w:rsid w:val="008D3299"/>
    <w:rsid w:val="008D34F1"/>
    <w:rsid w:val="008D39D8"/>
    <w:rsid w:val="008D4FAD"/>
    <w:rsid w:val="008D517C"/>
    <w:rsid w:val="008D580D"/>
    <w:rsid w:val="008D6D1A"/>
    <w:rsid w:val="008E0927"/>
    <w:rsid w:val="008E0DC8"/>
    <w:rsid w:val="008E10C0"/>
    <w:rsid w:val="008E1909"/>
    <w:rsid w:val="008E2610"/>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21B4"/>
    <w:rsid w:val="008F21CC"/>
    <w:rsid w:val="008F33DC"/>
    <w:rsid w:val="008F358E"/>
    <w:rsid w:val="008F4050"/>
    <w:rsid w:val="008F477F"/>
    <w:rsid w:val="008F4ED1"/>
    <w:rsid w:val="008F5CE5"/>
    <w:rsid w:val="008F6075"/>
    <w:rsid w:val="008F7390"/>
    <w:rsid w:val="0090151D"/>
    <w:rsid w:val="009015A5"/>
    <w:rsid w:val="00902BDA"/>
    <w:rsid w:val="00902E62"/>
    <w:rsid w:val="0090336B"/>
    <w:rsid w:val="00903880"/>
    <w:rsid w:val="00903AB3"/>
    <w:rsid w:val="00904602"/>
    <w:rsid w:val="00905285"/>
    <w:rsid w:val="009053AA"/>
    <w:rsid w:val="00905561"/>
    <w:rsid w:val="009055DE"/>
    <w:rsid w:val="00905C36"/>
    <w:rsid w:val="00906939"/>
    <w:rsid w:val="00906A8B"/>
    <w:rsid w:val="00906C12"/>
    <w:rsid w:val="00910390"/>
    <w:rsid w:val="00910B7D"/>
    <w:rsid w:val="00911257"/>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3CE"/>
    <w:rsid w:val="00917956"/>
    <w:rsid w:val="009179A0"/>
    <w:rsid w:val="00917CE9"/>
    <w:rsid w:val="00920BF2"/>
    <w:rsid w:val="00922010"/>
    <w:rsid w:val="0092265D"/>
    <w:rsid w:val="009226F0"/>
    <w:rsid w:val="0092270D"/>
    <w:rsid w:val="0092272E"/>
    <w:rsid w:val="00923073"/>
    <w:rsid w:val="00923BD4"/>
    <w:rsid w:val="0092533B"/>
    <w:rsid w:val="0092560F"/>
    <w:rsid w:val="00925CBD"/>
    <w:rsid w:val="0092685E"/>
    <w:rsid w:val="00927AAE"/>
    <w:rsid w:val="00931BD9"/>
    <w:rsid w:val="00932130"/>
    <w:rsid w:val="00932156"/>
    <w:rsid w:val="00932952"/>
    <w:rsid w:val="00933367"/>
    <w:rsid w:val="009336CE"/>
    <w:rsid w:val="00933D3C"/>
    <w:rsid w:val="00933E80"/>
    <w:rsid w:val="00933EEB"/>
    <w:rsid w:val="00934396"/>
    <w:rsid w:val="00934864"/>
    <w:rsid w:val="00940C00"/>
    <w:rsid w:val="00941636"/>
    <w:rsid w:val="00942743"/>
    <w:rsid w:val="00942AEF"/>
    <w:rsid w:val="00942D57"/>
    <w:rsid w:val="009433F1"/>
    <w:rsid w:val="009436AF"/>
    <w:rsid w:val="00943742"/>
    <w:rsid w:val="00943A35"/>
    <w:rsid w:val="00943A5C"/>
    <w:rsid w:val="009447C5"/>
    <w:rsid w:val="0094503B"/>
    <w:rsid w:val="00945467"/>
    <w:rsid w:val="00945630"/>
    <w:rsid w:val="00945920"/>
    <w:rsid w:val="00945C05"/>
    <w:rsid w:val="00946815"/>
    <w:rsid w:val="00946945"/>
    <w:rsid w:val="00946AD8"/>
    <w:rsid w:val="00947713"/>
    <w:rsid w:val="00947CC8"/>
    <w:rsid w:val="00947D62"/>
    <w:rsid w:val="009504BD"/>
    <w:rsid w:val="00950DE7"/>
    <w:rsid w:val="00951435"/>
    <w:rsid w:val="0095278F"/>
    <w:rsid w:val="00953098"/>
    <w:rsid w:val="00953637"/>
    <w:rsid w:val="00953920"/>
    <w:rsid w:val="00953D47"/>
    <w:rsid w:val="0095461F"/>
    <w:rsid w:val="00954663"/>
    <w:rsid w:val="009559ED"/>
    <w:rsid w:val="00955ABB"/>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C5B"/>
    <w:rsid w:val="0097188B"/>
    <w:rsid w:val="00971F08"/>
    <w:rsid w:val="00972109"/>
    <w:rsid w:val="00972E1B"/>
    <w:rsid w:val="00974C50"/>
    <w:rsid w:val="00975C75"/>
    <w:rsid w:val="00975FCB"/>
    <w:rsid w:val="00976949"/>
    <w:rsid w:val="00976B34"/>
    <w:rsid w:val="0098012B"/>
    <w:rsid w:val="00980477"/>
    <w:rsid w:val="00980626"/>
    <w:rsid w:val="009806A3"/>
    <w:rsid w:val="009817BF"/>
    <w:rsid w:val="009820F4"/>
    <w:rsid w:val="00983521"/>
    <w:rsid w:val="009835A1"/>
    <w:rsid w:val="009840D2"/>
    <w:rsid w:val="009842FC"/>
    <w:rsid w:val="00984533"/>
    <w:rsid w:val="00985253"/>
    <w:rsid w:val="009853B3"/>
    <w:rsid w:val="00986635"/>
    <w:rsid w:val="009900E5"/>
    <w:rsid w:val="00990630"/>
    <w:rsid w:val="00990779"/>
    <w:rsid w:val="0099093F"/>
    <w:rsid w:val="00991761"/>
    <w:rsid w:val="0099235B"/>
    <w:rsid w:val="00992CDF"/>
    <w:rsid w:val="00992DC4"/>
    <w:rsid w:val="00993321"/>
    <w:rsid w:val="00993D8D"/>
    <w:rsid w:val="00994309"/>
    <w:rsid w:val="00994B02"/>
    <w:rsid w:val="00994DCA"/>
    <w:rsid w:val="0099603E"/>
    <w:rsid w:val="009965BD"/>
    <w:rsid w:val="00996BDC"/>
    <w:rsid w:val="009970DD"/>
    <w:rsid w:val="009975F4"/>
    <w:rsid w:val="009A0FAB"/>
    <w:rsid w:val="009A0FBA"/>
    <w:rsid w:val="009A1601"/>
    <w:rsid w:val="009A1F67"/>
    <w:rsid w:val="009A24C8"/>
    <w:rsid w:val="009A2BB1"/>
    <w:rsid w:val="009A462D"/>
    <w:rsid w:val="009A5CBA"/>
    <w:rsid w:val="009A6274"/>
    <w:rsid w:val="009A627F"/>
    <w:rsid w:val="009A645B"/>
    <w:rsid w:val="009A755E"/>
    <w:rsid w:val="009A7846"/>
    <w:rsid w:val="009B0D91"/>
    <w:rsid w:val="009B3104"/>
    <w:rsid w:val="009B37C9"/>
    <w:rsid w:val="009B396D"/>
    <w:rsid w:val="009B3AC2"/>
    <w:rsid w:val="009B3BD4"/>
    <w:rsid w:val="009B44CE"/>
    <w:rsid w:val="009B4A4D"/>
    <w:rsid w:val="009B4DF4"/>
    <w:rsid w:val="009B4E5C"/>
    <w:rsid w:val="009B564E"/>
    <w:rsid w:val="009B6662"/>
    <w:rsid w:val="009B6F63"/>
    <w:rsid w:val="009B6F97"/>
    <w:rsid w:val="009B7ADC"/>
    <w:rsid w:val="009B7E87"/>
    <w:rsid w:val="009C0587"/>
    <w:rsid w:val="009C2279"/>
    <w:rsid w:val="009C273D"/>
    <w:rsid w:val="009C30B2"/>
    <w:rsid w:val="009C390E"/>
    <w:rsid w:val="009C401E"/>
    <w:rsid w:val="009C403E"/>
    <w:rsid w:val="009C4923"/>
    <w:rsid w:val="009C5410"/>
    <w:rsid w:val="009C5A31"/>
    <w:rsid w:val="009C742A"/>
    <w:rsid w:val="009D1829"/>
    <w:rsid w:val="009D2044"/>
    <w:rsid w:val="009D2ACB"/>
    <w:rsid w:val="009D34E4"/>
    <w:rsid w:val="009D378A"/>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E4B"/>
    <w:rsid w:val="009E35DB"/>
    <w:rsid w:val="009E4004"/>
    <w:rsid w:val="009E4235"/>
    <w:rsid w:val="009E47A3"/>
    <w:rsid w:val="009E58A2"/>
    <w:rsid w:val="009E5D88"/>
    <w:rsid w:val="009E602D"/>
    <w:rsid w:val="009E7CEA"/>
    <w:rsid w:val="009F08F3"/>
    <w:rsid w:val="009F09EF"/>
    <w:rsid w:val="009F0A74"/>
    <w:rsid w:val="009F2AE7"/>
    <w:rsid w:val="009F2B2C"/>
    <w:rsid w:val="009F344F"/>
    <w:rsid w:val="009F47FC"/>
    <w:rsid w:val="009F5143"/>
    <w:rsid w:val="009F7BDB"/>
    <w:rsid w:val="009F7DAD"/>
    <w:rsid w:val="009F7FD4"/>
    <w:rsid w:val="00A00254"/>
    <w:rsid w:val="00A0026D"/>
    <w:rsid w:val="00A0039D"/>
    <w:rsid w:val="00A021CA"/>
    <w:rsid w:val="00A02D6D"/>
    <w:rsid w:val="00A04367"/>
    <w:rsid w:val="00A04810"/>
    <w:rsid w:val="00A048A8"/>
    <w:rsid w:val="00A04DCB"/>
    <w:rsid w:val="00A05B47"/>
    <w:rsid w:val="00A063B7"/>
    <w:rsid w:val="00A06DB0"/>
    <w:rsid w:val="00A110BC"/>
    <w:rsid w:val="00A12492"/>
    <w:rsid w:val="00A13DD6"/>
    <w:rsid w:val="00A13E54"/>
    <w:rsid w:val="00A1420D"/>
    <w:rsid w:val="00A16BD1"/>
    <w:rsid w:val="00A16EE6"/>
    <w:rsid w:val="00A17D84"/>
    <w:rsid w:val="00A17F63"/>
    <w:rsid w:val="00A200EF"/>
    <w:rsid w:val="00A20E4F"/>
    <w:rsid w:val="00A2149F"/>
    <w:rsid w:val="00A214F4"/>
    <w:rsid w:val="00A2193B"/>
    <w:rsid w:val="00A21B62"/>
    <w:rsid w:val="00A22EE1"/>
    <w:rsid w:val="00A2351A"/>
    <w:rsid w:val="00A24CFB"/>
    <w:rsid w:val="00A24EAC"/>
    <w:rsid w:val="00A253A7"/>
    <w:rsid w:val="00A264A9"/>
    <w:rsid w:val="00A2663B"/>
    <w:rsid w:val="00A269B0"/>
    <w:rsid w:val="00A26EA6"/>
    <w:rsid w:val="00A27785"/>
    <w:rsid w:val="00A30187"/>
    <w:rsid w:val="00A319C8"/>
    <w:rsid w:val="00A31A65"/>
    <w:rsid w:val="00A33D04"/>
    <w:rsid w:val="00A34314"/>
    <w:rsid w:val="00A3448A"/>
    <w:rsid w:val="00A35160"/>
    <w:rsid w:val="00A35469"/>
    <w:rsid w:val="00A36297"/>
    <w:rsid w:val="00A3663D"/>
    <w:rsid w:val="00A36BDC"/>
    <w:rsid w:val="00A36EAD"/>
    <w:rsid w:val="00A37E7B"/>
    <w:rsid w:val="00A408D4"/>
    <w:rsid w:val="00A4199F"/>
    <w:rsid w:val="00A41E2B"/>
    <w:rsid w:val="00A4252A"/>
    <w:rsid w:val="00A43013"/>
    <w:rsid w:val="00A4318D"/>
    <w:rsid w:val="00A453DB"/>
    <w:rsid w:val="00A45AD5"/>
    <w:rsid w:val="00A45B74"/>
    <w:rsid w:val="00A45BB0"/>
    <w:rsid w:val="00A4665B"/>
    <w:rsid w:val="00A469ED"/>
    <w:rsid w:val="00A47A09"/>
    <w:rsid w:val="00A50F41"/>
    <w:rsid w:val="00A5140E"/>
    <w:rsid w:val="00A51870"/>
    <w:rsid w:val="00A51F20"/>
    <w:rsid w:val="00A522DB"/>
    <w:rsid w:val="00A52B3E"/>
    <w:rsid w:val="00A52CC5"/>
    <w:rsid w:val="00A52E1D"/>
    <w:rsid w:val="00A5341A"/>
    <w:rsid w:val="00A54350"/>
    <w:rsid w:val="00A561C3"/>
    <w:rsid w:val="00A56674"/>
    <w:rsid w:val="00A601E5"/>
    <w:rsid w:val="00A60DBF"/>
    <w:rsid w:val="00A6126F"/>
    <w:rsid w:val="00A61499"/>
    <w:rsid w:val="00A615C9"/>
    <w:rsid w:val="00A620D8"/>
    <w:rsid w:val="00A62C1F"/>
    <w:rsid w:val="00A63483"/>
    <w:rsid w:val="00A6437D"/>
    <w:rsid w:val="00A64DD4"/>
    <w:rsid w:val="00A65940"/>
    <w:rsid w:val="00A660AC"/>
    <w:rsid w:val="00A670EF"/>
    <w:rsid w:val="00A67D49"/>
    <w:rsid w:val="00A67E6C"/>
    <w:rsid w:val="00A7172B"/>
    <w:rsid w:val="00A71B99"/>
    <w:rsid w:val="00A71E0A"/>
    <w:rsid w:val="00A7246D"/>
    <w:rsid w:val="00A7377B"/>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13FA"/>
    <w:rsid w:val="00A8445F"/>
    <w:rsid w:val="00A848C0"/>
    <w:rsid w:val="00A852ED"/>
    <w:rsid w:val="00A8531C"/>
    <w:rsid w:val="00A85A38"/>
    <w:rsid w:val="00A85D63"/>
    <w:rsid w:val="00A86331"/>
    <w:rsid w:val="00A8722D"/>
    <w:rsid w:val="00A90C97"/>
    <w:rsid w:val="00A91CDF"/>
    <w:rsid w:val="00A91F23"/>
    <w:rsid w:val="00A920C7"/>
    <w:rsid w:val="00A92879"/>
    <w:rsid w:val="00A9544C"/>
    <w:rsid w:val="00A95546"/>
    <w:rsid w:val="00A956A5"/>
    <w:rsid w:val="00A9594B"/>
    <w:rsid w:val="00A95B89"/>
    <w:rsid w:val="00A96357"/>
    <w:rsid w:val="00A97570"/>
    <w:rsid w:val="00A979EE"/>
    <w:rsid w:val="00AA016F"/>
    <w:rsid w:val="00AA05E2"/>
    <w:rsid w:val="00AA1D8A"/>
    <w:rsid w:val="00AA1ED6"/>
    <w:rsid w:val="00AA2192"/>
    <w:rsid w:val="00AA23DA"/>
    <w:rsid w:val="00AA2D9C"/>
    <w:rsid w:val="00AA3748"/>
    <w:rsid w:val="00AA446F"/>
    <w:rsid w:val="00AA50A1"/>
    <w:rsid w:val="00AA51D6"/>
    <w:rsid w:val="00AA5D17"/>
    <w:rsid w:val="00AA70BE"/>
    <w:rsid w:val="00AB0BC8"/>
    <w:rsid w:val="00AB0D03"/>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119"/>
    <w:rsid w:val="00AC38AE"/>
    <w:rsid w:val="00AC49FB"/>
    <w:rsid w:val="00AC5A10"/>
    <w:rsid w:val="00AC786A"/>
    <w:rsid w:val="00AD0460"/>
    <w:rsid w:val="00AD0AA3"/>
    <w:rsid w:val="00AD0B4E"/>
    <w:rsid w:val="00AD1023"/>
    <w:rsid w:val="00AD198E"/>
    <w:rsid w:val="00AD1BCB"/>
    <w:rsid w:val="00AD2100"/>
    <w:rsid w:val="00AD3535"/>
    <w:rsid w:val="00AD3DC4"/>
    <w:rsid w:val="00AD3F94"/>
    <w:rsid w:val="00AD4389"/>
    <w:rsid w:val="00AD4A5A"/>
    <w:rsid w:val="00AD5F33"/>
    <w:rsid w:val="00AD6059"/>
    <w:rsid w:val="00AD748F"/>
    <w:rsid w:val="00AD7ABF"/>
    <w:rsid w:val="00AD7D2A"/>
    <w:rsid w:val="00AD7F4A"/>
    <w:rsid w:val="00AE0A60"/>
    <w:rsid w:val="00AE150B"/>
    <w:rsid w:val="00AE1722"/>
    <w:rsid w:val="00AE27AC"/>
    <w:rsid w:val="00AE34E7"/>
    <w:rsid w:val="00AE39D2"/>
    <w:rsid w:val="00AE3AE5"/>
    <w:rsid w:val="00AE3FA0"/>
    <w:rsid w:val="00AE40E0"/>
    <w:rsid w:val="00AE4DBA"/>
    <w:rsid w:val="00AE4F07"/>
    <w:rsid w:val="00AE5783"/>
    <w:rsid w:val="00AF0C7E"/>
    <w:rsid w:val="00AF1C5D"/>
    <w:rsid w:val="00AF42D7"/>
    <w:rsid w:val="00AF474B"/>
    <w:rsid w:val="00AF4AFF"/>
    <w:rsid w:val="00AF52BE"/>
    <w:rsid w:val="00AF643F"/>
    <w:rsid w:val="00AF6DA0"/>
    <w:rsid w:val="00B006FE"/>
    <w:rsid w:val="00B007CB"/>
    <w:rsid w:val="00B028B5"/>
    <w:rsid w:val="00B02AA9"/>
    <w:rsid w:val="00B02FA3"/>
    <w:rsid w:val="00B03281"/>
    <w:rsid w:val="00B032E0"/>
    <w:rsid w:val="00B05084"/>
    <w:rsid w:val="00B055C2"/>
    <w:rsid w:val="00B1177A"/>
    <w:rsid w:val="00B146E4"/>
    <w:rsid w:val="00B14974"/>
    <w:rsid w:val="00B157F9"/>
    <w:rsid w:val="00B159ED"/>
    <w:rsid w:val="00B169C0"/>
    <w:rsid w:val="00B17846"/>
    <w:rsid w:val="00B17B49"/>
    <w:rsid w:val="00B17D61"/>
    <w:rsid w:val="00B20256"/>
    <w:rsid w:val="00B20D09"/>
    <w:rsid w:val="00B20DD9"/>
    <w:rsid w:val="00B21D5E"/>
    <w:rsid w:val="00B223A0"/>
    <w:rsid w:val="00B22634"/>
    <w:rsid w:val="00B231A3"/>
    <w:rsid w:val="00B23375"/>
    <w:rsid w:val="00B23755"/>
    <w:rsid w:val="00B23D38"/>
    <w:rsid w:val="00B2409E"/>
    <w:rsid w:val="00B263DB"/>
    <w:rsid w:val="00B26C1E"/>
    <w:rsid w:val="00B2763F"/>
    <w:rsid w:val="00B27AAC"/>
    <w:rsid w:val="00B27EF6"/>
    <w:rsid w:val="00B30309"/>
    <w:rsid w:val="00B30462"/>
    <w:rsid w:val="00B30887"/>
    <w:rsid w:val="00B30929"/>
    <w:rsid w:val="00B30E82"/>
    <w:rsid w:val="00B318DF"/>
    <w:rsid w:val="00B31A5E"/>
    <w:rsid w:val="00B31C48"/>
    <w:rsid w:val="00B337BC"/>
    <w:rsid w:val="00B35997"/>
    <w:rsid w:val="00B36F25"/>
    <w:rsid w:val="00B36F3A"/>
    <w:rsid w:val="00B372AA"/>
    <w:rsid w:val="00B40445"/>
    <w:rsid w:val="00B412C8"/>
    <w:rsid w:val="00B41888"/>
    <w:rsid w:val="00B43FDB"/>
    <w:rsid w:val="00B44A42"/>
    <w:rsid w:val="00B45A52"/>
    <w:rsid w:val="00B45CFE"/>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2ACF"/>
    <w:rsid w:val="00B63B96"/>
    <w:rsid w:val="00B63CEF"/>
    <w:rsid w:val="00B64A5E"/>
    <w:rsid w:val="00B66456"/>
    <w:rsid w:val="00B664C7"/>
    <w:rsid w:val="00B71B02"/>
    <w:rsid w:val="00B7285B"/>
    <w:rsid w:val="00B72868"/>
    <w:rsid w:val="00B73436"/>
    <w:rsid w:val="00B73583"/>
    <w:rsid w:val="00B739F6"/>
    <w:rsid w:val="00B752D9"/>
    <w:rsid w:val="00B75DBE"/>
    <w:rsid w:val="00B76931"/>
    <w:rsid w:val="00B777F2"/>
    <w:rsid w:val="00B77A3C"/>
    <w:rsid w:val="00B77FFB"/>
    <w:rsid w:val="00B81A7B"/>
    <w:rsid w:val="00B81FF6"/>
    <w:rsid w:val="00B8209E"/>
    <w:rsid w:val="00B82F97"/>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13E"/>
    <w:rsid w:val="00BA0318"/>
    <w:rsid w:val="00BA08A3"/>
    <w:rsid w:val="00BA1EFD"/>
    <w:rsid w:val="00BA2280"/>
    <w:rsid w:val="00BA2A08"/>
    <w:rsid w:val="00BA34E1"/>
    <w:rsid w:val="00BA4E8B"/>
    <w:rsid w:val="00BA5131"/>
    <w:rsid w:val="00BA56D2"/>
    <w:rsid w:val="00BA58F5"/>
    <w:rsid w:val="00BA7028"/>
    <w:rsid w:val="00BA70BB"/>
    <w:rsid w:val="00BA76E0"/>
    <w:rsid w:val="00BB004D"/>
    <w:rsid w:val="00BB021A"/>
    <w:rsid w:val="00BB0A24"/>
    <w:rsid w:val="00BB21B4"/>
    <w:rsid w:val="00BB2863"/>
    <w:rsid w:val="00BB2A25"/>
    <w:rsid w:val="00BB30F3"/>
    <w:rsid w:val="00BB6BE1"/>
    <w:rsid w:val="00BB6E21"/>
    <w:rsid w:val="00BB7EED"/>
    <w:rsid w:val="00BC0BC7"/>
    <w:rsid w:val="00BC0CE6"/>
    <w:rsid w:val="00BC0F31"/>
    <w:rsid w:val="00BC0FC0"/>
    <w:rsid w:val="00BC0FDC"/>
    <w:rsid w:val="00BC1353"/>
    <w:rsid w:val="00BC15E4"/>
    <w:rsid w:val="00BC4D2E"/>
    <w:rsid w:val="00BC4E54"/>
    <w:rsid w:val="00BC74D1"/>
    <w:rsid w:val="00BC7902"/>
    <w:rsid w:val="00BD0073"/>
    <w:rsid w:val="00BD48AC"/>
    <w:rsid w:val="00BD4AE4"/>
    <w:rsid w:val="00BD55BA"/>
    <w:rsid w:val="00BD5762"/>
    <w:rsid w:val="00BD5F1A"/>
    <w:rsid w:val="00BD7820"/>
    <w:rsid w:val="00BE1234"/>
    <w:rsid w:val="00BE1338"/>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3B7"/>
    <w:rsid w:val="00C014D9"/>
    <w:rsid w:val="00C015F1"/>
    <w:rsid w:val="00C01917"/>
    <w:rsid w:val="00C01F33"/>
    <w:rsid w:val="00C0209C"/>
    <w:rsid w:val="00C0250F"/>
    <w:rsid w:val="00C0290B"/>
    <w:rsid w:val="00C02CC6"/>
    <w:rsid w:val="00C0342D"/>
    <w:rsid w:val="00C040F7"/>
    <w:rsid w:val="00C044AB"/>
    <w:rsid w:val="00C04C9F"/>
    <w:rsid w:val="00C04DC5"/>
    <w:rsid w:val="00C05706"/>
    <w:rsid w:val="00C06071"/>
    <w:rsid w:val="00C0657A"/>
    <w:rsid w:val="00C07377"/>
    <w:rsid w:val="00C0762D"/>
    <w:rsid w:val="00C10478"/>
    <w:rsid w:val="00C11633"/>
    <w:rsid w:val="00C11775"/>
    <w:rsid w:val="00C12107"/>
    <w:rsid w:val="00C13962"/>
    <w:rsid w:val="00C14D4B"/>
    <w:rsid w:val="00C154BB"/>
    <w:rsid w:val="00C159D2"/>
    <w:rsid w:val="00C15D7A"/>
    <w:rsid w:val="00C16757"/>
    <w:rsid w:val="00C17316"/>
    <w:rsid w:val="00C17C30"/>
    <w:rsid w:val="00C20286"/>
    <w:rsid w:val="00C226CD"/>
    <w:rsid w:val="00C23EAD"/>
    <w:rsid w:val="00C24AA4"/>
    <w:rsid w:val="00C26007"/>
    <w:rsid w:val="00C279B5"/>
    <w:rsid w:val="00C27C45"/>
    <w:rsid w:val="00C302CE"/>
    <w:rsid w:val="00C3137E"/>
    <w:rsid w:val="00C31BA5"/>
    <w:rsid w:val="00C32FA7"/>
    <w:rsid w:val="00C34465"/>
    <w:rsid w:val="00C348D9"/>
    <w:rsid w:val="00C34D28"/>
    <w:rsid w:val="00C34D4F"/>
    <w:rsid w:val="00C34E2A"/>
    <w:rsid w:val="00C35901"/>
    <w:rsid w:val="00C35D71"/>
    <w:rsid w:val="00C36E84"/>
    <w:rsid w:val="00C3719D"/>
    <w:rsid w:val="00C4082F"/>
    <w:rsid w:val="00C41535"/>
    <w:rsid w:val="00C42B43"/>
    <w:rsid w:val="00C43A6C"/>
    <w:rsid w:val="00C44972"/>
    <w:rsid w:val="00C45739"/>
    <w:rsid w:val="00C45C25"/>
    <w:rsid w:val="00C45F08"/>
    <w:rsid w:val="00C4639E"/>
    <w:rsid w:val="00C46B7B"/>
    <w:rsid w:val="00C47344"/>
    <w:rsid w:val="00C5010D"/>
    <w:rsid w:val="00C5269D"/>
    <w:rsid w:val="00C52B72"/>
    <w:rsid w:val="00C537C2"/>
    <w:rsid w:val="00C53AD2"/>
    <w:rsid w:val="00C54995"/>
    <w:rsid w:val="00C54D41"/>
    <w:rsid w:val="00C55464"/>
    <w:rsid w:val="00C5584E"/>
    <w:rsid w:val="00C55E1C"/>
    <w:rsid w:val="00C60783"/>
    <w:rsid w:val="00C6159F"/>
    <w:rsid w:val="00C61623"/>
    <w:rsid w:val="00C61F29"/>
    <w:rsid w:val="00C6223E"/>
    <w:rsid w:val="00C62930"/>
    <w:rsid w:val="00C634E4"/>
    <w:rsid w:val="00C63DC7"/>
    <w:rsid w:val="00C63DC8"/>
    <w:rsid w:val="00C644E1"/>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517"/>
    <w:rsid w:val="00C755E3"/>
    <w:rsid w:val="00C75D2F"/>
    <w:rsid w:val="00C76D90"/>
    <w:rsid w:val="00C76E3C"/>
    <w:rsid w:val="00C8085D"/>
    <w:rsid w:val="00C80F87"/>
    <w:rsid w:val="00C812CF"/>
    <w:rsid w:val="00C81568"/>
    <w:rsid w:val="00C82387"/>
    <w:rsid w:val="00C82773"/>
    <w:rsid w:val="00C82915"/>
    <w:rsid w:val="00C830E3"/>
    <w:rsid w:val="00C83A13"/>
    <w:rsid w:val="00C842EF"/>
    <w:rsid w:val="00C84C4B"/>
    <w:rsid w:val="00C857B3"/>
    <w:rsid w:val="00C86CFF"/>
    <w:rsid w:val="00C87FCB"/>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241"/>
    <w:rsid w:val="00CA6781"/>
    <w:rsid w:val="00CB1F63"/>
    <w:rsid w:val="00CB2067"/>
    <w:rsid w:val="00CB5948"/>
    <w:rsid w:val="00CB6997"/>
    <w:rsid w:val="00CC040E"/>
    <w:rsid w:val="00CC111F"/>
    <w:rsid w:val="00CC1346"/>
    <w:rsid w:val="00CC3806"/>
    <w:rsid w:val="00CC3D2A"/>
    <w:rsid w:val="00CC3EA0"/>
    <w:rsid w:val="00CC469C"/>
    <w:rsid w:val="00CC4E43"/>
    <w:rsid w:val="00CC51F4"/>
    <w:rsid w:val="00CC5D4D"/>
    <w:rsid w:val="00CC66FA"/>
    <w:rsid w:val="00CC67A1"/>
    <w:rsid w:val="00CC71A0"/>
    <w:rsid w:val="00CC7B45"/>
    <w:rsid w:val="00CD0B1E"/>
    <w:rsid w:val="00CD1188"/>
    <w:rsid w:val="00CD1824"/>
    <w:rsid w:val="00CD2ED1"/>
    <w:rsid w:val="00CD337B"/>
    <w:rsid w:val="00CD4CD9"/>
    <w:rsid w:val="00CD652C"/>
    <w:rsid w:val="00CD6B8F"/>
    <w:rsid w:val="00CD6CA5"/>
    <w:rsid w:val="00CD6FCC"/>
    <w:rsid w:val="00CD76C2"/>
    <w:rsid w:val="00CE1237"/>
    <w:rsid w:val="00CE1A49"/>
    <w:rsid w:val="00CE277C"/>
    <w:rsid w:val="00CE292F"/>
    <w:rsid w:val="00CE2C47"/>
    <w:rsid w:val="00CE40A6"/>
    <w:rsid w:val="00CE4A12"/>
    <w:rsid w:val="00CE59DC"/>
    <w:rsid w:val="00CE5B18"/>
    <w:rsid w:val="00CE7025"/>
    <w:rsid w:val="00CE7405"/>
    <w:rsid w:val="00CE7561"/>
    <w:rsid w:val="00CE75E3"/>
    <w:rsid w:val="00CF05E6"/>
    <w:rsid w:val="00CF07BD"/>
    <w:rsid w:val="00CF0924"/>
    <w:rsid w:val="00CF0CE3"/>
    <w:rsid w:val="00CF0D81"/>
    <w:rsid w:val="00CF1354"/>
    <w:rsid w:val="00CF3B1F"/>
    <w:rsid w:val="00CF3BF6"/>
    <w:rsid w:val="00CF3C36"/>
    <w:rsid w:val="00CF625B"/>
    <w:rsid w:val="00CF6712"/>
    <w:rsid w:val="00CF687E"/>
    <w:rsid w:val="00CF68E5"/>
    <w:rsid w:val="00CF6A74"/>
    <w:rsid w:val="00CF6B1F"/>
    <w:rsid w:val="00CF743E"/>
    <w:rsid w:val="00D018A7"/>
    <w:rsid w:val="00D02803"/>
    <w:rsid w:val="00D0349B"/>
    <w:rsid w:val="00D04EAA"/>
    <w:rsid w:val="00D057EF"/>
    <w:rsid w:val="00D061DE"/>
    <w:rsid w:val="00D06D04"/>
    <w:rsid w:val="00D0717E"/>
    <w:rsid w:val="00D07C8C"/>
    <w:rsid w:val="00D10249"/>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5511"/>
    <w:rsid w:val="00D266F9"/>
    <w:rsid w:val="00D27938"/>
    <w:rsid w:val="00D27DA6"/>
    <w:rsid w:val="00D30B49"/>
    <w:rsid w:val="00D32390"/>
    <w:rsid w:val="00D341A0"/>
    <w:rsid w:val="00D3467D"/>
    <w:rsid w:val="00D35158"/>
    <w:rsid w:val="00D352F6"/>
    <w:rsid w:val="00D36E26"/>
    <w:rsid w:val="00D36E71"/>
    <w:rsid w:val="00D37053"/>
    <w:rsid w:val="00D371AC"/>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79C"/>
    <w:rsid w:val="00D57FA3"/>
    <w:rsid w:val="00D61AF5"/>
    <w:rsid w:val="00D62095"/>
    <w:rsid w:val="00D632AE"/>
    <w:rsid w:val="00D63D1A"/>
    <w:rsid w:val="00D649BC"/>
    <w:rsid w:val="00D64B69"/>
    <w:rsid w:val="00D652B5"/>
    <w:rsid w:val="00D65966"/>
    <w:rsid w:val="00D708B0"/>
    <w:rsid w:val="00D72120"/>
    <w:rsid w:val="00D721C5"/>
    <w:rsid w:val="00D722DE"/>
    <w:rsid w:val="00D726B2"/>
    <w:rsid w:val="00D733FA"/>
    <w:rsid w:val="00D73412"/>
    <w:rsid w:val="00D74C2F"/>
    <w:rsid w:val="00D75620"/>
    <w:rsid w:val="00D75632"/>
    <w:rsid w:val="00D75BA0"/>
    <w:rsid w:val="00D76A71"/>
    <w:rsid w:val="00D77B1D"/>
    <w:rsid w:val="00D8021F"/>
    <w:rsid w:val="00D80383"/>
    <w:rsid w:val="00D80BDA"/>
    <w:rsid w:val="00D823C6"/>
    <w:rsid w:val="00D83480"/>
    <w:rsid w:val="00D83497"/>
    <w:rsid w:val="00D84162"/>
    <w:rsid w:val="00D84E2F"/>
    <w:rsid w:val="00D85C02"/>
    <w:rsid w:val="00D85D70"/>
    <w:rsid w:val="00D86824"/>
    <w:rsid w:val="00D871CE"/>
    <w:rsid w:val="00D87270"/>
    <w:rsid w:val="00D90156"/>
    <w:rsid w:val="00D91078"/>
    <w:rsid w:val="00D9196D"/>
    <w:rsid w:val="00D92982"/>
    <w:rsid w:val="00D9537D"/>
    <w:rsid w:val="00D95A1E"/>
    <w:rsid w:val="00D9613D"/>
    <w:rsid w:val="00D977E9"/>
    <w:rsid w:val="00D97B8A"/>
    <w:rsid w:val="00DA146F"/>
    <w:rsid w:val="00DA1E71"/>
    <w:rsid w:val="00DA2A4E"/>
    <w:rsid w:val="00DA2D31"/>
    <w:rsid w:val="00DA305E"/>
    <w:rsid w:val="00DA4E27"/>
    <w:rsid w:val="00DA5417"/>
    <w:rsid w:val="00DA56E8"/>
    <w:rsid w:val="00DA5B30"/>
    <w:rsid w:val="00DA6066"/>
    <w:rsid w:val="00DA6990"/>
    <w:rsid w:val="00DA6EC4"/>
    <w:rsid w:val="00DA70FE"/>
    <w:rsid w:val="00DA716E"/>
    <w:rsid w:val="00DB19A3"/>
    <w:rsid w:val="00DB27F9"/>
    <w:rsid w:val="00DB35FF"/>
    <w:rsid w:val="00DB377D"/>
    <w:rsid w:val="00DB50C5"/>
    <w:rsid w:val="00DB52A9"/>
    <w:rsid w:val="00DB59AD"/>
    <w:rsid w:val="00DB6054"/>
    <w:rsid w:val="00DB6E10"/>
    <w:rsid w:val="00DC0BB6"/>
    <w:rsid w:val="00DC2D36"/>
    <w:rsid w:val="00DC3377"/>
    <w:rsid w:val="00DC3D86"/>
    <w:rsid w:val="00DC53EF"/>
    <w:rsid w:val="00DC5FB3"/>
    <w:rsid w:val="00DC631A"/>
    <w:rsid w:val="00DC6DC7"/>
    <w:rsid w:val="00DD017F"/>
    <w:rsid w:val="00DD126B"/>
    <w:rsid w:val="00DD1AE7"/>
    <w:rsid w:val="00DD3166"/>
    <w:rsid w:val="00DD3A6E"/>
    <w:rsid w:val="00DD4800"/>
    <w:rsid w:val="00DD578A"/>
    <w:rsid w:val="00DD6064"/>
    <w:rsid w:val="00DD698D"/>
    <w:rsid w:val="00DD6FA2"/>
    <w:rsid w:val="00DD7666"/>
    <w:rsid w:val="00DD7E75"/>
    <w:rsid w:val="00DE11C9"/>
    <w:rsid w:val="00DE1E69"/>
    <w:rsid w:val="00DE23DC"/>
    <w:rsid w:val="00DE3510"/>
    <w:rsid w:val="00DE3DCE"/>
    <w:rsid w:val="00DE48BD"/>
    <w:rsid w:val="00DE4E7F"/>
    <w:rsid w:val="00DE5608"/>
    <w:rsid w:val="00DE58D0"/>
    <w:rsid w:val="00DE5EA9"/>
    <w:rsid w:val="00DE602F"/>
    <w:rsid w:val="00DE654F"/>
    <w:rsid w:val="00DE6BFB"/>
    <w:rsid w:val="00DF0054"/>
    <w:rsid w:val="00DF0280"/>
    <w:rsid w:val="00DF1016"/>
    <w:rsid w:val="00DF10A0"/>
    <w:rsid w:val="00DF15E0"/>
    <w:rsid w:val="00DF1A70"/>
    <w:rsid w:val="00DF2DFD"/>
    <w:rsid w:val="00DF32AC"/>
    <w:rsid w:val="00DF37A0"/>
    <w:rsid w:val="00DF435B"/>
    <w:rsid w:val="00DF5CEF"/>
    <w:rsid w:val="00DF7DB1"/>
    <w:rsid w:val="00DF7F58"/>
    <w:rsid w:val="00E013F8"/>
    <w:rsid w:val="00E0203C"/>
    <w:rsid w:val="00E022FC"/>
    <w:rsid w:val="00E02F2A"/>
    <w:rsid w:val="00E04BB2"/>
    <w:rsid w:val="00E04DF1"/>
    <w:rsid w:val="00E05500"/>
    <w:rsid w:val="00E060FC"/>
    <w:rsid w:val="00E07799"/>
    <w:rsid w:val="00E103B2"/>
    <w:rsid w:val="00E10E81"/>
    <w:rsid w:val="00E110E7"/>
    <w:rsid w:val="00E11B20"/>
    <w:rsid w:val="00E12763"/>
    <w:rsid w:val="00E128BD"/>
    <w:rsid w:val="00E12923"/>
    <w:rsid w:val="00E140BD"/>
    <w:rsid w:val="00E14C1C"/>
    <w:rsid w:val="00E158A7"/>
    <w:rsid w:val="00E158E4"/>
    <w:rsid w:val="00E16CB1"/>
    <w:rsid w:val="00E17FA2"/>
    <w:rsid w:val="00E20025"/>
    <w:rsid w:val="00E2063D"/>
    <w:rsid w:val="00E208B3"/>
    <w:rsid w:val="00E211AC"/>
    <w:rsid w:val="00E21520"/>
    <w:rsid w:val="00E21DD4"/>
    <w:rsid w:val="00E22034"/>
    <w:rsid w:val="00E23156"/>
    <w:rsid w:val="00E23A38"/>
    <w:rsid w:val="00E23CD9"/>
    <w:rsid w:val="00E240D8"/>
    <w:rsid w:val="00E25B88"/>
    <w:rsid w:val="00E25DE2"/>
    <w:rsid w:val="00E26FE3"/>
    <w:rsid w:val="00E2732E"/>
    <w:rsid w:val="00E279B5"/>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7AEF"/>
    <w:rsid w:val="00E50048"/>
    <w:rsid w:val="00E517C3"/>
    <w:rsid w:val="00E5219A"/>
    <w:rsid w:val="00E52EB2"/>
    <w:rsid w:val="00E53B75"/>
    <w:rsid w:val="00E5410D"/>
    <w:rsid w:val="00E543D1"/>
    <w:rsid w:val="00E54E3B"/>
    <w:rsid w:val="00E55C28"/>
    <w:rsid w:val="00E5616D"/>
    <w:rsid w:val="00E570AD"/>
    <w:rsid w:val="00E57565"/>
    <w:rsid w:val="00E57940"/>
    <w:rsid w:val="00E579A7"/>
    <w:rsid w:val="00E622FB"/>
    <w:rsid w:val="00E62374"/>
    <w:rsid w:val="00E629CA"/>
    <w:rsid w:val="00E63838"/>
    <w:rsid w:val="00E64434"/>
    <w:rsid w:val="00E6485E"/>
    <w:rsid w:val="00E64D8B"/>
    <w:rsid w:val="00E65502"/>
    <w:rsid w:val="00E66A77"/>
    <w:rsid w:val="00E66A97"/>
    <w:rsid w:val="00E67742"/>
    <w:rsid w:val="00E67C51"/>
    <w:rsid w:val="00E70023"/>
    <w:rsid w:val="00E71193"/>
    <w:rsid w:val="00E71515"/>
    <w:rsid w:val="00E71A10"/>
    <w:rsid w:val="00E71B86"/>
    <w:rsid w:val="00E72EFC"/>
    <w:rsid w:val="00E7405A"/>
    <w:rsid w:val="00E749C9"/>
    <w:rsid w:val="00E758EC"/>
    <w:rsid w:val="00E75B4D"/>
    <w:rsid w:val="00E77CE1"/>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85F"/>
    <w:rsid w:val="00E90D76"/>
    <w:rsid w:val="00E90E49"/>
    <w:rsid w:val="00E917F9"/>
    <w:rsid w:val="00E918EB"/>
    <w:rsid w:val="00E91F03"/>
    <w:rsid w:val="00E92273"/>
    <w:rsid w:val="00E9291C"/>
    <w:rsid w:val="00E92D1C"/>
    <w:rsid w:val="00E938CE"/>
    <w:rsid w:val="00E93D7F"/>
    <w:rsid w:val="00E93FFE"/>
    <w:rsid w:val="00E94F8A"/>
    <w:rsid w:val="00E953DE"/>
    <w:rsid w:val="00E96A1D"/>
    <w:rsid w:val="00E9708E"/>
    <w:rsid w:val="00EA0829"/>
    <w:rsid w:val="00EA1050"/>
    <w:rsid w:val="00EA1C83"/>
    <w:rsid w:val="00EA1F15"/>
    <w:rsid w:val="00EA2847"/>
    <w:rsid w:val="00EA2949"/>
    <w:rsid w:val="00EA2B3C"/>
    <w:rsid w:val="00EA438B"/>
    <w:rsid w:val="00EA4F44"/>
    <w:rsid w:val="00EA5283"/>
    <w:rsid w:val="00EA5461"/>
    <w:rsid w:val="00EA580E"/>
    <w:rsid w:val="00EA5815"/>
    <w:rsid w:val="00EA64B0"/>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B69"/>
    <w:rsid w:val="00EB7C37"/>
    <w:rsid w:val="00EC168A"/>
    <w:rsid w:val="00EC1DF7"/>
    <w:rsid w:val="00EC2603"/>
    <w:rsid w:val="00EC27C6"/>
    <w:rsid w:val="00EC39C8"/>
    <w:rsid w:val="00EC3D1F"/>
    <w:rsid w:val="00EC4207"/>
    <w:rsid w:val="00EC42F0"/>
    <w:rsid w:val="00EC5653"/>
    <w:rsid w:val="00EC5A8C"/>
    <w:rsid w:val="00EC5B9C"/>
    <w:rsid w:val="00EC5D24"/>
    <w:rsid w:val="00EC60AE"/>
    <w:rsid w:val="00EC71CE"/>
    <w:rsid w:val="00EC7858"/>
    <w:rsid w:val="00EC7A01"/>
    <w:rsid w:val="00ED1006"/>
    <w:rsid w:val="00ED2A60"/>
    <w:rsid w:val="00ED454D"/>
    <w:rsid w:val="00ED4AFA"/>
    <w:rsid w:val="00ED635F"/>
    <w:rsid w:val="00ED6BD6"/>
    <w:rsid w:val="00ED6BE0"/>
    <w:rsid w:val="00ED6E55"/>
    <w:rsid w:val="00ED76BD"/>
    <w:rsid w:val="00ED78C9"/>
    <w:rsid w:val="00EE1590"/>
    <w:rsid w:val="00EE1713"/>
    <w:rsid w:val="00EE1F98"/>
    <w:rsid w:val="00EE28F5"/>
    <w:rsid w:val="00EE3584"/>
    <w:rsid w:val="00EF00FF"/>
    <w:rsid w:val="00EF09BB"/>
    <w:rsid w:val="00EF18FE"/>
    <w:rsid w:val="00EF1910"/>
    <w:rsid w:val="00EF3AD5"/>
    <w:rsid w:val="00EF5787"/>
    <w:rsid w:val="00EF60D0"/>
    <w:rsid w:val="00EF70AA"/>
    <w:rsid w:val="00F00459"/>
    <w:rsid w:val="00F00A11"/>
    <w:rsid w:val="00F01A5F"/>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380F"/>
    <w:rsid w:val="00F14800"/>
    <w:rsid w:val="00F15123"/>
    <w:rsid w:val="00F159AB"/>
    <w:rsid w:val="00F15FA5"/>
    <w:rsid w:val="00F1664B"/>
    <w:rsid w:val="00F168FA"/>
    <w:rsid w:val="00F16A6F"/>
    <w:rsid w:val="00F16F27"/>
    <w:rsid w:val="00F1733E"/>
    <w:rsid w:val="00F209B7"/>
    <w:rsid w:val="00F21C5E"/>
    <w:rsid w:val="00F23D23"/>
    <w:rsid w:val="00F243D8"/>
    <w:rsid w:val="00F243E4"/>
    <w:rsid w:val="00F276AD"/>
    <w:rsid w:val="00F27994"/>
    <w:rsid w:val="00F27EE7"/>
    <w:rsid w:val="00F27FAF"/>
    <w:rsid w:val="00F30828"/>
    <w:rsid w:val="00F313D6"/>
    <w:rsid w:val="00F31613"/>
    <w:rsid w:val="00F32194"/>
    <w:rsid w:val="00F326C3"/>
    <w:rsid w:val="00F3387A"/>
    <w:rsid w:val="00F34480"/>
    <w:rsid w:val="00F34D35"/>
    <w:rsid w:val="00F35D41"/>
    <w:rsid w:val="00F35D7F"/>
    <w:rsid w:val="00F36A3D"/>
    <w:rsid w:val="00F3728F"/>
    <w:rsid w:val="00F376AF"/>
    <w:rsid w:val="00F3773E"/>
    <w:rsid w:val="00F413CC"/>
    <w:rsid w:val="00F434C6"/>
    <w:rsid w:val="00F4354E"/>
    <w:rsid w:val="00F43F65"/>
    <w:rsid w:val="00F44F59"/>
    <w:rsid w:val="00F45173"/>
    <w:rsid w:val="00F452DF"/>
    <w:rsid w:val="00F46CDF"/>
    <w:rsid w:val="00F4766C"/>
    <w:rsid w:val="00F507D1"/>
    <w:rsid w:val="00F50984"/>
    <w:rsid w:val="00F5103C"/>
    <w:rsid w:val="00F514A1"/>
    <w:rsid w:val="00F517C5"/>
    <w:rsid w:val="00F519CE"/>
    <w:rsid w:val="00F51ADA"/>
    <w:rsid w:val="00F527D0"/>
    <w:rsid w:val="00F528D3"/>
    <w:rsid w:val="00F5325A"/>
    <w:rsid w:val="00F54253"/>
    <w:rsid w:val="00F5450F"/>
    <w:rsid w:val="00F54D17"/>
    <w:rsid w:val="00F56C25"/>
    <w:rsid w:val="00F56F38"/>
    <w:rsid w:val="00F570BF"/>
    <w:rsid w:val="00F57485"/>
    <w:rsid w:val="00F57752"/>
    <w:rsid w:val="00F57903"/>
    <w:rsid w:val="00F57D81"/>
    <w:rsid w:val="00F607C5"/>
    <w:rsid w:val="00F60DEA"/>
    <w:rsid w:val="00F6302A"/>
    <w:rsid w:val="00F634CA"/>
    <w:rsid w:val="00F63838"/>
    <w:rsid w:val="00F63D75"/>
    <w:rsid w:val="00F63FDB"/>
    <w:rsid w:val="00F643D1"/>
    <w:rsid w:val="00F64C2B"/>
    <w:rsid w:val="00F64DC0"/>
    <w:rsid w:val="00F651BE"/>
    <w:rsid w:val="00F667D8"/>
    <w:rsid w:val="00F67E37"/>
    <w:rsid w:val="00F67F53"/>
    <w:rsid w:val="00F70104"/>
    <w:rsid w:val="00F703BE"/>
    <w:rsid w:val="00F71F69"/>
    <w:rsid w:val="00F72B72"/>
    <w:rsid w:val="00F7350A"/>
    <w:rsid w:val="00F745E4"/>
    <w:rsid w:val="00F74BB9"/>
    <w:rsid w:val="00F75582"/>
    <w:rsid w:val="00F755A8"/>
    <w:rsid w:val="00F75A12"/>
    <w:rsid w:val="00F762F2"/>
    <w:rsid w:val="00F76EFA"/>
    <w:rsid w:val="00F773F2"/>
    <w:rsid w:val="00F800BF"/>
    <w:rsid w:val="00F804BE"/>
    <w:rsid w:val="00F817CE"/>
    <w:rsid w:val="00F82FBC"/>
    <w:rsid w:val="00F8345A"/>
    <w:rsid w:val="00F843D3"/>
    <w:rsid w:val="00F8456C"/>
    <w:rsid w:val="00F859D8"/>
    <w:rsid w:val="00F85F8F"/>
    <w:rsid w:val="00F86516"/>
    <w:rsid w:val="00F868F5"/>
    <w:rsid w:val="00F87499"/>
    <w:rsid w:val="00F87A58"/>
    <w:rsid w:val="00F9056A"/>
    <w:rsid w:val="00F90804"/>
    <w:rsid w:val="00F90F8D"/>
    <w:rsid w:val="00F918FA"/>
    <w:rsid w:val="00F91ADD"/>
    <w:rsid w:val="00F91C3C"/>
    <w:rsid w:val="00F92782"/>
    <w:rsid w:val="00F9378A"/>
    <w:rsid w:val="00F93AA9"/>
    <w:rsid w:val="00F94CD4"/>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640"/>
    <w:rsid w:val="00FB1B76"/>
    <w:rsid w:val="00FB2718"/>
    <w:rsid w:val="00FB2E63"/>
    <w:rsid w:val="00FB3344"/>
    <w:rsid w:val="00FB33B6"/>
    <w:rsid w:val="00FB3714"/>
    <w:rsid w:val="00FB3775"/>
    <w:rsid w:val="00FB4C80"/>
    <w:rsid w:val="00FB5944"/>
    <w:rsid w:val="00FB6087"/>
    <w:rsid w:val="00FB6BA8"/>
    <w:rsid w:val="00FB7389"/>
    <w:rsid w:val="00FC186B"/>
    <w:rsid w:val="00FC1DCB"/>
    <w:rsid w:val="00FC2019"/>
    <w:rsid w:val="00FC4002"/>
    <w:rsid w:val="00FC5A27"/>
    <w:rsid w:val="00FC5DE8"/>
    <w:rsid w:val="00FC5E13"/>
    <w:rsid w:val="00FC6924"/>
    <w:rsid w:val="00FC6BD2"/>
    <w:rsid w:val="00FC6C8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957"/>
    <w:rsid w:val="00FF1F6E"/>
    <w:rsid w:val="00FF2E1A"/>
    <w:rsid w:val="00FF302A"/>
    <w:rsid w:val="00FF3BB8"/>
    <w:rsid w:val="00FF45A5"/>
    <w:rsid w:val="00FF48A3"/>
    <w:rsid w:val="00FF4955"/>
    <w:rsid w:val="00FF4CD9"/>
    <w:rsid w:val="00FF4F60"/>
    <w:rsid w:val="00FF4FBA"/>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2E769"/>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85098582-279A-438A-B688-227644622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26</TotalTime>
  <Pages>5</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문일 이</cp:lastModifiedBy>
  <cp:revision>4</cp:revision>
  <cp:lastPrinted>2015-11-06T16:56:00Z</cp:lastPrinted>
  <dcterms:created xsi:type="dcterms:W3CDTF">2022-08-12T21:28:00Z</dcterms:created>
  <dcterms:modified xsi:type="dcterms:W3CDTF">2022-08-12T22:04:00Z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ies>
</file>