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E8BD9" w14:textId="72FAB694" w:rsidR="00363C16" w:rsidRPr="00B87BF5" w:rsidRDefault="00363C16" w:rsidP="00FC5FBC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r w:rsidRPr="0041549B">
        <w:rPr>
          <w:b/>
          <w:noProof/>
          <w:sz w:val="28"/>
          <w:szCs w:val="28"/>
        </w:rPr>
        <w:t>3GPP TSG-</w:t>
      </w:r>
      <w:bookmarkStart w:id="0" w:name="_GoBack"/>
      <w:r w:rsidRPr="0041549B">
        <w:rPr>
          <w:sz w:val="28"/>
          <w:szCs w:val="28"/>
        </w:rPr>
        <w:fldChar w:fldCharType="begin"/>
      </w:r>
      <w:r w:rsidRPr="0041549B">
        <w:rPr>
          <w:sz w:val="28"/>
          <w:szCs w:val="28"/>
        </w:rPr>
        <w:instrText xml:space="preserve"> DOCPROPERTY  TSG/WGRef  \* MERGEFORMAT </w:instrText>
      </w:r>
      <w:r w:rsidRPr="0041549B">
        <w:rPr>
          <w:sz w:val="28"/>
          <w:szCs w:val="28"/>
        </w:rPr>
        <w:fldChar w:fldCharType="separate"/>
      </w:r>
      <w:r w:rsidRPr="0041549B">
        <w:rPr>
          <w:b/>
          <w:noProof/>
          <w:sz w:val="28"/>
          <w:szCs w:val="28"/>
        </w:rPr>
        <w:t>RAN WG1</w:t>
      </w:r>
      <w:r w:rsidRPr="0041549B">
        <w:rPr>
          <w:b/>
          <w:noProof/>
          <w:sz w:val="28"/>
          <w:szCs w:val="28"/>
        </w:rPr>
        <w:fldChar w:fldCharType="end"/>
      </w:r>
      <w:r w:rsidRPr="0041549B">
        <w:rPr>
          <w:b/>
          <w:noProof/>
          <w:sz w:val="28"/>
          <w:szCs w:val="28"/>
        </w:rPr>
        <w:t xml:space="preserve"> Meet</w:t>
      </w:r>
      <w:bookmarkEnd w:id="0"/>
      <w:r w:rsidRPr="0041549B">
        <w:rPr>
          <w:b/>
          <w:noProof/>
          <w:sz w:val="28"/>
          <w:szCs w:val="28"/>
        </w:rPr>
        <w:t>ing #</w:t>
      </w:r>
      <w:r w:rsidRPr="0041549B">
        <w:rPr>
          <w:sz w:val="28"/>
          <w:szCs w:val="28"/>
        </w:rPr>
        <w:fldChar w:fldCharType="begin"/>
      </w:r>
      <w:r w:rsidRPr="0041549B">
        <w:rPr>
          <w:sz w:val="28"/>
          <w:szCs w:val="28"/>
        </w:rPr>
        <w:instrText xml:space="preserve"> DOCPROPERTY  MtgSeq  \* MERGEFORMAT </w:instrText>
      </w:r>
      <w:r w:rsidRPr="0041549B">
        <w:rPr>
          <w:sz w:val="28"/>
          <w:szCs w:val="28"/>
        </w:rPr>
        <w:fldChar w:fldCharType="separate"/>
      </w:r>
      <w:r w:rsidRPr="0041549B">
        <w:rPr>
          <w:b/>
          <w:noProof/>
          <w:sz w:val="28"/>
          <w:szCs w:val="28"/>
        </w:rPr>
        <w:t>1</w:t>
      </w:r>
      <w:r w:rsidRPr="0041549B">
        <w:rPr>
          <w:rFonts w:hint="eastAsia"/>
          <w:b/>
          <w:noProof/>
          <w:sz w:val="28"/>
          <w:szCs w:val="28"/>
          <w:lang w:eastAsia="zh-CN"/>
        </w:rPr>
        <w:t>1</w:t>
      </w:r>
      <w:r w:rsidRPr="0041549B">
        <w:rPr>
          <w:b/>
          <w:noProof/>
          <w:sz w:val="28"/>
          <w:szCs w:val="28"/>
        </w:rPr>
        <w:t>0</w:t>
      </w:r>
      <w:r w:rsidRPr="0041549B">
        <w:rPr>
          <w:b/>
          <w:noProof/>
          <w:sz w:val="28"/>
          <w:szCs w:val="28"/>
        </w:rPr>
        <w:fldChar w:fldCharType="end"/>
      </w:r>
      <w:r w:rsidRPr="0041549B">
        <w:rPr>
          <w:b/>
          <w:i/>
          <w:noProof/>
          <w:sz w:val="28"/>
          <w:szCs w:val="28"/>
        </w:rPr>
        <w:tab/>
      </w:r>
      <w:r w:rsidR="00B87BF5" w:rsidRPr="00B87BF5">
        <w:rPr>
          <w:b/>
          <w:noProof/>
          <w:sz w:val="28"/>
          <w:szCs w:val="28"/>
        </w:rPr>
        <w:t>R1-2206372</w:t>
      </w:r>
    </w:p>
    <w:p w14:paraId="7DD7E05D" w14:textId="77777777" w:rsidR="00363C16" w:rsidRPr="0041549B" w:rsidRDefault="00363C16" w:rsidP="00363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41549B">
        <w:rPr>
          <w:rFonts w:eastAsia="MS Mincho" w:cs="Arial"/>
          <w:b/>
          <w:bCs/>
          <w:sz w:val="28"/>
          <w:szCs w:val="28"/>
          <w:lang w:eastAsia="ja-JP"/>
        </w:rPr>
        <w:t>Toulouse, France, August 22</w:t>
      </w:r>
      <w:r w:rsidRPr="0041549B">
        <w:rPr>
          <w:rFonts w:eastAsia="MS Mincho" w:cs="Arial"/>
          <w:b/>
          <w:bCs/>
          <w:sz w:val="28"/>
          <w:szCs w:val="28"/>
          <w:vertAlign w:val="superscript"/>
          <w:lang w:eastAsia="ja-JP"/>
        </w:rPr>
        <w:t>nd</w:t>
      </w:r>
      <w:r w:rsidRPr="0041549B">
        <w:rPr>
          <w:rFonts w:eastAsia="MS Mincho" w:cs="Arial"/>
          <w:b/>
          <w:bCs/>
          <w:sz w:val="28"/>
          <w:szCs w:val="28"/>
          <w:lang w:eastAsia="ja-JP"/>
        </w:rPr>
        <w:t xml:space="preserve"> – 26</w:t>
      </w:r>
      <w:r w:rsidRPr="0041549B">
        <w:rPr>
          <w:rFonts w:eastAsia="MS Mincho" w:cs="Arial"/>
          <w:b/>
          <w:bCs/>
          <w:sz w:val="28"/>
          <w:szCs w:val="28"/>
          <w:vertAlign w:val="superscript"/>
          <w:lang w:eastAsia="ja-JP"/>
        </w:rPr>
        <w:t>th</w:t>
      </w:r>
      <w:r w:rsidRPr="0041549B">
        <w:rPr>
          <w:rFonts w:eastAsia="MS Mincho" w:cs="Arial"/>
          <w:b/>
          <w:bCs/>
          <w:sz w:val="28"/>
          <w:szCs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93B2C" w:rsidR="001E41F3" w:rsidRPr="00410371" w:rsidRDefault="00945365" w:rsidP="000B773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773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882D" w:rsidR="001E41F3" w:rsidRPr="00410371" w:rsidRDefault="0094536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9453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5051C" w:rsidR="001E41F3" w:rsidRPr="00410371" w:rsidRDefault="002F05FB" w:rsidP="00316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316A48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221C75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21F49C" w:rsidR="001E41F3" w:rsidRDefault="00CA36A6" w:rsidP="00316A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6A6">
              <w:rPr>
                <w:lang w:eastAsia="zh-CN"/>
              </w:rPr>
              <w:t>Clarification of LI reporting for Enhanced Type II CSI feedback</w:t>
            </w:r>
            <w:r w:rsidR="0096228F" w:rsidRPr="00221C7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8D6A9" w:rsidR="001E41F3" w:rsidRDefault="00945365" w:rsidP="00330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0BA7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9453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165DB" w:rsidR="001E41F3" w:rsidRDefault="006A1CF3" w:rsidP="00061E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1CF3">
              <w:t>NR_</w:t>
            </w:r>
            <w:r w:rsidR="00061E34">
              <w:rPr>
                <w:rFonts w:hint="eastAsia"/>
                <w:lang w:eastAsia="zh-CN"/>
              </w:rPr>
              <w:t>eMIMO</w:t>
            </w:r>
            <w:proofErr w:type="spellEnd"/>
            <w:r w:rsidRPr="006A1CF3">
              <w:t>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750A1" w:rsidR="001E41F3" w:rsidRDefault="00945365" w:rsidP="00363C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</w:t>
            </w:r>
            <w:r w:rsidR="00061E34">
              <w:rPr>
                <w:rFonts w:hint="eastAsia"/>
                <w:noProof/>
                <w:lang w:eastAsia="zh-CN"/>
              </w:rPr>
              <w:t>2</w:t>
            </w:r>
            <w:r w:rsidR="00065B7E">
              <w:rPr>
                <w:noProof/>
              </w:rPr>
              <w:t>-0</w:t>
            </w:r>
            <w:r w:rsidR="00363C16">
              <w:rPr>
                <w:rFonts w:hint="eastAsia"/>
                <w:noProof/>
                <w:lang w:eastAsia="zh-CN"/>
              </w:rPr>
              <w:t>8</w:t>
            </w:r>
            <w:r w:rsidR="00065B7E">
              <w:rPr>
                <w:noProof/>
              </w:rPr>
              <w:t>-</w:t>
            </w:r>
            <w:r w:rsidR="00363C16">
              <w:rPr>
                <w:rFonts w:hint="eastAsia"/>
                <w:noProof/>
                <w:lang w:eastAsia="zh-CN"/>
              </w:rPr>
              <w:t>12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9453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7796CB" w:rsidR="001E41F3" w:rsidRDefault="00945365" w:rsidP="00316A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16A4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09488" w:rsidR="00061E34" w:rsidRPr="00221C75" w:rsidRDefault="00B66DC9" w:rsidP="00316A48">
            <w:pPr>
              <w:pStyle w:val="LGTdoc"/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 w:rsidRPr="00221C75">
              <w:rPr>
                <w:rFonts w:hint="eastAsia"/>
                <w:sz w:val="20"/>
                <w:szCs w:val="20"/>
                <w:lang w:eastAsia="zh-CN"/>
              </w:rPr>
              <w:t>In current TS 38.214, t</w:t>
            </w:r>
            <w:r w:rsidRPr="00221C75">
              <w:rPr>
                <w:sz w:val="20"/>
                <w:szCs w:val="20"/>
                <w:lang w:eastAsia="zh-CN"/>
              </w:rPr>
              <w:t xml:space="preserve">he UE shall calculate </w:t>
            </w:r>
            <w:r w:rsidRPr="00221C75">
              <w:rPr>
                <w:rFonts w:hint="eastAsia"/>
                <w:sz w:val="20"/>
                <w:szCs w:val="20"/>
                <w:lang w:eastAsia="zh-CN"/>
              </w:rPr>
              <w:t xml:space="preserve">and report LI </w:t>
            </w:r>
            <w:r w:rsidR="00363C16" w:rsidRPr="00221C75">
              <w:rPr>
                <w:rFonts w:hint="eastAsia"/>
                <w:sz w:val="20"/>
                <w:szCs w:val="20"/>
                <w:lang w:eastAsia="zh-CN"/>
              </w:rPr>
              <w:t xml:space="preserve">when </w:t>
            </w:r>
            <w:proofErr w:type="spellStart"/>
            <w:r w:rsidRPr="00221C75">
              <w:rPr>
                <w:i/>
                <w:sz w:val="20"/>
                <w:szCs w:val="20"/>
              </w:rPr>
              <w:t>reportQuantity</w:t>
            </w:r>
            <w:proofErr w:type="spellEnd"/>
            <w:r w:rsidRPr="00221C75">
              <w:rPr>
                <w:rFonts w:hint="eastAsia"/>
                <w:sz w:val="20"/>
                <w:szCs w:val="20"/>
                <w:lang w:eastAsia="zh-CN"/>
              </w:rPr>
              <w:t xml:space="preserve"> in </w:t>
            </w:r>
            <w:r w:rsidR="00221C75" w:rsidRPr="00221C75">
              <w:rPr>
                <w:i/>
                <w:sz w:val="20"/>
                <w:szCs w:val="20"/>
              </w:rPr>
              <w:t>CSI-</w:t>
            </w:r>
            <w:proofErr w:type="spellStart"/>
            <w:r w:rsidR="00221C75" w:rsidRPr="00221C75">
              <w:rPr>
                <w:i/>
                <w:sz w:val="20"/>
                <w:szCs w:val="20"/>
              </w:rPr>
              <w:t>ReportConfig</w:t>
            </w:r>
            <w:proofErr w:type="spellEnd"/>
            <w:r w:rsidRPr="00221C75">
              <w:rPr>
                <w:rFonts w:hint="eastAsia"/>
                <w:sz w:val="20"/>
                <w:szCs w:val="20"/>
                <w:lang w:eastAsia="zh-CN"/>
              </w:rPr>
              <w:t xml:space="preserve"> contains LI parameter, for all the codebook </w:t>
            </w:r>
            <w:r w:rsidR="00221C75" w:rsidRPr="00221C75">
              <w:rPr>
                <w:rFonts w:hint="eastAsia"/>
                <w:sz w:val="20"/>
                <w:szCs w:val="20"/>
                <w:lang w:eastAsia="zh-CN"/>
              </w:rPr>
              <w:t>types</w:t>
            </w:r>
            <w:r w:rsidRPr="00221C75">
              <w:rPr>
                <w:rFonts w:hint="eastAsia"/>
                <w:sz w:val="20"/>
                <w:szCs w:val="20"/>
                <w:lang w:eastAsia="zh-CN"/>
              </w:rPr>
              <w:t xml:space="preserve">. </w:t>
            </w:r>
            <w:r w:rsidR="00F7434E" w:rsidRPr="00221C75">
              <w:rPr>
                <w:rFonts w:hint="eastAsia"/>
                <w:iCs/>
                <w:sz w:val="20"/>
                <w:szCs w:val="20"/>
                <w:lang w:eastAsia="zh-CN"/>
              </w:rPr>
              <w:t>I</w:t>
            </w:r>
            <w:r w:rsidR="00061E34" w:rsidRPr="00221C75">
              <w:rPr>
                <w:rFonts w:hint="eastAsia"/>
                <w:iCs/>
                <w:sz w:val="20"/>
                <w:szCs w:val="20"/>
                <w:lang w:eastAsia="zh-CN"/>
              </w:rPr>
              <w:t xml:space="preserve">t is not captured </w:t>
            </w:r>
            <w:r w:rsidR="00221C75" w:rsidRPr="00221C75">
              <w:rPr>
                <w:rFonts w:eastAsia="宋体" w:hint="eastAsia"/>
                <w:iCs/>
                <w:sz w:val="20"/>
                <w:szCs w:val="20"/>
                <w:lang w:eastAsia="zh-CN"/>
              </w:rPr>
              <w:t xml:space="preserve">in the CSI </w:t>
            </w:r>
            <w:r w:rsidR="00221C75" w:rsidRPr="00221C75">
              <w:rPr>
                <w:sz w:val="20"/>
                <w:szCs w:val="20"/>
              </w:rPr>
              <w:t xml:space="preserve">Part 2 </w:t>
            </w:r>
            <w:r w:rsidR="00221C75">
              <w:rPr>
                <w:sz w:val="20"/>
                <w:szCs w:val="20"/>
              </w:rPr>
              <w:t>reporting</w:t>
            </w:r>
            <w:r w:rsidR="00221C75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="00221C75" w:rsidRPr="00221C75">
              <w:rPr>
                <w:rFonts w:hint="eastAsia"/>
                <w:sz w:val="20"/>
                <w:szCs w:val="20"/>
                <w:lang w:eastAsia="zh-CN"/>
              </w:rPr>
              <w:t>f</w:t>
            </w:r>
            <w:r w:rsidR="00221C75" w:rsidRPr="00221C75">
              <w:rPr>
                <w:sz w:val="20"/>
                <w:szCs w:val="20"/>
              </w:rPr>
              <w:t>or Enhanced Type II CSI feedback</w:t>
            </w:r>
            <w:r w:rsidR="00221C75" w:rsidRPr="00221C75">
              <w:rPr>
                <w:rFonts w:eastAsia="宋体" w:hint="eastAsia"/>
                <w:iCs/>
                <w:sz w:val="20"/>
                <w:szCs w:val="20"/>
                <w:lang w:eastAsia="zh-CN"/>
              </w:rPr>
              <w:t xml:space="preserve"> </w:t>
            </w:r>
            <w:r w:rsidR="00F7434E" w:rsidRPr="00221C75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in the spec</w:t>
            </w:r>
            <w:r w:rsidR="00061E34" w:rsidRPr="00221C75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1C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C550B1" w:rsidR="00EB1F74" w:rsidRPr="00221C75" w:rsidRDefault="00126DDD" w:rsidP="003A10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221C75">
              <w:rPr>
                <w:rFonts w:eastAsia="宋体" w:hint="eastAsia"/>
                <w:iCs/>
                <w:lang w:eastAsia="zh-CN"/>
              </w:rPr>
              <w:t xml:space="preserve">Clarify </w:t>
            </w:r>
            <w:r w:rsidR="00221C75" w:rsidRPr="00221C75">
              <w:rPr>
                <w:rFonts w:eastAsia="宋体" w:hint="eastAsia"/>
                <w:iCs/>
                <w:lang w:eastAsia="zh-CN"/>
              </w:rPr>
              <w:t xml:space="preserve">in section 5.2.3 </w:t>
            </w:r>
            <w:r w:rsidRPr="00221C75">
              <w:rPr>
                <w:rFonts w:eastAsia="宋体" w:hint="eastAsia"/>
                <w:iCs/>
                <w:lang w:eastAsia="zh-CN"/>
              </w:rPr>
              <w:t xml:space="preserve">that </w:t>
            </w:r>
            <w:r w:rsidR="00221C75" w:rsidRPr="00221C75">
              <w:rPr>
                <w:rFonts w:eastAsia="宋体" w:hint="eastAsia"/>
                <w:iCs/>
                <w:lang w:eastAsia="zh-CN"/>
              </w:rPr>
              <w:t xml:space="preserve">CSI </w:t>
            </w:r>
            <w:r w:rsidR="00221C75" w:rsidRPr="00221C75">
              <w:t xml:space="preserve">Part 2 </w:t>
            </w:r>
            <w:r w:rsidR="00221C75" w:rsidRPr="00221C75">
              <w:rPr>
                <w:rFonts w:hint="eastAsia"/>
                <w:lang w:eastAsia="zh-CN"/>
              </w:rPr>
              <w:t>f</w:t>
            </w:r>
            <w:r w:rsidR="00221C75" w:rsidRPr="00221C75">
              <w:t>or Enhanced Type II CSI feedback</w:t>
            </w:r>
            <w:r w:rsidR="00221C75" w:rsidRPr="00221C75">
              <w:rPr>
                <w:rFonts w:hint="eastAsia"/>
                <w:lang w:eastAsia="zh-CN"/>
              </w:rPr>
              <w:t xml:space="preserve"> can </w:t>
            </w:r>
            <w:r w:rsidR="00221C75" w:rsidRPr="00221C75">
              <w:t xml:space="preserve">contain LI </w:t>
            </w:r>
            <w:r w:rsidR="00221C75" w:rsidRPr="00221C75">
              <w:rPr>
                <w:rFonts w:hint="eastAsia"/>
                <w:lang w:eastAsia="zh-CN"/>
              </w:rPr>
              <w:t xml:space="preserve">if </w:t>
            </w:r>
            <w:proofErr w:type="spellStart"/>
            <w:r w:rsidR="00221C75" w:rsidRPr="00221C75">
              <w:rPr>
                <w:i/>
              </w:rPr>
              <w:t>reportQuantity</w:t>
            </w:r>
            <w:proofErr w:type="spellEnd"/>
            <w:r w:rsidR="00221C75" w:rsidRPr="00221C75">
              <w:rPr>
                <w:rFonts w:hint="eastAsia"/>
                <w:lang w:eastAsia="zh-CN"/>
              </w:rPr>
              <w:t xml:space="preserve"> in </w:t>
            </w:r>
            <w:r w:rsidR="00221C75" w:rsidRPr="00221C75">
              <w:rPr>
                <w:i/>
              </w:rPr>
              <w:t>CSI-</w:t>
            </w:r>
            <w:proofErr w:type="spellStart"/>
            <w:r w:rsidR="00221C75" w:rsidRPr="00221C75">
              <w:rPr>
                <w:i/>
              </w:rPr>
              <w:t>ReportConfig</w:t>
            </w:r>
            <w:proofErr w:type="spellEnd"/>
            <w:r w:rsidR="00221C75" w:rsidRPr="00221C75">
              <w:rPr>
                <w:rFonts w:hint="eastAsia"/>
                <w:lang w:eastAsia="zh-CN"/>
              </w:rPr>
              <w:t xml:space="preserve"> contains LI parameter</w:t>
            </w:r>
            <w:r w:rsidRPr="00221C75">
              <w:rPr>
                <w:rFonts w:hint="eastAsia"/>
                <w:i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1C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F839A1" w:rsidR="001E41F3" w:rsidRPr="00221C75" w:rsidRDefault="003A107A" w:rsidP="003A10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It is ambiguous whether LI is reported f</w:t>
            </w:r>
            <w:r w:rsidRPr="00221C75">
              <w:t xml:space="preserve">or </w:t>
            </w:r>
            <w:r w:rsidR="00363C16" w:rsidRPr="00221C75">
              <w:t>Enhanced Type II CSI feedback</w:t>
            </w:r>
            <w:r>
              <w:rPr>
                <w:rFonts w:hint="eastAsia"/>
                <w:lang w:eastAsia="zh-CN"/>
              </w:rPr>
              <w:t xml:space="preserve"> when </w:t>
            </w:r>
            <w:proofErr w:type="spellStart"/>
            <w:r w:rsidRPr="00221C75">
              <w:rPr>
                <w:i/>
              </w:rPr>
              <w:t>reportQuantity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</w:t>
            </w:r>
            <w:r w:rsidRPr="001D3902">
              <w:rPr>
                <w:lang w:eastAsia="zh-CN"/>
              </w:rPr>
              <w:t>contains LI</w:t>
            </w:r>
            <w:r w:rsidR="00363C16" w:rsidRPr="00221C75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38C476" w:rsidR="001E41F3" w:rsidRDefault="0036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482F">
              <w:rPr>
                <w:color w:val="000000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85CB3" w14:textId="5E053683" w:rsidR="00DF3DAB" w:rsidRPr="00DF3DAB" w:rsidRDefault="00DF3DAB" w:rsidP="00DF3DAB">
            <w:pPr>
              <w:pStyle w:val="CRCoverPage"/>
              <w:spacing w:after="0"/>
              <w:rPr>
                <w:rFonts w:eastAsia="宋体" w:cs="Arial"/>
              </w:rPr>
            </w:pPr>
          </w:p>
          <w:p w14:paraId="00D3B8F7" w14:textId="6B6B46E1" w:rsidR="001E41F3" w:rsidRPr="00DF3D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5194F" w14:textId="77777777" w:rsidR="008112B1" w:rsidRPr="0048482F" w:rsidRDefault="008112B1" w:rsidP="008112B1">
      <w:pPr>
        <w:pStyle w:val="3"/>
        <w:rPr>
          <w:color w:val="000000"/>
        </w:rPr>
      </w:pPr>
      <w:bookmarkStart w:id="2" w:name="_Toc11352132"/>
      <w:bookmarkStart w:id="3" w:name="_Toc20318022"/>
      <w:bookmarkStart w:id="4" w:name="_Toc27299920"/>
      <w:bookmarkStart w:id="5" w:name="_Toc29673191"/>
      <w:bookmarkStart w:id="6" w:name="_Toc29673332"/>
      <w:bookmarkStart w:id="7" w:name="_Toc29674325"/>
      <w:bookmarkStart w:id="8" w:name="_Toc36645555"/>
      <w:bookmarkStart w:id="9" w:name="_Toc45810600"/>
      <w:bookmarkStart w:id="10" w:name="_Toc100147405"/>
      <w:r w:rsidRPr="0048482F">
        <w:rPr>
          <w:color w:val="000000"/>
        </w:rPr>
        <w:lastRenderedPageBreak/>
        <w:t>5.2.3</w:t>
      </w:r>
      <w:r w:rsidRPr="0048482F">
        <w:rPr>
          <w:color w:val="000000"/>
        </w:rPr>
        <w:tab/>
        <w:t>CSI reporting using PUSCH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A88B17B" w14:textId="06E27951" w:rsidR="00154BA8" w:rsidRDefault="0026616F" w:rsidP="00694537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5488AC8B" w14:textId="77777777" w:rsidR="00316A48" w:rsidRDefault="00316A48" w:rsidP="00316A48">
      <w:pPr>
        <w:rPr>
          <w:color w:val="000000"/>
        </w:rPr>
      </w:pPr>
      <w:r>
        <w:rPr>
          <w:color w:val="000000"/>
        </w:rPr>
        <w:t xml:space="preserve">For Type I, </w:t>
      </w:r>
      <w:r>
        <w:t>Type II</w:t>
      </w:r>
      <w:r>
        <w:rPr>
          <w:color w:val="000000"/>
        </w:rPr>
        <w:t xml:space="preserve"> and Enhanced Type II CSI feedback on PUSCH, a CSI report comprises of two parts. </w:t>
      </w:r>
      <w:r w:rsidRPr="00F55305">
        <w:rPr>
          <w:color w:val="000000"/>
        </w:rPr>
        <w:t xml:space="preserve">Part 1 </w:t>
      </w:r>
      <w:r>
        <w:rPr>
          <w:color w:val="000000"/>
        </w:rPr>
        <w:t>has a fixed payload size and is</w:t>
      </w:r>
      <w:r w:rsidRPr="00F55305">
        <w:rPr>
          <w:color w:val="000000"/>
        </w:rPr>
        <w:t xml:space="preserve"> used to identify the number of information bits in Part 2.</w:t>
      </w:r>
      <w:r>
        <w:rPr>
          <w:color w:val="000000"/>
        </w:rPr>
        <w:t xml:space="preserve"> Part 1 </w:t>
      </w:r>
      <w:r w:rsidRPr="00F55305">
        <w:rPr>
          <w:color w:val="000000"/>
        </w:rPr>
        <w:t>shall be transmitted in its entirety before Part 2.</w:t>
      </w:r>
      <w:r>
        <w:rPr>
          <w:color w:val="000000"/>
        </w:rPr>
        <w:t xml:space="preserve"> </w:t>
      </w:r>
    </w:p>
    <w:p w14:paraId="1A502312" w14:textId="77777777" w:rsidR="00316A48" w:rsidRPr="0048482F" w:rsidRDefault="00316A48" w:rsidP="00316A48">
      <w:pPr>
        <w:pStyle w:val="B1"/>
      </w:pPr>
      <w:r>
        <w:t>-</w:t>
      </w:r>
      <w:r>
        <w:tab/>
      </w:r>
      <w:r w:rsidRPr="0048482F">
        <w:t>For Type I CSI feedback</w:t>
      </w:r>
      <w:r>
        <w:rPr>
          <w:color w:val="000000"/>
        </w:rPr>
        <w:t>,</w:t>
      </w:r>
      <w:r w:rsidRPr="0048482F">
        <w:t xml:space="preserve"> Part 1 contains </w:t>
      </w:r>
      <w:r w:rsidRPr="006915B0">
        <w:rPr>
          <w:color w:val="000000"/>
        </w:rPr>
        <w:t>RI (if reported), CRI (if reported)</w:t>
      </w:r>
      <w:r w:rsidRPr="0048482F">
        <w:t xml:space="preserve">, </w:t>
      </w:r>
      <w:proofErr w:type="gramStart"/>
      <w:r w:rsidRPr="0048482F">
        <w:t>CQI</w:t>
      </w:r>
      <w:proofErr w:type="gramEnd"/>
      <w:r w:rsidRPr="0048482F">
        <w:t xml:space="preserve"> for the first </w:t>
      </w:r>
      <w:proofErr w:type="spellStart"/>
      <w:r w:rsidRPr="0048482F">
        <w:t>codeword</w:t>
      </w:r>
      <w:proofErr w:type="spellEnd"/>
      <w:r>
        <w:t xml:space="preserve"> (if reported)</w:t>
      </w:r>
      <w:r w:rsidRPr="0048482F">
        <w:t>.</w:t>
      </w:r>
      <w:r>
        <w:t xml:space="preserve"> </w:t>
      </w:r>
      <w:r w:rsidRPr="0048482F">
        <w:t xml:space="preserve">Part 2 contains PMI </w:t>
      </w:r>
      <w:r w:rsidRPr="005D2153">
        <w:t>(</w:t>
      </w:r>
      <w:r>
        <w:t>if reported</w:t>
      </w:r>
      <w:r w:rsidRPr="005D2153">
        <w:t>)</w:t>
      </w:r>
      <w:r>
        <w:t>, L</w:t>
      </w:r>
      <w:r w:rsidRPr="0048482F">
        <w:t xml:space="preserve">I </w:t>
      </w:r>
      <w:r w:rsidRPr="005D2153">
        <w:t>(</w:t>
      </w:r>
      <w:r>
        <w:t>if reported</w:t>
      </w:r>
      <w:r w:rsidRPr="005D2153">
        <w:t xml:space="preserve">) </w:t>
      </w:r>
      <w:r w:rsidRPr="0048482F">
        <w:t xml:space="preserve">and contains the CQI for the second </w:t>
      </w:r>
      <w:proofErr w:type="spellStart"/>
      <w:r w:rsidRPr="0048482F">
        <w:t>codeword</w:t>
      </w:r>
      <w:proofErr w:type="spellEnd"/>
      <w:r w:rsidRPr="0048482F">
        <w:t xml:space="preserve"> </w:t>
      </w:r>
      <w:r>
        <w:t xml:space="preserve">(if reported) </w:t>
      </w:r>
      <w:r w:rsidRPr="0048482F">
        <w:t>when RI</w:t>
      </w:r>
      <w:r w:rsidRPr="005D2153">
        <w:t xml:space="preserve"> is larger than </w:t>
      </w:r>
      <w:r w:rsidRPr="0048482F">
        <w:t>4.</w:t>
      </w:r>
      <w:r>
        <w:t xml:space="preserve"> </w:t>
      </w:r>
    </w:p>
    <w:p w14:paraId="0F5E2376" w14:textId="77777777" w:rsidR="00316A48" w:rsidRDefault="00316A48" w:rsidP="00316A48">
      <w:pPr>
        <w:pStyle w:val="B1"/>
      </w:pPr>
      <w:r>
        <w:t>-</w:t>
      </w:r>
      <w:r>
        <w:tab/>
      </w:r>
      <w:r w:rsidRPr="0048482F">
        <w:t>For Type II CSI feedback, Part 1 contains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 xml:space="preserve">, CQI, and an indication of the number of non-zero wideband amplitude coefficients per layer for the Type II CSI (see </w:t>
      </w:r>
      <w:r>
        <w:t>Clause</w:t>
      </w:r>
      <w:r w:rsidRPr="0048482F">
        <w:t xml:space="preserve"> 5.2.2</w:t>
      </w:r>
      <w:r>
        <w:t>.2.3</w:t>
      </w:r>
      <w:r w:rsidRPr="0048482F">
        <w:t>).</w:t>
      </w:r>
      <w:r>
        <w:t xml:space="preserve"> </w:t>
      </w:r>
      <w:r w:rsidRPr="0048482F">
        <w:t>The fields of Part 1 –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 xml:space="preserve">, CQI, and the indication of the number of non-zero wideband amplitude coefficients for each layer – are separately encoded. Part 2 contains the PMI </w:t>
      </w:r>
      <w:r>
        <w:t>and L</w:t>
      </w:r>
      <w:r w:rsidRPr="0048482F">
        <w:t xml:space="preserve">I </w:t>
      </w:r>
      <w:r w:rsidRPr="005D2153">
        <w:t>(</w:t>
      </w:r>
      <w:r>
        <w:t>if reported</w:t>
      </w:r>
      <w:r w:rsidRPr="005D2153">
        <w:t>)</w:t>
      </w:r>
      <w:r>
        <w:t xml:space="preserve"> </w:t>
      </w:r>
      <w:r w:rsidRPr="0048482F">
        <w:t>of the Type II CSI.</w:t>
      </w:r>
      <w:r>
        <w:t xml:space="preserve"> </w:t>
      </w:r>
      <w:r w:rsidRPr="009D790F">
        <w:t xml:space="preserve">The elements </w:t>
      </w:r>
      <w:proofErr w:type="gramStart"/>
      <w:r w:rsidRPr="009D790F">
        <w:t xml:space="preserve">of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1,4,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9D790F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9D790F">
        <w:t xml:space="preserve"> (if reported)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2,2,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9D790F">
        <w:t xml:space="preserve"> (if reported) are reported in the increasing order of their indices, </w:t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 xml:space="preserve">=0,1,…, </m:t>
        </m:r>
        <m:r>
          <w:rPr>
            <w:rFonts w:ascii="Cambria Math" w:hAnsi="Cambria Math"/>
          </w:rPr>
          <m:t>2L</m:t>
        </m:r>
        <m:r>
          <m:rPr>
            <m:sty m:val="p"/>
          </m:rPr>
          <w:rPr>
            <w:rFonts w:ascii="Cambria Math" w:hAnsi="Cambria Math"/>
          </w:rPr>
          <m:t>-1</m:t>
        </m:r>
      </m:oMath>
      <w:r w:rsidRPr="009D790F">
        <w:t>, where the element of the lowest index is mapped to the most significant bits and the element of the highest index is mapped to the least significant bits.</w:t>
      </w:r>
      <w:r>
        <w:t xml:space="preserve"> </w:t>
      </w:r>
      <w:r w:rsidRPr="0048482F">
        <w:t xml:space="preserve">Part 1 and 2 are separately encoded. </w:t>
      </w:r>
    </w:p>
    <w:p w14:paraId="29832901" w14:textId="5F9DDE1D" w:rsidR="00316A48" w:rsidRDefault="00316A48" w:rsidP="00316A48">
      <w:pPr>
        <w:pStyle w:val="B1"/>
        <w:rPr>
          <w:color w:val="000000"/>
        </w:rPr>
      </w:pPr>
      <w:r>
        <w:t>-</w:t>
      </w:r>
      <w:r>
        <w:tab/>
        <w:t xml:space="preserve">For Enhanced Type II CSI feedback, Part 1 contains RI </w:t>
      </w:r>
      <w:r w:rsidRPr="005D2153">
        <w:t>(</w:t>
      </w:r>
      <w:r>
        <w:t>if reported</w:t>
      </w:r>
      <w:r w:rsidRPr="005D2153">
        <w:t>)</w:t>
      </w:r>
      <w:r>
        <w:t xml:space="preserve">, CQI, and an indication of the overall number of non-zero amplitude coefficients across layers for the Enhanced Type II CSI (see Clause 5.2.2.2.5). The fields of Part 1 – RI </w:t>
      </w:r>
      <w:r w:rsidRPr="005D2153">
        <w:t>(</w:t>
      </w:r>
      <w:r>
        <w:t>if reported</w:t>
      </w:r>
      <w:r w:rsidRPr="005D2153">
        <w:t>)</w:t>
      </w:r>
      <w:r>
        <w:t xml:space="preserve">, CQI, and the indication of the overall number of non-zero amplitude coefficients across layers – are separately encoded. Part 2 contains the PMI </w:t>
      </w:r>
      <w:r w:rsidRPr="00B87BF5">
        <w:rPr>
          <w:color w:val="FF0000"/>
        </w:rPr>
        <w:t>and LI (if reported)</w:t>
      </w:r>
      <w:r>
        <w:rPr>
          <w:rFonts w:hint="eastAsia"/>
          <w:lang w:eastAsia="zh-CN"/>
        </w:rPr>
        <w:t xml:space="preserve"> </w:t>
      </w:r>
      <w:r>
        <w:t>of the Enhanced Type II CSI. Part 1 and 2 are separately encoded.</w:t>
      </w:r>
    </w:p>
    <w:p w14:paraId="2C681ED9" w14:textId="77777777" w:rsidR="0026616F" w:rsidRDefault="0026616F" w:rsidP="0026616F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02986BB1" w14:textId="77777777" w:rsidR="0026616F" w:rsidRDefault="0026616F" w:rsidP="00694537">
      <w:pPr>
        <w:rPr>
          <w:noProof/>
          <w:lang w:eastAsia="zh-CN"/>
        </w:rPr>
      </w:pPr>
    </w:p>
    <w:sectPr w:rsidR="0026616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5F3F4" w14:textId="77777777" w:rsidR="00945365" w:rsidRDefault="00945365">
      <w:r>
        <w:separator/>
      </w:r>
    </w:p>
  </w:endnote>
  <w:endnote w:type="continuationSeparator" w:id="0">
    <w:p w14:paraId="68361C86" w14:textId="77777777" w:rsidR="00945365" w:rsidRDefault="00945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7771E4" w14:textId="77777777" w:rsidR="00945365" w:rsidRDefault="00945365">
      <w:r>
        <w:separator/>
      </w:r>
    </w:p>
  </w:footnote>
  <w:footnote w:type="continuationSeparator" w:id="0">
    <w:p w14:paraId="380B2CB4" w14:textId="77777777" w:rsidR="00945365" w:rsidRDefault="00945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8"/>
    <w:rsid w:val="00022E4A"/>
    <w:rsid w:val="00034369"/>
    <w:rsid w:val="00055127"/>
    <w:rsid w:val="00061E34"/>
    <w:rsid w:val="00065B7E"/>
    <w:rsid w:val="00076C44"/>
    <w:rsid w:val="000A6394"/>
    <w:rsid w:val="000B7737"/>
    <w:rsid w:val="000B7FED"/>
    <w:rsid w:val="000C038A"/>
    <w:rsid w:val="000C6598"/>
    <w:rsid w:val="000D44B3"/>
    <w:rsid w:val="000E319D"/>
    <w:rsid w:val="000F0593"/>
    <w:rsid w:val="00126DDD"/>
    <w:rsid w:val="00142944"/>
    <w:rsid w:val="00145D43"/>
    <w:rsid w:val="00154844"/>
    <w:rsid w:val="00154BA8"/>
    <w:rsid w:val="001624C5"/>
    <w:rsid w:val="00192C46"/>
    <w:rsid w:val="001A08B3"/>
    <w:rsid w:val="001A7B60"/>
    <w:rsid w:val="001B52F0"/>
    <w:rsid w:val="001B7A65"/>
    <w:rsid w:val="001D3902"/>
    <w:rsid w:val="001D3B16"/>
    <w:rsid w:val="001E41F3"/>
    <w:rsid w:val="001E5F97"/>
    <w:rsid w:val="00221C75"/>
    <w:rsid w:val="0026004D"/>
    <w:rsid w:val="002640DD"/>
    <w:rsid w:val="0026616F"/>
    <w:rsid w:val="00275D12"/>
    <w:rsid w:val="00284FEB"/>
    <w:rsid w:val="002860C4"/>
    <w:rsid w:val="002911E0"/>
    <w:rsid w:val="002B5741"/>
    <w:rsid w:val="002E0FC2"/>
    <w:rsid w:val="002E472E"/>
    <w:rsid w:val="002F05FB"/>
    <w:rsid w:val="00305409"/>
    <w:rsid w:val="0030551D"/>
    <w:rsid w:val="00306B5B"/>
    <w:rsid w:val="00313AB7"/>
    <w:rsid w:val="00316A48"/>
    <w:rsid w:val="00330BA7"/>
    <w:rsid w:val="003609EF"/>
    <w:rsid w:val="0036231A"/>
    <w:rsid w:val="00363C16"/>
    <w:rsid w:val="00364FEC"/>
    <w:rsid w:val="00374DD4"/>
    <w:rsid w:val="00383A4A"/>
    <w:rsid w:val="00396185"/>
    <w:rsid w:val="003A107A"/>
    <w:rsid w:val="003D60C5"/>
    <w:rsid w:val="003E1A36"/>
    <w:rsid w:val="00410371"/>
    <w:rsid w:val="004242F1"/>
    <w:rsid w:val="0046155C"/>
    <w:rsid w:val="00484B10"/>
    <w:rsid w:val="004A5978"/>
    <w:rsid w:val="004B75B7"/>
    <w:rsid w:val="004C64C5"/>
    <w:rsid w:val="004F024F"/>
    <w:rsid w:val="00503869"/>
    <w:rsid w:val="0051580D"/>
    <w:rsid w:val="0051727D"/>
    <w:rsid w:val="00547111"/>
    <w:rsid w:val="00581280"/>
    <w:rsid w:val="00592D74"/>
    <w:rsid w:val="005E2C44"/>
    <w:rsid w:val="00603631"/>
    <w:rsid w:val="00605B7F"/>
    <w:rsid w:val="00621188"/>
    <w:rsid w:val="006257ED"/>
    <w:rsid w:val="00665C47"/>
    <w:rsid w:val="00694537"/>
    <w:rsid w:val="00695808"/>
    <w:rsid w:val="006A1CF3"/>
    <w:rsid w:val="006B29E3"/>
    <w:rsid w:val="006B46FB"/>
    <w:rsid w:val="006C194E"/>
    <w:rsid w:val="006E21FB"/>
    <w:rsid w:val="006F792A"/>
    <w:rsid w:val="00736CF3"/>
    <w:rsid w:val="00753E26"/>
    <w:rsid w:val="0075775C"/>
    <w:rsid w:val="00792342"/>
    <w:rsid w:val="007977A8"/>
    <w:rsid w:val="007A7E5C"/>
    <w:rsid w:val="007B512A"/>
    <w:rsid w:val="007C2097"/>
    <w:rsid w:val="007D6A07"/>
    <w:rsid w:val="007F7259"/>
    <w:rsid w:val="008040A8"/>
    <w:rsid w:val="008112B1"/>
    <w:rsid w:val="00825205"/>
    <w:rsid w:val="008279FA"/>
    <w:rsid w:val="008626E7"/>
    <w:rsid w:val="00870EE7"/>
    <w:rsid w:val="008863B9"/>
    <w:rsid w:val="008A45A6"/>
    <w:rsid w:val="008A538C"/>
    <w:rsid w:val="008A6338"/>
    <w:rsid w:val="008E0020"/>
    <w:rsid w:val="008F1E3C"/>
    <w:rsid w:val="008F3789"/>
    <w:rsid w:val="008F686C"/>
    <w:rsid w:val="009148DE"/>
    <w:rsid w:val="0093384F"/>
    <w:rsid w:val="00941E30"/>
    <w:rsid w:val="00945365"/>
    <w:rsid w:val="0096228F"/>
    <w:rsid w:val="00970C23"/>
    <w:rsid w:val="009777D9"/>
    <w:rsid w:val="00991B88"/>
    <w:rsid w:val="009A5753"/>
    <w:rsid w:val="009A579D"/>
    <w:rsid w:val="009E3297"/>
    <w:rsid w:val="009F6AE0"/>
    <w:rsid w:val="009F734F"/>
    <w:rsid w:val="00A0736E"/>
    <w:rsid w:val="00A246B6"/>
    <w:rsid w:val="00A4293B"/>
    <w:rsid w:val="00A47E70"/>
    <w:rsid w:val="00A50CF0"/>
    <w:rsid w:val="00A64FEC"/>
    <w:rsid w:val="00A7671C"/>
    <w:rsid w:val="00A906DF"/>
    <w:rsid w:val="00AA2CBC"/>
    <w:rsid w:val="00AC5820"/>
    <w:rsid w:val="00AC7930"/>
    <w:rsid w:val="00AD1CD8"/>
    <w:rsid w:val="00AF2FCE"/>
    <w:rsid w:val="00B258BB"/>
    <w:rsid w:val="00B33730"/>
    <w:rsid w:val="00B45010"/>
    <w:rsid w:val="00B61AC1"/>
    <w:rsid w:val="00B66DC9"/>
    <w:rsid w:val="00B67B97"/>
    <w:rsid w:val="00B87BF5"/>
    <w:rsid w:val="00B968C8"/>
    <w:rsid w:val="00B97521"/>
    <w:rsid w:val="00BA3EC5"/>
    <w:rsid w:val="00BA51D9"/>
    <w:rsid w:val="00BB5DFC"/>
    <w:rsid w:val="00BD279D"/>
    <w:rsid w:val="00BD6BB8"/>
    <w:rsid w:val="00BE12C7"/>
    <w:rsid w:val="00BF6C20"/>
    <w:rsid w:val="00C66BA2"/>
    <w:rsid w:val="00C95985"/>
    <w:rsid w:val="00CA225B"/>
    <w:rsid w:val="00CA2299"/>
    <w:rsid w:val="00CA36A6"/>
    <w:rsid w:val="00CB2C52"/>
    <w:rsid w:val="00CC5026"/>
    <w:rsid w:val="00CC68D0"/>
    <w:rsid w:val="00CE1C6B"/>
    <w:rsid w:val="00CE7F61"/>
    <w:rsid w:val="00D03F9A"/>
    <w:rsid w:val="00D06136"/>
    <w:rsid w:val="00D06D51"/>
    <w:rsid w:val="00D24991"/>
    <w:rsid w:val="00D31DAE"/>
    <w:rsid w:val="00D50255"/>
    <w:rsid w:val="00D53557"/>
    <w:rsid w:val="00D66520"/>
    <w:rsid w:val="00DD4790"/>
    <w:rsid w:val="00DE34CF"/>
    <w:rsid w:val="00DE780D"/>
    <w:rsid w:val="00DF3DAB"/>
    <w:rsid w:val="00E0264E"/>
    <w:rsid w:val="00E13F3D"/>
    <w:rsid w:val="00E14F89"/>
    <w:rsid w:val="00E34898"/>
    <w:rsid w:val="00E5316C"/>
    <w:rsid w:val="00E80579"/>
    <w:rsid w:val="00EB09B7"/>
    <w:rsid w:val="00EB1F74"/>
    <w:rsid w:val="00EB6925"/>
    <w:rsid w:val="00EE4B00"/>
    <w:rsid w:val="00EE7D7C"/>
    <w:rsid w:val="00EF4E0F"/>
    <w:rsid w:val="00EF72EB"/>
    <w:rsid w:val="00F25D98"/>
    <w:rsid w:val="00F300FB"/>
    <w:rsid w:val="00F50F18"/>
    <w:rsid w:val="00F61B66"/>
    <w:rsid w:val="00F62614"/>
    <w:rsid w:val="00F703C8"/>
    <w:rsid w:val="00F743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63C1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63C1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72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71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5DC4767-EBA9-4B19-A7E1-57E57315B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4453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cp:lastPrinted>1900-12-31T16:00:00Z</cp:lastPrinted>
  <dcterms:created xsi:type="dcterms:W3CDTF">2022-08-12T09:55:00Z</dcterms:created>
  <dcterms:modified xsi:type="dcterms:W3CDTF">2022-08-12T09:55:00Z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