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F5DD0" w14:textId="01B806F9" w:rsidR="00C03A96" w:rsidRPr="009E3178" w:rsidRDefault="00C03A96" w:rsidP="00C03A96">
      <w:pPr>
        <w:snapToGrid w:val="0"/>
        <w:spacing w:after="0" w:line="276" w:lineRule="auto"/>
        <w:rPr>
          <w:rFonts w:ascii="Arial" w:hAnsi="Arial" w:cs="Arial"/>
          <w:b/>
          <w:bCs/>
          <w:sz w:val="24"/>
        </w:rPr>
      </w:pPr>
      <w:r w:rsidRPr="009E3178">
        <w:rPr>
          <w:rFonts w:ascii="Arial" w:hAnsi="Arial" w:cs="Arial"/>
          <w:b/>
          <w:bCs/>
          <w:sz w:val="24"/>
        </w:rPr>
        <w:t>3GPP TSG RAN WG1 108-e</w:t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Pr="009E3178">
        <w:rPr>
          <w:rFonts w:ascii="Arial" w:hAnsi="Arial" w:cs="Arial"/>
          <w:b/>
          <w:bCs/>
          <w:sz w:val="24"/>
        </w:rPr>
        <w:tab/>
      </w:r>
      <w:r w:rsidR="009E3178">
        <w:rPr>
          <w:rFonts w:ascii="Arial" w:hAnsi="Arial" w:cs="Arial"/>
          <w:b/>
          <w:bCs/>
          <w:sz w:val="24"/>
        </w:rPr>
        <w:tab/>
      </w:r>
      <w:r w:rsidR="009E3178">
        <w:rPr>
          <w:rFonts w:ascii="Arial" w:hAnsi="Arial" w:cs="Arial"/>
          <w:b/>
          <w:bCs/>
          <w:sz w:val="24"/>
        </w:rPr>
        <w:tab/>
      </w:r>
      <w:r w:rsidR="00E64745">
        <w:rPr>
          <w:rFonts w:ascii="Arial" w:hAnsi="Arial" w:cs="Arial"/>
          <w:b/>
          <w:bCs/>
          <w:sz w:val="24"/>
        </w:rPr>
        <w:t xml:space="preserve"> </w:t>
      </w:r>
      <w:r w:rsidR="00E64745">
        <w:rPr>
          <w:rFonts w:ascii="Arial" w:hAnsi="Arial" w:cs="Arial"/>
          <w:b/>
          <w:bCs/>
          <w:sz w:val="24"/>
        </w:rPr>
        <w:tab/>
        <w:t>R1-220</w:t>
      </w:r>
      <w:r w:rsidR="006673BE">
        <w:rPr>
          <w:rFonts w:ascii="Arial" w:hAnsi="Arial" w:cs="Arial"/>
          <w:b/>
          <w:bCs/>
          <w:sz w:val="24"/>
        </w:rPr>
        <w:t>2884</w:t>
      </w:r>
    </w:p>
    <w:p w14:paraId="12AEEF99" w14:textId="1CC0A42C" w:rsidR="00C03A96" w:rsidRPr="009E3178" w:rsidRDefault="00C03A96" w:rsidP="00C03A96">
      <w:pPr>
        <w:pStyle w:val="Header"/>
        <w:tabs>
          <w:tab w:val="right" w:pos="7088"/>
          <w:tab w:val="right" w:pos="9781"/>
        </w:tabs>
        <w:snapToGrid w:val="0"/>
        <w:spacing w:line="276" w:lineRule="auto"/>
        <w:rPr>
          <w:rFonts w:cs="Arial"/>
          <w:bCs/>
          <w:sz w:val="24"/>
          <w:lang w:val="en-US"/>
        </w:rPr>
      </w:pPr>
      <w:r w:rsidRPr="009E3178">
        <w:rPr>
          <w:rFonts w:cs="Arial"/>
          <w:bCs/>
          <w:sz w:val="24"/>
          <w:lang w:val="en-US"/>
        </w:rPr>
        <w:t xml:space="preserve">eMeeting, </w:t>
      </w:r>
      <w:r w:rsidR="009E3178">
        <w:rPr>
          <w:rFonts w:cs="Arial"/>
          <w:bCs/>
          <w:sz w:val="24"/>
          <w:lang w:val="en-US"/>
        </w:rPr>
        <w:t>February 21</w:t>
      </w:r>
      <w:r w:rsidR="009E3178" w:rsidRPr="009E3178">
        <w:rPr>
          <w:rFonts w:cs="Arial"/>
          <w:bCs/>
          <w:sz w:val="24"/>
          <w:vertAlign w:val="superscript"/>
          <w:lang w:val="en-US"/>
        </w:rPr>
        <w:t>st</w:t>
      </w:r>
      <w:r w:rsidRPr="009E3178">
        <w:rPr>
          <w:rFonts w:cs="Arial"/>
          <w:bCs/>
          <w:sz w:val="24"/>
          <w:lang w:val="en-US"/>
        </w:rPr>
        <w:t xml:space="preserve"> </w:t>
      </w:r>
      <w:r w:rsidR="009E3178">
        <w:rPr>
          <w:rFonts w:cs="Arial"/>
          <w:bCs/>
          <w:sz w:val="24"/>
          <w:lang w:val="en-US"/>
        </w:rPr>
        <w:t>–</w:t>
      </w:r>
      <w:r w:rsidRPr="009E3178">
        <w:rPr>
          <w:rFonts w:cs="Arial"/>
          <w:bCs/>
          <w:sz w:val="24"/>
          <w:lang w:val="en-US"/>
        </w:rPr>
        <w:t xml:space="preserve"> </w:t>
      </w:r>
      <w:r w:rsidR="009E3178">
        <w:rPr>
          <w:rFonts w:cs="Arial"/>
          <w:bCs/>
          <w:sz w:val="24"/>
          <w:lang w:val="en-US"/>
        </w:rPr>
        <w:t>March 3</w:t>
      </w:r>
      <w:r w:rsidR="009E3178" w:rsidRPr="009E3178">
        <w:rPr>
          <w:rFonts w:cs="Arial"/>
          <w:bCs/>
          <w:sz w:val="24"/>
          <w:vertAlign w:val="superscript"/>
          <w:lang w:val="en-US"/>
        </w:rPr>
        <w:t>rd</w:t>
      </w:r>
      <w:r w:rsidRPr="009E3178">
        <w:rPr>
          <w:rFonts w:cs="Arial"/>
          <w:bCs/>
          <w:sz w:val="24"/>
          <w:lang w:val="en-US"/>
        </w:rPr>
        <w:t>, 202</w:t>
      </w:r>
      <w:r w:rsidR="009E3178">
        <w:rPr>
          <w:rFonts w:cs="Arial"/>
          <w:bCs/>
          <w:sz w:val="24"/>
          <w:lang w:val="en-US"/>
        </w:rPr>
        <w:t>2</w:t>
      </w:r>
    </w:p>
    <w:p w14:paraId="5C2A7DF2" w14:textId="77777777" w:rsidR="00C03A96" w:rsidRPr="0077178E" w:rsidRDefault="00C03A96" w:rsidP="00C03A96">
      <w:pPr>
        <w:pStyle w:val="Header"/>
        <w:tabs>
          <w:tab w:val="right" w:pos="7088"/>
          <w:tab w:val="right" w:pos="9781"/>
        </w:tabs>
        <w:snapToGrid w:val="0"/>
        <w:spacing w:line="276" w:lineRule="auto"/>
        <w:rPr>
          <w:rFonts w:eastAsia="MS Mincho" w:cs="Arial"/>
          <w:b w:val="0"/>
          <w:bCs/>
          <w:sz w:val="28"/>
          <w:lang w:val="en-US"/>
        </w:rPr>
      </w:pPr>
    </w:p>
    <w:p w14:paraId="652EA40C" w14:textId="63754342" w:rsidR="00C03A96" w:rsidRPr="00AE3EEE" w:rsidRDefault="00C03A96" w:rsidP="00C03A96">
      <w:pPr>
        <w:snapToGrid w:val="0"/>
        <w:spacing w:after="0" w:line="276" w:lineRule="auto"/>
        <w:ind w:left="1985" w:hanging="1985"/>
        <w:rPr>
          <w:rFonts w:ascii="Arial" w:eastAsia="MS Mincho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Pr="00E64745">
        <w:rPr>
          <w:rFonts w:ascii="Arial" w:eastAsia="MS Mincho" w:hAnsi="Arial" w:cs="Arial"/>
          <w:bCs/>
          <w:sz w:val="22"/>
          <w:szCs w:val="22"/>
        </w:rPr>
        <w:t xml:space="preserve">LS on </w:t>
      </w:r>
      <w:r w:rsidR="00E64745" w:rsidRPr="00E64745">
        <w:rPr>
          <w:rFonts w:ascii="Arial" w:hAnsi="Arial" w:cs="Arial"/>
          <w:sz w:val="22"/>
          <w:szCs w:val="22"/>
        </w:rPr>
        <w:t xml:space="preserve">Rel-17 NR </w:t>
      </w:r>
      <w:proofErr w:type="spellStart"/>
      <w:r w:rsidR="00DC10CA">
        <w:rPr>
          <w:rFonts w:ascii="Arial" w:hAnsi="Arial" w:cs="Arial"/>
          <w:sz w:val="22"/>
          <w:szCs w:val="22"/>
        </w:rPr>
        <w:t>eIAB</w:t>
      </w:r>
      <w:proofErr w:type="spellEnd"/>
      <w:r w:rsidR="00E64745" w:rsidRPr="00E64745">
        <w:rPr>
          <w:rFonts w:ascii="Arial" w:hAnsi="Arial" w:cs="Arial"/>
          <w:sz w:val="22"/>
          <w:szCs w:val="22"/>
        </w:rPr>
        <w:t xml:space="preserve"> for TS 38.300</w:t>
      </w:r>
    </w:p>
    <w:p w14:paraId="49585938" w14:textId="77777777" w:rsidR="00C03A96" w:rsidRPr="006D4CA2" w:rsidRDefault="00C03A96" w:rsidP="00C03A96">
      <w:pPr>
        <w:snapToGrid w:val="0"/>
        <w:spacing w:after="0" w:line="276" w:lineRule="auto"/>
        <w:ind w:left="1985" w:hanging="1985"/>
        <w:rPr>
          <w:rFonts w:ascii="Arial" w:eastAsia="Yu Mincho" w:hAnsi="Arial" w:cs="Arial"/>
          <w:b/>
        </w:rPr>
      </w:pPr>
      <w:r w:rsidRPr="006D4CA2">
        <w:rPr>
          <w:rFonts w:ascii="Arial" w:eastAsia="Yu Mincho" w:hAnsi="Arial" w:cs="Arial" w:hint="eastAsia"/>
          <w:b/>
        </w:rPr>
        <w:t>Response to:</w:t>
      </w:r>
      <w:r w:rsidRPr="006D4CA2">
        <w:rPr>
          <w:rFonts w:ascii="Arial" w:eastAsia="Yu Mincho" w:hAnsi="Arial" w:cs="Arial" w:hint="eastAsia"/>
          <w:b/>
        </w:rPr>
        <w:tab/>
        <w:t>-</w:t>
      </w:r>
    </w:p>
    <w:p w14:paraId="5D6392A8" w14:textId="77777777" w:rsidR="00C03A96" w:rsidRPr="003E2BA2" w:rsidRDefault="00C03A96" w:rsidP="00C03A96">
      <w:pPr>
        <w:snapToGrid w:val="0"/>
        <w:spacing w:after="0" w:line="276" w:lineRule="auto"/>
        <w:ind w:left="1985" w:hanging="1985"/>
        <w:rPr>
          <w:rFonts w:ascii="Arial" w:eastAsia="MS Mincho" w:hAnsi="Arial" w:cs="Arial"/>
          <w:bCs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  <w:t>Rel-</w:t>
      </w:r>
      <w:r w:rsidRPr="003E2BA2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7</w:t>
      </w:r>
    </w:p>
    <w:p w14:paraId="4FFE24A7" w14:textId="734ACD99" w:rsidR="00C03A96" w:rsidRPr="00817381" w:rsidRDefault="00C03A96" w:rsidP="00C03A96">
      <w:pPr>
        <w:snapToGrid w:val="0"/>
        <w:spacing w:after="0" w:line="276" w:lineRule="auto"/>
        <w:ind w:left="1985" w:hanging="1985"/>
        <w:rPr>
          <w:rFonts w:ascii="Arial" w:eastAsia="MS Mincho" w:hAnsi="Arial" w:cs="Arial"/>
          <w:bCs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DC10CA" w:rsidRPr="00DC10CA">
        <w:rPr>
          <w:rFonts w:ascii="Arial" w:hAnsi="Arial" w:cs="Arial"/>
          <w:bCs/>
        </w:rPr>
        <w:t>NR_IAB_enh</w:t>
      </w:r>
      <w:proofErr w:type="spellEnd"/>
    </w:p>
    <w:p w14:paraId="63D0EA8A" w14:textId="77777777" w:rsidR="00C03A96" w:rsidRPr="003E2BA2" w:rsidRDefault="00C03A96" w:rsidP="00C03A96">
      <w:pPr>
        <w:snapToGrid w:val="0"/>
        <w:spacing w:after="0" w:line="276" w:lineRule="auto"/>
        <w:ind w:left="1985" w:hanging="1985"/>
        <w:rPr>
          <w:rFonts w:ascii="Arial" w:hAnsi="Arial" w:cs="Arial"/>
          <w:b/>
        </w:rPr>
      </w:pPr>
    </w:p>
    <w:p w14:paraId="60C2A219" w14:textId="77777777" w:rsidR="00C03A96" w:rsidRPr="00C336C0" w:rsidRDefault="00C03A96" w:rsidP="00C03A96">
      <w:pPr>
        <w:snapToGrid w:val="0"/>
        <w:spacing w:after="0" w:line="276" w:lineRule="auto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C336C0">
        <w:rPr>
          <w:rFonts w:ascii="Arial" w:eastAsia="MS Mincho" w:hAnsi="Arial" w:cs="Arial"/>
          <w:bCs/>
        </w:rPr>
        <w:t>RAN WG</w:t>
      </w:r>
      <w:r>
        <w:rPr>
          <w:rFonts w:ascii="Arial" w:eastAsia="MS Mincho" w:hAnsi="Arial" w:cs="Arial" w:hint="eastAsia"/>
          <w:bCs/>
        </w:rPr>
        <w:t>1</w:t>
      </w:r>
    </w:p>
    <w:p w14:paraId="25D17D7D" w14:textId="77777777" w:rsidR="00C03A96" w:rsidRDefault="00C03A96" w:rsidP="00C03A96">
      <w:pPr>
        <w:snapToGrid w:val="0"/>
        <w:spacing w:after="0" w:line="276" w:lineRule="auto"/>
        <w:ind w:left="1985" w:hanging="1985"/>
        <w:rPr>
          <w:rFonts w:ascii="Arial" w:eastAsia="MS Mincho" w:hAnsi="Arial" w:cs="Arial"/>
          <w:bCs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>
        <w:rPr>
          <w:rFonts w:ascii="Arial" w:eastAsia="MS Mincho" w:hAnsi="Arial" w:cs="Arial" w:hint="eastAsia"/>
          <w:bCs/>
        </w:rPr>
        <w:t>RAN WG</w:t>
      </w:r>
      <w:r>
        <w:rPr>
          <w:rFonts w:ascii="Arial" w:eastAsia="MS Mincho" w:hAnsi="Arial" w:cs="Arial"/>
          <w:bCs/>
        </w:rPr>
        <w:t>2</w:t>
      </w:r>
    </w:p>
    <w:p w14:paraId="70C7E72B" w14:textId="77777777" w:rsidR="00C03A96" w:rsidRPr="00AE3EEE" w:rsidRDefault="00C03A96" w:rsidP="00C03A96">
      <w:pPr>
        <w:snapToGrid w:val="0"/>
        <w:spacing w:after="0" w:line="276" w:lineRule="auto"/>
        <w:ind w:left="1985" w:hanging="1985"/>
        <w:rPr>
          <w:rFonts w:ascii="Arial" w:eastAsia="MS Mincho" w:hAnsi="Arial" w:cs="Arial"/>
          <w:bCs/>
        </w:rPr>
      </w:pPr>
      <w:r w:rsidRPr="00AE3EEE">
        <w:rPr>
          <w:rFonts w:ascii="Arial" w:eastAsia="MS Mincho" w:hAnsi="Arial" w:cs="Arial" w:hint="eastAsia"/>
          <w:b/>
        </w:rPr>
        <w:t>CC:</w:t>
      </w:r>
      <w:r w:rsidRPr="00AE3EEE">
        <w:rPr>
          <w:rFonts w:ascii="Arial" w:eastAsia="MS Mincho" w:hAnsi="Arial" w:cs="Arial" w:hint="eastAsia"/>
          <w:b/>
        </w:rPr>
        <w:tab/>
      </w:r>
    </w:p>
    <w:p w14:paraId="3FFC56C1" w14:textId="77777777" w:rsidR="00C03A96" w:rsidRPr="003E2BA2" w:rsidRDefault="00C03A96" w:rsidP="00C03A96">
      <w:pPr>
        <w:snapToGrid w:val="0"/>
        <w:spacing w:after="0" w:line="276" w:lineRule="auto"/>
        <w:ind w:left="1985" w:hanging="1985"/>
        <w:rPr>
          <w:rFonts w:ascii="Arial" w:hAnsi="Arial" w:cs="Arial"/>
          <w:bCs/>
        </w:rPr>
      </w:pPr>
    </w:p>
    <w:p w14:paraId="4E9906F3" w14:textId="77777777" w:rsidR="00C03A96" w:rsidRPr="003E2BA2" w:rsidRDefault="00C03A96" w:rsidP="00C03A96">
      <w:pPr>
        <w:tabs>
          <w:tab w:val="left" w:pos="2268"/>
        </w:tabs>
        <w:snapToGrid w:val="0"/>
        <w:spacing w:after="0" w:line="276" w:lineRule="auto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37D0995" w14:textId="64D91F19" w:rsidR="00C03A96" w:rsidRDefault="00C03A96" w:rsidP="00C03A96">
      <w:pPr>
        <w:pStyle w:val="Heading4"/>
        <w:tabs>
          <w:tab w:val="left" w:pos="2268"/>
        </w:tabs>
        <w:snapToGrid w:val="0"/>
        <w:spacing w:before="0" w:after="0" w:line="276" w:lineRule="auto"/>
        <w:ind w:left="0" w:firstLine="540"/>
        <w:rPr>
          <w:rFonts w:eastAsia="MS Mincho" w:cs="Arial"/>
          <w:bCs/>
          <w:sz w:val="20"/>
          <w:lang w:val="it-IT"/>
        </w:rPr>
      </w:pPr>
      <w:proofErr w:type="spellStart"/>
      <w:r w:rsidRPr="00C03A96">
        <w:rPr>
          <w:rFonts w:cs="Arial"/>
          <w:sz w:val="20"/>
          <w:lang w:val="it-IT"/>
        </w:rPr>
        <w:t>Name</w:t>
      </w:r>
      <w:proofErr w:type="spellEnd"/>
      <w:r w:rsidRPr="00C03A96">
        <w:rPr>
          <w:rFonts w:cs="Arial"/>
          <w:sz w:val="20"/>
          <w:lang w:val="it-IT"/>
        </w:rPr>
        <w:t>:</w:t>
      </w:r>
      <w:r w:rsidRPr="00C03A96">
        <w:rPr>
          <w:rFonts w:cs="Arial"/>
          <w:bCs/>
          <w:sz w:val="20"/>
          <w:lang w:val="it-IT"/>
        </w:rPr>
        <w:tab/>
      </w:r>
      <w:r w:rsidR="00374764" w:rsidRPr="00374764">
        <w:rPr>
          <w:rFonts w:eastAsia="MS Mincho" w:cs="Arial"/>
          <w:bCs/>
          <w:sz w:val="20"/>
          <w:lang w:val="it-IT"/>
        </w:rPr>
        <w:t xml:space="preserve">Luca </w:t>
      </w:r>
      <w:proofErr w:type="spellStart"/>
      <w:r w:rsidR="00374764" w:rsidRPr="00374764">
        <w:rPr>
          <w:rFonts w:eastAsia="MS Mincho" w:cs="Arial"/>
          <w:bCs/>
          <w:sz w:val="20"/>
          <w:lang w:val="it-IT"/>
        </w:rPr>
        <w:t>Blessent</w:t>
      </w:r>
      <w:proofErr w:type="spellEnd"/>
    </w:p>
    <w:p w14:paraId="75F05713" w14:textId="5C3A3E01" w:rsidR="00C03A96" w:rsidRPr="00C03A96" w:rsidRDefault="00C03A96" w:rsidP="00C03A96">
      <w:pPr>
        <w:pStyle w:val="Heading4"/>
        <w:tabs>
          <w:tab w:val="left" w:pos="2268"/>
        </w:tabs>
        <w:snapToGrid w:val="0"/>
        <w:spacing w:before="0" w:after="0" w:line="276" w:lineRule="auto"/>
        <w:ind w:left="0" w:firstLine="540"/>
        <w:rPr>
          <w:rFonts w:eastAsia="MS Mincho" w:cs="Arial"/>
          <w:bCs/>
          <w:sz w:val="20"/>
          <w:lang w:val="it-IT"/>
        </w:rPr>
      </w:pPr>
      <w:proofErr w:type="gramStart"/>
      <w:r w:rsidRPr="00C03A96">
        <w:rPr>
          <w:rFonts w:eastAsia="MS Mincho" w:cs="Arial"/>
          <w:bCs/>
          <w:sz w:val="20"/>
          <w:lang w:val="it-IT"/>
        </w:rPr>
        <w:t>E</w:t>
      </w:r>
      <w:r w:rsidRPr="00C03A96">
        <w:rPr>
          <w:rFonts w:cs="Arial"/>
          <w:sz w:val="20"/>
          <w:lang w:val="pt-BR"/>
        </w:rPr>
        <w:t>mail</w:t>
      </w:r>
      <w:proofErr w:type="gramEnd"/>
      <w:r w:rsidRPr="00C03A96">
        <w:rPr>
          <w:rFonts w:cs="Arial"/>
          <w:sz w:val="20"/>
          <w:lang w:val="pt-BR"/>
        </w:rPr>
        <w:t xml:space="preserve"> </w:t>
      </w:r>
      <w:proofErr w:type="spellStart"/>
      <w:r w:rsidRPr="00C03A96">
        <w:rPr>
          <w:rFonts w:cs="Arial"/>
          <w:sz w:val="20"/>
          <w:lang w:val="pt-BR"/>
        </w:rPr>
        <w:t>Address</w:t>
      </w:r>
      <w:proofErr w:type="spellEnd"/>
      <w:r w:rsidRPr="00C03A96">
        <w:rPr>
          <w:rFonts w:cs="Arial"/>
          <w:sz w:val="20"/>
          <w:lang w:val="pt-BR"/>
        </w:rPr>
        <w:t>:</w:t>
      </w:r>
      <w:r w:rsidRPr="00C03A96">
        <w:rPr>
          <w:rFonts w:cs="Arial"/>
          <w:bCs/>
          <w:sz w:val="20"/>
          <w:lang w:val="pt-BR"/>
        </w:rPr>
        <w:tab/>
      </w:r>
      <w:r w:rsidR="00374764" w:rsidRPr="00374764">
        <w:rPr>
          <w:rFonts w:eastAsia="MS Mincho" w:cs="Arial"/>
          <w:bCs/>
          <w:sz w:val="20"/>
          <w:lang w:val="pt-BR"/>
        </w:rPr>
        <w:t>lblessen@qti.qualcomm.com</w:t>
      </w:r>
    </w:p>
    <w:p w14:paraId="2049777B" w14:textId="77777777" w:rsidR="00C03A96" w:rsidRPr="00A7005E" w:rsidRDefault="00C03A96" w:rsidP="00C03A96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3BE4226" w14:textId="77777777" w:rsidR="00C03A96" w:rsidRPr="003E2BA2" w:rsidRDefault="00C03A96" w:rsidP="00C03A96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64FCB140" w14:textId="175278C9" w:rsidR="00C03A96" w:rsidRDefault="00C03A96" w:rsidP="00C03A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</w:t>
      </w:r>
      <w:r w:rsidRPr="009765CA">
        <w:rPr>
          <w:rFonts w:ascii="Arial" w:hAnsi="Arial" w:cs="Arial"/>
        </w:rPr>
        <w:t xml:space="preserve">NR </w:t>
      </w:r>
      <w:proofErr w:type="spellStart"/>
      <w:r w:rsidR="00A17144">
        <w:rPr>
          <w:rFonts w:ascii="Arial" w:hAnsi="Arial" w:cs="Arial"/>
        </w:rPr>
        <w:t>eIAB</w:t>
      </w:r>
      <w:proofErr w:type="spellEnd"/>
      <w:r w:rsidRPr="009765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WI, </w:t>
      </w:r>
      <w:r w:rsidR="009E3178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TP</w:t>
      </w:r>
      <w:r w:rsidR="00A1714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38.300 </w:t>
      </w:r>
      <w:r w:rsidR="00A17144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been endorsed from</w:t>
      </w:r>
      <w:r w:rsidR="00A17144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RAN1 perspective.</w:t>
      </w:r>
    </w:p>
    <w:p w14:paraId="7BF49C4A" w14:textId="29921C2F" w:rsidR="00A33434" w:rsidRPr="009E3178" w:rsidRDefault="00C03A96" w:rsidP="009E3178">
      <w:pPr>
        <w:spacing w:line="360" w:lineRule="auto"/>
        <w:ind w:left="720"/>
        <w:jc w:val="center"/>
        <w:rPr>
          <w:color w:val="4472C4"/>
          <w:szCs w:val="24"/>
          <w:lang w:val="en-US"/>
        </w:rPr>
      </w:pPr>
      <w:r w:rsidRPr="009765CA">
        <w:rPr>
          <w:color w:val="4472C4"/>
          <w:szCs w:val="24"/>
          <w:lang w:val="en-US"/>
        </w:rPr>
        <w:t>----------------------------------------- start TP1 for 38.300 v.</w:t>
      </w:r>
      <w:r>
        <w:rPr>
          <w:color w:val="4472C4"/>
          <w:szCs w:val="24"/>
          <w:lang w:val="en-US"/>
        </w:rPr>
        <w:t>16.8.0</w:t>
      </w:r>
      <w:r w:rsidRPr="009765CA">
        <w:rPr>
          <w:color w:val="4472C4"/>
          <w:szCs w:val="24"/>
          <w:lang w:val="en-US"/>
        </w:rPr>
        <w:t xml:space="preserve"> -------------------------------------------</w:t>
      </w:r>
    </w:p>
    <w:p w14:paraId="73548D28" w14:textId="77777777" w:rsidR="00A17144" w:rsidRDefault="00A17144" w:rsidP="00A17144">
      <w:pPr>
        <w:keepNext/>
        <w:ind w:left="1134" w:hanging="1134"/>
        <w:jc w:val="center"/>
        <w:rPr>
          <w:rFonts w:ascii="Calibri" w:hAnsi="Calibri" w:cs="Calibri"/>
          <w:color w:val="0070C0"/>
          <w:sz w:val="22"/>
          <w:szCs w:val="22"/>
          <w:lang w:eastAsia="zh-CN"/>
        </w:rPr>
      </w:pPr>
      <w:r>
        <w:rPr>
          <w:b/>
          <w:bCs/>
          <w:color w:val="0070C0"/>
        </w:rPr>
        <w:t>&lt;</w:t>
      </w:r>
      <w:r>
        <w:rPr>
          <w:color w:val="0070C0"/>
          <w:lang w:eastAsia="zh-CN"/>
        </w:rPr>
        <w:t>Unchanged text is omitted&gt;</w:t>
      </w:r>
    </w:p>
    <w:p w14:paraId="0DB829A7" w14:textId="77777777" w:rsidR="00A17144" w:rsidRDefault="00A17144" w:rsidP="00A17144">
      <w:pPr>
        <w:pStyle w:val="Heading4"/>
        <w:spacing w:before="0" w:after="0"/>
        <w:ind w:left="864" w:hanging="864"/>
        <w:rPr>
          <w:lang w:eastAsia="ko-KR"/>
        </w:rPr>
      </w:pPr>
      <w:r>
        <w:t>5.3.5.3          Uplink timing control</w:t>
      </w:r>
    </w:p>
    <w:p w14:paraId="6D22915B" w14:textId="77777777" w:rsidR="00A17144" w:rsidRPr="00413686" w:rsidRDefault="00A17144" w:rsidP="00A17144">
      <w:pPr>
        <w:pStyle w:val="paragraph"/>
        <w:spacing w:before="0" w:beforeAutospacing="0" w:after="0" w:afterAutospacing="0"/>
        <w:textAlignment w:val="baseline"/>
        <w:rPr>
          <w:sz w:val="22"/>
          <w:szCs w:val="22"/>
        </w:rPr>
      </w:pPr>
      <w:r>
        <w:rPr>
          <w:rStyle w:val="normaltextrun"/>
          <w:sz w:val="20"/>
          <w:szCs w:val="20"/>
        </w:rPr>
        <w:t xml:space="preserve">The </w:t>
      </w:r>
      <w:proofErr w:type="spellStart"/>
      <w:r>
        <w:rPr>
          <w:rStyle w:val="normaltextrun"/>
          <w:sz w:val="20"/>
          <w:szCs w:val="20"/>
        </w:rPr>
        <w:t>gNB</w:t>
      </w:r>
      <w:proofErr w:type="spellEnd"/>
      <w:r>
        <w:rPr>
          <w:rStyle w:val="normaltextrun"/>
          <w:sz w:val="20"/>
          <w:szCs w:val="20"/>
        </w:rPr>
        <w:t xml:space="preserve"> determines the desired Timing Advance setting and provides that to the UE</w:t>
      </w:r>
      <w:r>
        <w:rPr>
          <w:rStyle w:val="normaltextrun"/>
          <w:color w:val="FF0000"/>
          <w:sz w:val="20"/>
          <w:szCs w:val="20"/>
        </w:rPr>
        <w:t>/IAB-MT</w:t>
      </w:r>
      <w:r>
        <w:rPr>
          <w:rStyle w:val="normaltextrun"/>
          <w:sz w:val="20"/>
          <w:szCs w:val="20"/>
        </w:rPr>
        <w:t>. The UE</w:t>
      </w:r>
      <w:r>
        <w:rPr>
          <w:rStyle w:val="normaltextrun"/>
          <w:color w:val="FF0000"/>
          <w:sz w:val="20"/>
          <w:szCs w:val="20"/>
        </w:rPr>
        <w:t xml:space="preserve">/IAB-MT </w:t>
      </w:r>
      <w:r>
        <w:rPr>
          <w:rStyle w:val="normaltextrun"/>
          <w:sz w:val="20"/>
          <w:szCs w:val="20"/>
        </w:rPr>
        <w:t>uses the provided TA to determine its uplink transmit timing relative to the UE</w:t>
      </w:r>
      <w:r>
        <w:rPr>
          <w:rStyle w:val="normaltextrun"/>
          <w:color w:val="FF0000"/>
          <w:sz w:val="20"/>
          <w:szCs w:val="20"/>
        </w:rPr>
        <w:t xml:space="preserve">/IAB-MT's </w:t>
      </w:r>
      <w:r>
        <w:rPr>
          <w:rStyle w:val="normaltextrun"/>
          <w:sz w:val="20"/>
          <w:szCs w:val="20"/>
        </w:rPr>
        <w:t>observed downlink receive timing.</w:t>
      </w:r>
      <w:r>
        <w:rPr>
          <w:rStyle w:val="eop"/>
          <w:sz w:val="20"/>
          <w:szCs w:val="20"/>
        </w:rPr>
        <w:t> </w:t>
      </w:r>
    </w:p>
    <w:p w14:paraId="622F37E8" w14:textId="77777777" w:rsidR="00A17144" w:rsidRDefault="00A17144" w:rsidP="00A17144">
      <w:pPr>
        <w:pStyle w:val="paragraph"/>
        <w:spacing w:before="0" w:beforeAutospacing="0" w:after="0" w:afterAutospacing="0"/>
        <w:textAlignment w:val="baseline"/>
        <w:rPr>
          <w:color w:val="FF0000"/>
          <w:sz w:val="22"/>
          <w:szCs w:val="22"/>
        </w:rPr>
      </w:pPr>
      <w:r>
        <w:rPr>
          <w:rStyle w:val="normaltextrun"/>
          <w:color w:val="FF0000"/>
          <w:sz w:val="20"/>
          <w:szCs w:val="20"/>
        </w:rPr>
        <w:t>An IAB-node may support additional modes for uplink timing:</w:t>
      </w:r>
      <w:r>
        <w:rPr>
          <w:rStyle w:val="eop"/>
          <w:color w:val="FF0000"/>
          <w:sz w:val="20"/>
          <w:szCs w:val="20"/>
        </w:rPr>
        <w:t> </w:t>
      </w:r>
    </w:p>
    <w:p w14:paraId="4880B631" w14:textId="77777777" w:rsidR="00A17144" w:rsidRDefault="00A17144" w:rsidP="00A17144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color w:val="FF0000"/>
          <w:sz w:val="20"/>
          <w:szCs w:val="20"/>
        </w:rPr>
      </w:pPr>
      <w:r>
        <w:rPr>
          <w:rStyle w:val="normaltextrun"/>
          <w:color w:val="FF0000"/>
          <w:sz w:val="20"/>
          <w:szCs w:val="20"/>
        </w:rPr>
        <w:t>The IAB-MT uses the provided TA plus a provided an additional offset to determine its uplink transmission timing, to facilitate parent node’s IAB-MT Rx / IAB-DU Rx multiplexing.</w:t>
      </w:r>
      <w:r>
        <w:rPr>
          <w:rStyle w:val="eop"/>
          <w:color w:val="FF0000"/>
          <w:sz w:val="20"/>
          <w:szCs w:val="20"/>
        </w:rPr>
        <w:t> </w:t>
      </w:r>
    </w:p>
    <w:p w14:paraId="0CDA59C2" w14:textId="77777777" w:rsidR="00A17144" w:rsidRDefault="00A17144" w:rsidP="00A17144">
      <w:pPr>
        <w:pStyle w:val="paragraph"/>
        <w:numPr>
          <w:ilvl w:val="0"/>
          <w:numId w:val="20"/>
        </w:numPr>
        <w:spacing w:before="0" w:beforeAutospacing="0" w:after="0" w:afterAutospacing="0"/>
        <w:textAlignment w:val="baseline"/>
        <w:rPr>
          <w:color w:val="FF0000"/>
          <w:sz w:val="20"/>
          <w:szCs w:val="20"/>
        </w:rPr>
      </w:pPr>
      <w:r>
        <w:rPr>
          <w:rStyle w:val="normaltextrun"/>
          <w:color w:val="FF0000"/>
          <w:sz w:val="20"/>
          <w:szCs w:val="20"/>
        </w:rPr>
        <w:t>The IAB-MT aligns its uplink transmission timing to the IAB-DU downlink transmission timing, to facilitate IAB-MT Tx / IAB-DU Tx multiplexing.</w:t>
      </w:r>
      <w:r>
        <w:rPr>
          <w:rStyle w:val="eop"/>
          <w:color w:val="FF0000"/>
          <w:sz w:val="20"/>
          <w:szCs w:val="20"/>
        </w:rPr>
        <w:t> </w:t>
      </w:r>
    </w:p>
    <w:p w14:paraId="2FB226CB" w14:textId="77777777" w:rsidR="00A17144" w:rsidRDefault="00A17144" w:rsidP="00A17144">
      <w:pPr>
        <w:pStyle w:val="paragraph"/>
        <w:spacing w:before="0" w:beforeAutospacing="0" w:after="0" w:afterAutospacing="0"/>
        <w:textAlignment w:val="baseline"/>
        <w:rPr>
          <w:color w:val="FF0000"/>
          <w:sz w:val="22"/>
          <w:szCs w:val="22"/>
        </w:rPr>
      </w:pPr>
      <w:r>
        <w:rPr>
          <w:rStyle w:val="normaltextrun"/>
          <w:color w:val="FF0000"/>
          <w:sz w:val="20"/>
          <w:szCs w:val="20"/>
        </w:rPr>
        <w:t>The IAB-node uplink timing mode is indicated by the parent node via MAC-CE. </w:t>
      </w:r>
      <w:r>
        <w:rPr>
          <w:rStyle w:val="eop"/>
          <w:color w:val="FF0000"/>
          <w:sz w:val="20"/>
          <w:szCs w:val="20"/>
        </w:rPr>
        <w:t> </w:t>
      </w:r>
    </w:p>
    <w:p w14:paraId="09596835" w14:textId="77777777" w:rsidR="00A17144" w:rsidRDefault="00A17144" w:rsidP="00A17144">
      <w:pPr>
        <w:ind w:left="720"/>
        <w:jc w:val="center"/>
        <w:rPr>
          <w:color w:val="0070C0"/>
          <w:lang w:eastAsia="zh-CN"/>
        </w:rPr>
      </w:pPr>
      <w:r>
        <w:rPr>
          <w:b/>
          <w:bCs/>
          <w:color w:val="0070C0"/>
        </w:rPr>
        <w:t>&lt;</w:t>
      </w:r>
      <w:r>
        <w:rPr>
          <w:color w:val="0070C0"/>
          <w:lang w:eastAsia="zh-CN"/>
        </w:rPr>
        <w:t>Unchanged text is omitted&gt;</w:t>
      </w:r>
    </w:p>
    <w:p w14:paraId="654FF4BD" w14:textId="0DECE938" w:rsidR="009E3178" w:rsidRDefault="009E3178" w:rsidP="00A17144">
      <w:pPr>
        <w:ind w:left="720"/>
        <w:jc w:val="center"/>
        <w:rPr>
          <w:color w:val="4472C4"/>
          <w:szCs w:val="24"/>
          <w:lang w:val="en-US"/>
        </w:rPr>
      </w:pPr>
      <w:r w:rsidRPr="009765CA">
        <w:rPr>
          <w:color w:val="4472C4"/>
          <w:szCs w:val="24"/>
          <w:lang w:val="en-US"/>
        </w:rPr>
        <w:t>--------------------------------------------</w:t>
      </w:r>
      <w:r>
        <w:rPr>
          <w:color w:val="4472C4"/>
          <w:szCs w:val="24"/>
          <w:lang w:val="en-US"/>
        </w:rPr>
        <w:t>------- end TP1</w:t>
      </w:r>
      <w:r w:rsidRPr="009765CA">
        <w:rPr>
          <w:color w:val="4472C4"/>
          <w:szCs w:val="24"/>
          <w:lang w:val="en-US"/>
        </w:rPr>
        <w:t xml:space="preserve"> -----------------------------------------------</w:t>
      </w:r>
    </w:p>
    <w:p w14:paraId="54BBCDC1" w14:textId="77777777" w:rsidR="00EE4634" w:rsidRPr="009765CA" w:rsidRDefault="00EE4634" w:rsidP="00A17144">
      <w:pPr>
        <w:ind w:left="720"/>
        <w:jc w:val="center"/>
        <w:rPr>
          <w:color w:val="4472C4"/>
          <w:szCs w:val="24"/>
          <w:lang w:val="en-US"/>
        </w:rPr>
      </w:pPr>
    </w:p>
    <w:p w14:paraId="197D74E5" w14:textId="30E33F7D" w:rsidR="009E3178" w:rsidRPr="009E3178" w:rsidRDefault="009E3178" w:rsidP="009E3178">
      <w:pPr>
        <w:spacing w:line="360" w:lineRule="auto"/>
        <w:ind w:left="720"/>
        <w:jc w:val="center"/>
        <w:rPr>
          <w:color w:val="4472C4"/>
          <w:szCs w:val="24"/>
          <w:lang w:val="en-US"/>
        </w:rPr>
      </w:pPr>
      <w:r w:rsidRPr="009765CA">
        <w:rPr>
          <w:color w:val="4472C4"/>
          <w:szCs w:val="24"/>
          <w:lang w:val="en-US"/>
        </w:rPr>
        <w:t>-------------------</w:t>
      </w:r>
      <w:r>
        <w:rPr>
          <w:color w:val="4472C4"/>
          <w:szCs w:val="24"/>
          <w:lang w:val="en-US"/>
        </w:rPr>
        <w:t>---------------------- start TP2</w:t>
      </w:r>
      <w:r w:rsidRPr="009765CA">
        <w:rPr>
          <w:color w:val="4472C4"/>
          <w:szCs w:val="24"/>
          <w:lang w:val="en-US"/>
        </w:rPr>
        <w:t xml:space="preserve"> for 38.300 v.</w:t>
      </w:r>
      <w:r>
        <w:rPr>
          <w:color w:val="4472C4"/>
          <w:szCs w:val="24"/>
          <w:lang w:val="en-US"/>
        </w:rPr>
        <w:t>16.8.0</w:t>
      </w:r>
      <w:r w:rsidRPr="009765CA">
        <w:rPr>
          <w:color w:val="4472C4"/>
          <w:szCs w:val="24"/>
          <w:lang w:val="en-US"/>
        </w:rPr>
        <w:t xml:space="preserve"> -------------------------------------------</w:t>
      </w:r>
    </w:p>
    <w:p w14:paraId="135B6660" w14:textId="77777777" w:rsidR="00EE4634" w:rsidRDefault="00EE4634" w:rsidP="00EE4634">
      <w:pPr>
        <w:keepNext/>
        <w:ind w:left="1134" w:hanging="1134"/>
        <w:jc w:val="center"/>
        <w:rPr>
          <w:color w:val="0070C0"/>
          <w:lang w:eastAsia="zh-CN"/>
        </w:rPr>
      </w:pPr>
      <w:bookmarkStart w:id="0" w:name="_Toc20387967"/>
      <w:bookmarkStart w:id="1" w:name="_Toc29376047"/>
      <w:bookmarkStart w:id="2" w:name="_Toc37231938"/>
      <w:bookmarkStart w:id="3" w:name="_Toc46501993"/>
      <w:bookmarkStart w:id="4" w:name="_Toc51971341"/>
      <w:bookmarkStart w:id="5" w:name="_Toc52551324"/>
      <w:bookmarkStart w:id="6" w:name="_Toc90589850"/>
      <w:r>
        <w:rPr>
          <w:b/>
          <w:bCs/>
          <w:color w:val="0070C0"/>
        </w:rPr>
        <w:t>&lt;</w:t>
      </w:r>
      <w:r>
        <w:rPr>
          <w:color w:val="0070C0"/>
          <w:lang w:eastAsia="zh-CN"/>
        </w:rPr>
        <w:t>Unchanged text is omitted&gt;</w:t>
      </w:r>
    </w:p>
    <w:p w14:paraId="410419D5" w14:textId="77777777" w:rsidR="00EE4634" w:rsidRDefault="00EE4634" w:rsidP="00EE4634">
      <w:pPr>
        <w:pStyle w:val="Heading2"/>
        <w:spacing w:before="0" w:after="0"/>
        <w:ind w:left="578" w:hanging="578"/>
        <w:rPr>
          <w:rFonts w:cs="Arial"/>
        </w:rPr>
      </w:pPr>
      <w:r>
        <w:rPr>
          <w:rFonts w:cs="Arial"/>
        </w:rPr>
        <w:t>10.9   IAB Resource Configuration</w:t>
      </w:r>
    </w:p>
    <w:p w14:paraId="555FD652" w14:textId="77777777" w:rsidR="00EE4634" w:rsidRPr="00413686" w:rsidRDefault="00EE4634" w:rsidP="00EE4634">
      <w:pPr>
        <w:pStyle w:val="B1"/>
        <w:spacing w:after="0"/>
        <w:ind w:left="0" w:firstLine="0"/>
        <w:rPr>
          <w:rFonts w:eastAsia="Malgun Gothic"/>
          <w:strike/>
          <w:color w:val="FF0000"/>
        </w:rPr>
      </w:pPr>
    </w:p>
    <w:p w14:paraId="58ADEEBD" w14:textId="77777777" w:rsidR="00EE4634" w:rsidRDefault="00EE4634" w:rsidP="00EE4634">
      <w:pPr>
        <w:pStyle w:val="B1"/>
        <w:spacing w:after="0"/>
        <w:ind w:left="0" w:firstLine="0"/>
        <w:rPr>
          <w:color w:val="FF0000"/>
        </w:rPr>
      </w:pPr>
      <w:r>
        <w:rPr>
          <w:strike/>
          <w:color w:val="FF0000"/>
        </w:rPr>
        <w:t>In general,</w:t>
      </w:r>
      <w:r>
        <w:rPr>
          <w:color w:val="FF0000"/>
        </w:rPr>
        <w:t xml:space="preserve"> If</w:t>
      </w:r>
      <w:r>
        <w:t xml:space="preserve"> the IAB-DU and the IAB-MT of an IAB-node are subject to a half-duplex constraint, </w:t>
      </w:r>
      <w:r>
        <w:rPr>
          <w:strike/>
          <w:color w:val="FF0000"/>
        </w:rPr>
        <w:t xml:space="preserve">as </w:t>
      </w:r>
      <w:r>
        <w:t xml:space="preserve">correct transmission/reception by one cannot be guaranteed during transmission/reception by the other and vice versa, e.g., when collocated and operating in the same frequency. </w:t>
      </w:r>
      <w:r>
        <w:rPr>
          <w:color w:val="FF0000"/>
        </w:rPr>
        <w:t xml:space="preserve">If an IAB-node </w:t>
      </w:r>
      <w:proofErr w:type="spellStart"/>
      <w:r>
        <w:rPr>
          <w:color w:val="FF0000"/>
        </w:rPr>
        <w:t>suppors</w:t>
      </w:r>
      <w:proofErr w:type="spellEnd"/>
      <w:r>
        <w:rPr>
          <w:color w:val="FF0000"/>
        </w:rPr>
        <w:t xml:space="preserve"> enhanced frequency or spatial multiplexing capabilities, additional multiplexing modes can be supported, </w:t>
      </w:r>
      <w:proofErr w:type="gramStart"/>
      <w:r>
        <w:rPr>
          <w:color w:val="FF0000"/>
        </w:rPr>
        <w:t>i.e.</w:t>
      </w:r>
      <w:proofErr w:type="gramEnd"/>
      <w:r>
        <w:rPr>
          <w:color w:val="FF0000"/>
        </w:rPr>
        <w:t xml:space="preserve"> IAB-MT Rx / IAB-DU Rx, IAB-MT Tx / IAB-DU Tx, IAB-MT Rx / IAB-DU Tx, IAB-MT Tx / IAB-DU Rx.</w:t>
      </w:r>
      <w:r>
        <w:t xml:space="preserve"> An IAB-node can report its duplexing constraints between the IAB-MT and the IAB-DU via F1AP. </w:t>
      </w:r>
      <w:r>
        <w:rPr>
          <w:color w:val="FF0000"/>
        </w:rPr>
        <w:t xml:space="preserve">An IAB-node can indicate via F1AP </w:t>
      </w:r>
      <w:proofErr w:type="gramStart"/>
      <w:r>
        <w:rPr>
          <w:color w:val="FF0000"/>
        </w:rPr>
        <w:t>whether or not</w:t>
      </w:r>
      <w:proofErr w:type="gramEnd"/>
      <w:r>
        <w:rPr>
          <w:color w:val="FF0000"/>
        </w:rPr>
        <w:t xml:space="preserve"> FDM is required for an enhanced multiplexing operation.</w:t>
      </w:r>
    </w:p>
    <w:p w14:paraId="23ACB888" w14:textId="77777777" w:rsidR="00EE4634" w:rsidRDefault="00EE4634" w:rsidP="00EE4634">
      <w:pPr>
        <w:pStyle w:val="B1"/>
        <w:spacing w:after="0"/>
        <w:ind w:left="0" w:firstLine="0"/>
      </w:pPr>
      <w:r>
        <w:t xml:space="preserve">The scheduler on an IAB-DU or IAB-donor-DU complies with the </w:t>
      </w:r>
      <w:proofErr w:type="spellStart"/>
      <w:r>
        <w:t>gNB</w:t>
      </w:r>
      <w:proofErr w:type="spellEnd"/>
      <w:r>
        <w:t xml:space="preserve">-DU resource configuration received via F1AP, which defines the usage of scheduling resources to account for the </w:t>
      </w:r>
      <w:proofErr w:type="gramStart"/>
      <w:r>
        <w:t>aforementioned duplexing</w:t>
      </w:r>
      <w:proofErr w:type="gramEnd"/>
      <w:r>
        <w:t xml:space="preserve"> constraint.</w:t>
      </w:r>
    </w:p>
    <w:p w14:paraId="342FF427" w14:textId="77777777" w:rsidR="00EE4634" w:rsidRDefault="00EE4634" w:rsidP="00EE4634">
      <w:pPr>
        <w:pStyle w:val="B1"/>
        <w:spacing w:after="0"/>
        <w:ind w:left="0" w:firstLine="0"/>
      </w:pPr>
      <w:r>
        <w:t xml:space="preserve">The resource configuration assigns an attribute of hard, </w:t>
      </w:r>
      <w:proofErr w:type="gramStart"/>
      <w:r>
        <w:t>soft</w:t>
      </w:r>
      <w:proofErr w:type="gramEnd"/>
      <w:r>
        <w:t xml:space="preserve"> or unavailable to each symbol of each DU cell. Transmission/reception can occur in symbols configured as hard, whereas scheduling cannot occur, except for some special cases, for symbols configured as unavailable. For symbols configured as soft, scheduling can occur </w:t>
      </w:r>
      <w:r>
        <w:lastRenderedPageBreak/>
        <w:t xml:space="preserve">conditionally on an explicit indication of availability by the parent node via DCI format 2_5, or on an implicit determination of availability by the IAB-node. The implicit determination of availability is determined by the IAB-node depending on </w:t>
      </w:r>
      <w:proofErr w:type="gramStart"/>
      <w:r>
        <w:t>whether or not</w:t>
      </w:r>
      <w:proofErr w:type="gramEnd"/>
      <w:r>
        <w:t xml:space="preserve"> the operation of the IAB-DU would have an impact on the collocated IAB-MT.</w:t>
      </w:r>
    </w:p>
    <w:p w14:paraId="2EB63F3B" w14:textId="77777777" w:rsidR="00EE4634" w:rsidRDefault="00EE4634" w:rsidP="00EE4634">
      <w:pPr>
        <w:pStyle w:val="B1"/>
        <w:spacing w:after="0"/>
        <w:ind w:left="0" w:firstLine="0"/>
        <w:rPr>
          <w:color w:val="FF0000"/>
        </w:rPr>
      </w:pPr>
      <w:r>
        <w:rPr>
          <w:color w:val="FF0000"/>
        </w:rPr>
        <w:t>The resource configuration can be shared among neighbouring IAB-nodes and IAB-donors to facilitate interference management, dual connectivity, and enhanced multiplexing.</w:t>
      </w:r>
    </w:p>
    <w:p w14:paraId="20A483B7" w14:textId="77777777" w:rsidR="00EE4634" w:rsidRDefault="00EE4634" w:rsidP="00EE4634">
      <w:pPr>
        <w:pStyle w:val="B1"/>
        <w:spacing w:after="0"/>
        <w:ind w:left="0" w:firstLine="0"/>
        <w:rPr>
          <w:color w:val="FF0000"/>
        </w:rPr>
      </w:pPr>
      <w:r>
        <w:rPr>
          <w:color w:val="FF0000"/>
        </w:rPr>
        <w:t>To facilitate transitioning from IAB-MT to IAB-DU operation and vice versa, guard symbols can be used to overcome potentially misaligned symbol boundaries between the IAB-MT domain and the IAB-DU domain (</w:t>
      </w:r>
      <w:proofErr w:type="gramStart"/>
      <w:r>
        <w:rPr>
          <w:color w:val="FF0000"/>
        </w:rPr>
        <w:t>e.g.</w:t>
      </w:r>
      <w:proofErr w:type="gramEnd"/>
      <w:r>
        <w:rPr>
          <w:color w:val="FF0000"/>
        </w:rPr>
        <w:t xml:space="preserve"> IAB-MT Rx boundaries are not aligned with the IAB-DU Tx boundaries). Specifically, an IAB-node can indicate to a parent node </w:t>
      </w:r>
      <w:proofErr w:type="gramStart"/>
      <w:r>
        <w:rPr>
          <w:color w:val="FF0000"/>
        </w:rPr>
        <w:t>a number of</w:t>
      </w:r>
      <w:proofErr w:type="gramEnd"/>
      <w:r>
        <w:rPr>
          <w:color w:val="FF0000"/>
        </w:rPr>
        <w:t xml:space="preserve"> desired guard symbols, while the parent node can indicate to the IAB-node the number of actually provided guard symbols for specific transitions. </w:t>
      </w:r>
    </w:p>
    <w:p w14:paraId="625DCFAE" w14:textId="77777777" w:rsidR="00EE4634" w:rsidRDefault="00EE4634" w:rsidP="00EE4634">
      <w:pPr>
        <w:pStyle w:val="B1"/>
        <w:spacing w:after="0"/>
        <w:ind w:left="0" w:firstLine="0"/>
        <w:rPr>
          <w:color w:val="FF0000"/>
        </w:rPr>
      </w:pPr>
      <w:r>
        <w:rPr>
          <w:color w:val="FF0000"/>
        </w:rPr>
        <w:t xml:space="preserve">An IAB-node supporting enhanced multiplexing capabilities, </w:t>
      </w:r>
      <w:proofErr w:type="gramStart"/>
      <w:r>
        <w:rPr>
          <w:color w:val="FF0000"/>
        </w:rPr>
        <w:t>i.e.</w:t>
      </w:r>
      <w:proofErr w:type="gramEnd"/>
      <w:r>
        <w:rPr>
          <w:color w:val="FF0000"/>
        </w:rPr>
        <w:t xml:space="preserve"> IAB-MT Rx / IAB-DU Rx, IAB-MT Tx / IAB-DU Tx, IAB-MT Rx / IAB-DU Tx, IAB-MT Tx / IAB-DU Rx, can provide via MAC-CE to a parent node information to facilitate scheduling for enhanced multiplexing operation by the IAB-node, specifically:</w:t>
      </w:r>
    </w:p>
    <w:p w14:paraId="43F53C00" w14:textId="77777777" w:rsidR="00EE4634" w:rsidRDefault="00EE4634" w:rsidP="00EE4634">
      <w:pPr>
        <w:pStyle w:val="B1"/>
        <w:numPr>
          <w:ilvl w:val="0"/>
          <w:numId w:val="21"/>
        </w:numPr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recommended IAB-MT’s Tx/Rx beams,</w:t>
      </w:r>
    </w:p>
    <w:p w14:paraId="320B9428" w14:textId="77777777" w:rsidR="00EE4634" w:rsidRDefault="00EE4634" w:rsidP="00EE4634">
      <w:pPr>
        <w:pStyle w:val="B1"/>
        <w:numPr>
          <w:ilvl w:val="0"/>
          <w:numId w:val="21"/>
        </w:numPr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desired IAB-MT Tx PSD range,</w:t>
      </w:r>
    </w:p>
    <w:p w14:paraId="013F994D" w14:textId="77777777" w:rsidR="00EE4634" w:rsidRDefault="00EE4634" w:rsidP="00EE4634">
      <w:pPr>
        <w:pStyle w:val="B1"/>
        <w:numPr>
          <w:ilvl w:val="0"/>
          <w:numId w:val="21"/>
        </w:numPr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desired parent node’s IAB-DU Tx power adjustment,</w:t>
      </w:r>
    </w:p>
    <w:p w14:paraId="7FE8DF7B" w14:textId="77777777" w:rsidR="00EE4634" w:rsidRDefault="00EE4634" w:rsidP="00EE4634">
      <w:pPr>
        <w:pStyle w:val="B1"/>
        <w:numPr>
          <w:ilvl w:val="0"/>
          <w:numId w:val="21"/>
        </w:numPr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required IAB-MT’s uplink transmission timing mode.</w:t>
      </w:r>
    </w:p>
    <w:p w14:paraId="23D280F3" w14:textId="77777777" w:rsidR="00EE4634" w:rsidRDefault="00EE4634" w:rsidP="00EE4634">
      <w:pPr>
        <w:pStyle w:val="B1"/>
        <w:spacing w:after="0"/>
        <w:ind w:left="0" w:firstLine="0"/>
        <w:rPr>
          <w:color w:val="FF0000"/>
        </w:rPr>
      </w:pPr>
      <w:r>
        <w:rPr>
          <w:color w:val="FF0000"/>
        </w:rPr>
        <w:t>Correspondingly, the parent node can provide via MAC-CE information to the IAB-node to facilitate enhanced multiplexing at the IAB-node and/or at the parent node:</w:t>
      </w:r>
    </w:p>
    <w:p w14:paraId="5DA9B4AE" w14:textId="77777777" w:rsidR="00EE4634" w:rsidRDefault="00EE4634" w:rsidP="00EE4634">
      <w:pPr>
        <w:pStyle w:val="B1"/>
        <w:numPr>
          <w:ilvl w:val="0"/>
          <w:numId w:val="22"/>
        </w:numPr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restricted IAB-DU Tx beams,</w:t>
      </w:r>
    </w:p>
    <w:p w14:paraId="52855F36" w14:textId="77777777" w:rsidR="00EE4634" w:rsidRDefault="00EE4634" w:rsidP="00EE4634">
      <w:pPr>
        <w:pStyle w:val="B1"/>
        <w:numPr>
          <w:ilvl w:val="0"/>
          <w:numId w:val="22"/>
        </w:numPr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actual parent node’s IAB-DU Tx power adjustment,</w:t>
      </w:r>
    </w:p>
    <w:p w14:paraId="61A278F3" w14:textId="77777777" w:rsidR="00EE4634" w:rsidRDefault="00EE4634" w:rsidP="00EE4634">
      <w:pPr>
        <w:pStyle w:val="B1"/>
        <w:numPr>
          <w:ilvl w:val="0"/>
          <w:numId w:val="22"/>
        </w:numPr>
        <w:adjustRightInd/>
        <w:spacing w:after="0"/>
        <w:textAlignment w:val="auto"/>
        <w:rPr>
          <w:color w:val="FF0000"/>
        </w:rPr>
      </w:pPr>
      <w:r>
        <w:rPr>
          <w:color w:val="FF0000"/>
        </w:rPr>
        <w:t>IAB-MT’s uplink transmission timing mode.</w:t>
      </w:r>
    </w:p>
    <w:p w14:paraId="3106F66B" w14:textId="77777777" w:rsidR="00EE4634" w:rsidRDefault="00EE4634" w:rsidP="00EE4634">
      <w:pPr>
        <w:pStyle w:val="B1"/>
        <w:spacing w:after="0"/>
        <w:ind w:left="0" w:firstLine="0"/>
        <w:rPr>
          <w:color w:val="FF0000"/>
        </w:rPr>
      </w:pPr>
    </w:p>
    <w:p w14:paraId="73282F2D" w14:textId="77777777" w:rsidR="00EE4634" w:rsidRDefault="00EE4634" w:rsidP="00EE4634">
      <w:pPr>
        <w:keepNext/>
        <w:ind w:left="1134" w:hanging="1134"/>
        <w:jc w:val="center"/>
        <w:rPr>
          <w:color w:val="0070C0"/>
          <w:lang w:val="en-US" w:eastAsia="zh-CN"/>
        </w:rPr>
      </w:pPr>
      <w:r>
        <w:rPr>
          <w:b/>
          <w:bCs/>
          <w:color w:val="0070C0"/>
        </w:rPr>
        <w:t>&lt;</w:t>
      </w:r>
      <w:r>
        <w:rPr>
          <w:color w:val="0070C0"/>
          <w:lang w:eastAsia="zh-CN"/>
        </w:rPr>
        <w:t>Unchanged text is omitted&gt;</w:t>
      </w:r>
    </w:p>
    <w:p w14:paraId="5D68667B" w14:textId="4DEDA8CF" w:rsidR="009E3178" w:rsidRDefault="009E3178" w:rsidP="00A17144">
      <w:pPr>
        <w:ind w:left="720"/>
        <w:jc w:val="center"/>
        <w:rPr>
          <w:color w:val="4472C4"/>
          <w:szCs w:val="24"/>
          <w:lang w:val="en-US"/>
        </w:rPr>
      </w:pPr>
      <w:r w:rsidRPr="009765CA">
        <w:rPr>
          <w:color w:val="4472C4"/>
          <w:szCs w:val="24"/>
          <w:lang w:val="en-US"/>
        </w:rPr>
        <w:t>--------------------------------------------</w:t>
      </w:r>
      <w:r>
        <w:rPr>
          <w:color w:val="4472C4"/>
          <w:szCs w:val="24"/>
          <w:lang w:val="en-US"/>
        </w:rPr>
        <w:t>------- end TP2</w:t>
      </w:r>
      <w:r w:rsidRPr="009765CA">
        <w:rPr>
          <w:color w:val="4472C4"/>
          <w:szCs w:val="24"/>
          <w:lang w:val="en-US"/>
        </w:rPr>
        <w:t xml:space="preserve"> -----------------------------------------------</w:t>
      </w:r>
    </w:p>
    <w:p w14:paraId="0A25B55B" w14:textId="77777777" w:rsidR="00374764" w:rsidRDefault="00374764" w:rsidP="00BF1742">
      <w:pPr>
        <w:rPr>
          <w:rFonts w:ascii="Arial" w:hAnsi="Arial" w:cs="Arial"/>
        </w:rPr>
      </w:pPr>
      <w:bookmarkStart w:id="7" w:name="_Toc20387992"/>
      <w:bookmarkStart w:id="8" w:name="_Toc29376072"/>
      <w:bookmarkStart w:id="9" w:name="_Toc37231966"/>
      <w:bookmarkStart w:id="10" w:name="_Toc46502023"/>
      <w:bookmarkStart w:id="11" w:name="_Toc51971371"/>
      <w:bookmarkStart w:id="12" w:name="_Toc52551354"/>
      <w:bookmarkStart w:id="13" w:name="_Toc90589881"/>
      <w:bookmarkEnd w:id="0"/>
      <w:bookmarkEnd w:id="1"/>
      <w:bookmarkEnd w:id="2"/>
      <w:bookmarkEnd w:id="3"/>
      <w:bookmarkEnd w:id="4"/>
      <w:bookmarkEnd w:id="5"/>
      <w:bookmarkEnd w:id="6"/>
    </w:p>
    <w:p w14:paraId="0E00DF09" w14:textId="4169927E" w:rsidR="00BF1742" w:rsidRDefault="00BF1742" w:rsidP="00BF17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requests RAN2 to take the above into account in their future work. </w:t>
      </w:r>
    </w:p>
    <w:p w14:paraId="09DF3E3E" w14:textId="77777777" w:rsidR="00BF1742" w:rsidRDefault="00BF1742" w:rsidP="00BF1742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46389EB" w14:textId="77777777" w:rsidR="00BF1742" w:rsidRPr="00CF3600" w:rsidRDefault="00BF1742" w:rsidP="00BF1742">
      <w:pPr>
        <w:spacing w:after="120"/>
        <w:ind w:left="270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CF3600">
        <w:rPr>
          <w:rFonts w:ascii="Arial" w:hAnsi="Arial" w:cs="Arial"/>
          <w:b/>
        </w:rPr>
        <w:t xml:space="preserve"> </w:t>
      </w:r>
    </w:p>
    <w:p w14:paraId="09AEDB75" w14:textId="77777777" w:rsidR="00BF1742" w:rsidRPr="00F02066" w:rsidRDefault="00BF1742" w:rsidP="00BF1742">
      <w:pPr>
        <w:ind w:left="720"/>
        <w:jc w:val="both"/>
        <w:rPr>
          <w:rFonts w:ascii="Arial" w:eastAsia="MS Mincho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RAN1 requests RAN2 to kindly take the above into account in their future work. </w:t>
      </w:r>
    </w:p>
    <w:p w14:paraId="1425DE3D" w14:textId="77777777" w:rsidR="00BF1742" w:rsidRDefault="00BF1742" w:rsidP="00BF1742">
      <w:pPr>
        <w:spacing w:after="120"/>
        <w:rPr>
          <w:rFonts w:ascii="Arial" w:eastAsia="MS Mincho" w:hAnsi="Arial" w:cs="Arial"/>
          <w:b/>
        </w:rPr>
      </w:pPr>
    </w:p>
    <w:p w14:paraId="0BCB8F9F" w14:textId="77777777" w:rsidR="00BF1742" w:rsidRPr="00AD22A9" w:rsidRDefault="00BF1742" w:rsidP="00BF1742">
      <w:pPr>
        <w:spacing w:after="120"/>
        <w:rPr>
          <w:rFonts w:ascii="Arial" w:eastAsia="MS Mincho" w:hAnsi="Arial" w:cs="Arial"/>
          <w:b/>
        </w:rPr>
      </w:pPr>
      <w:r>
        <w:rPr>
          <w:rFonts w:ascii="Arial" w:eastAsia="MS Mincho" w:hAnsi="Arial" w:cs="Arial" w:hint="eastAsia"/>
          <w:b/>
        </w:rPr>
        <w:t>3</w:t>
      </w:r>
      <w:r w:rsidRPr="003E2BA2">
        <w:rPr>
          <w:rFonts w:ascii="Arial" w:hAnsi="Arial" w:cs="Arial"/>
          <w:b/>
        </w:rPr>
        <w:t>. Date of Next RAN WG</w:t>
      </w:r>
      <w:r w:rsidRPr="003E2BA2">
        <w:rPr>
          <w:rFonts w:ascii="Arial" w:eastAsia="MS Mincho" w:hAnsi="Arial" w:cs="Arial" w:hint="eastAsia"/>
          <w:b/>
        </w:rPr>
        <w:t>1</w:t>
      </w:r>
      <w:r w:rsidRPr="003E2BA2">
        <w:rPr>
          <w:rFonts w:ascii="Arial" w:hAnsi="Arial" w:cs="Arial"/>
          <w:b/>
        </w:rPr>
        <w:t xml:space="preserve"> Meetings:</w:t>
      </w:r>
    </w:p>
    <w:p w14:paraId="1B5188DA" w14:textId="18C30749" w:rsidR="00BF1742" w:rsidRPr="00684A9E" w:rsidRDefault="00BF1742" w:rsidP="00BF1742">
      <w:pPr>
        <w:spacing w:after="120"/>
        <w:rPr>
          <w:rFonts w:ascii="Arial" w:hAnsi="Arial" w:cs="Arial"/>
        </w:rPr>
      </w:pPr>
      <w:r w:rsidRPr="00684A9E">
        <w:rPr>
          <w:rFonts w:ascii="Arial" w:hAnsi="Arial" w:cs="Arial"/>
        </w:rPr>
        <w:t>RAN1#</w:t>
      </w:r>
      <w:r>
        <w:rPr>
          <w:rFonts w:ascii="Arial" w:hAnsi="Arial" w:cs="Arial"/>
        </w:rPr>
        <w:t>109-e</w:t>
      </w:r>
      <w:r w:rsidRPr="00684A9E">
        <w:rPr>
          <w:rFonts w:ascii="Arial" w:hAnsi="Arial" w:cs="Arial" w:hint="eastAsia"/>
        </w:rPr>
        <w:tab/>
      </w:r>
      <w:r w:rsidR="004B065A">
        <w:rPr>
          <w:rFonts w:ascii="Arial" w:hAnsi="Arial" w:cs="Arial"/>
        </w:rPr>
        <w:t>May 16-2</w:t>
      </w:r>
      <w:r w:rsidR="00DA7453">
        <w:rPr>
          <w:rFonts w:ascii="Arial" w:hAnsi="Arial" w:cs="Arial"/>
        </w:rPr>
        <w:t>7</w:t>
      </w:r>
      <w:r>
        <w:rPr>
          <w:rFonts w:ascii="Arial" w:hAnsi="Arial" w:cs="Arial"/>
        </w:rPr>
        <w:t>, 202</w:t>
      </w:r>
      <w:r w:rsidR="004B065A">
        <w:rPr>
          <w:rFonts w:ascii="Arial" w:hAnsi="Arial" w:cs="Arial"/>
        </w:rPr>
        <w:t>2</w:t>
      </w:r>
      <w:r w:rsidRPr="00684A9E">
        <w:rPr>
          <w:rFonts w:ascii="Arial" w:hAnsi="Arial" w:cs="Arial" w:hint="eastAsia"/>
        </w:rPr>
        <w:tab/>
      </w:r>
      <w:r w:rsidRPr="00684A9E">
        <w:rPr>
          <w:rFonts w:ascii="Arial" w:hAnsi="Arial" w:cs="Arial" w:hint="eastAsia"/>
        </w:rPr>
        <w:tab/>
      </w:r>
      <w:proofErr w:type="spellStart"/>
      <w:r>
        <w:rPr>
          <w:rFonts w:ascii="Arial" w:hAnsi="Arial" w:cs="Arial"/>
        </w:rPr>
        <w:t>eMeeting</w:t>
      </w:r>
      <w:proofErr w:type="spellEnd"/>
    </w:p>
    <w:p w14:paraId="21FBCE9E" w14:textId="424B389A" w:rsidR="00BF1742" w:rsidRDefault="00BF1742" w:rsidP="00BF1742">
      <w:pPr>
        <w:spacing w:after="120"/>
        <w:rPr>
          <w:rFonts w:eastAsia="MS Mincho"/>
        </w:rPr>
      </w:pPr>
      <w:r w:rsidRPr="00684A9E">
        <w:rPr>
          <w:rFonts w:ascii="Arial" w:hAnsi="Arial" w:cs="Arial"/>
        </w:rPr>
        <w:t>RAN1#</w:t>
      </w:r>
      <w:r>
        <w:rPr>
          <w:rFonts w:ascii="Arial" w:hAnsi="Arial" w:cs="Arial"/>
        </w:rPr>
        <w:t>110-e</w:t>
      </w:r>
      <w:r w:rsidR="00EF4021">
        <w:rPr>
          <w:rFonts w:ascii="Arial" w:hAnsi="Arial" w:cs="Arial" w:hint="eastAsia"/>
        </w:rPr>
        <w:tab/>
      </w:r>
      <w:r w:rsidR="004B065A">
        <w:rPr>
          <w:rFonts w:ascii="Arial" w:hAnsi="Arial" w:cs="Arial"/>
        </w:rPr>
        <w:t>August 22-26</w:t>
      </w:r>
      <w:r>
        <w:rPr>
          <w:rFonts w:ascii="Arial" w:hAnsi="Arial" w:cs="Arial"/>
        </w:rPr>
        <w:t>, 202</w:t>
      </w:r>
      <w:r w:rsidR="004B065A"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4B065A">
        <w:rPr>
          <w:rFonts w:ascii="Arial" w:hAnsi="Arial" w:cs="Arial"/>
        </w:rPr>
        <w:t>Toulouse, FR</w:t>
      </w:r>
    </w:p>
    <w:bookmarkEnd w:id="7"/>
    <w:bookmarkEnd w:id="8"/>
    <w:bookmarkEnd w:id="9"/>
    <w:bookmarkEnd w:id="10"/>
    <w:bookmarkEnd w:id="11"/>
    <w:bookmarkEnd w:id="12"/>
    <w:bookmarkEnd w:id="13"/>
    <w:p w14:paraId="0189C332" w14:textId="77777777" w:rsidR="00BF1742" w:rsidRPr="00BF1742" w:rsidRDefault="00BF1742" w:rsidP="00011C98">
      <w:pPr>
        <w:spacing w:line="360" w:lineRule="auto"/>
        <w:ind w:left="720"/>
        <w:jc w:val="center"/>
        <w:rPr>
          <w:color w:val="4472C4"/>
          <w:szCs w:val="24"/>
        </w:rPr>
      </w:pPr>
    </w:p>
    <w:sectPr w:rsidR="00BF1742" w:rsidRPr="00BF174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CC047" w14:textId="77777777" w:rsidR="00992CCF" w:rsidRDefault="00992CCF">
      <w:r>
        <w:separator/>
      </w:r>
    </w:p>
    <w:p w14:paraId="1829376A" w14:textId="77777777" w:rsidR="00992CCF" w:rsidRDefault="00992CCF"/>
  </w:endnote>
  <w:endnote w:type="continuationSeparator" w:id="0">
    <w:p w14:paraId="25C03625" w14:textId="77777777" w:rsidR="00992CCF" w:rsidRDefault="00992CCF">
      <w:r>
        <w:continuationSeparator/>
      </w:r>
    </w:p>
    <w:p w14:paraId="59E9FEEF" w14:textId="77777777" w:rsidR="00992CCF" w:rsidRDefault="00992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5F8A" w14:textId="77777777" w:rsidR="005F3268" w:rsidRDefault="005F32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C537F" w14:textId="77777777" w:rsidR="00992CCF" w:rsidRDefault="00992CCF">
      <w:r>
        <w:separator/>
      </w:r>
    </w:p>
    <w:p w14:paraId="0BCBF127" w14:textId="77777777" w:rsidR="00992CCF" w:rsidRDefault="00992CCF"/>
  </w:footnote>
  <w:footnote w:type="continuationSeparator" w:id="0">
    <w:p w14:paraId="54B6A1EE" w14:textId="77777777" w:rsidR="00992CCF" w:rsidRDefault="00992CCF">
      <w:r>
        <w:continuationSeparator/>
      </w:r>
    </w:p>
    <w:p w14:paraId="7D6F1800" w14:textId="77777777" w:rsidR="00992CCF" w:rsidRDefault="00992C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77491"/>
    <w:multiLevelType w:val="multilevel"/>
    <w:tmpl w:val="779E45C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1E1CD6"/>
    <w:multiLevelType w:val="hybridMultilevel"/>
    <w:tmpl w:val="E3A26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15"/>
  </w:num>
  <w:num w:numId="14">
    <w:abstractNumId w:val="20"/>
  </w:num>
  <w:num w:numId="15">
    <w:abstractNumId w:val="18"/>
  </w:num>
  <w:num w:numId="16">
    <w:abstractNumId w:val="9"/>
  </w:num>
  <w:num w:numId="17">
    <w:abstractNumId w:val="10"/>
  </w:num>
  <w:num w:numId="18">
    <w:abstractNumId w:val="17"/>
  </w:num>
  <w:num w:numId="19">
    <w:abstractNumId w:val="14"/>
  </w:num>
  <w:num w:numId="20">
    <w:abstractNumId w:val="13"/>
  </w:num>
  <w:num w:numId="21">
    <w:abstractNumId w:val="1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94A"/>
    <w:rsid w:val="00010E1B"/>
    <w:rsid w:val="00011627"/>
    <w:rsid w:val="00011A30"/>
    <w:rsid w:val="00011C98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76528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125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5B48"/>
    <w:rsid w:val="000C64BE"/>
    <w:rsid w:val="000C689D"/>
    <w:rsid w:val="000C7700"/>
    <w:rsid w:val="000D0D1A"/>
    <w:rsid w:val="000D0D52"/>
    <w:rsid w:val="000D58AB"/>
    <w:rsid w:val="000D6882"/>
    <w:rsid w:val="000D7F17"/>
    <w:rsid w:val="000E0A88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6EA3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232F"/>
    <w:rsid w:val="00132383"/>
    <w:rsid w:val="00133650"/>
    <w:rsid w:val="00134F87"/>
    <w:rsid w:val="00136C8F"/>
    <w:rsid w:val="0014083B"/>
    <w:rsid w:val="00140940"/>
    <w:rsid w:val="00141B89"/>
    <w:rsid w:val="00142664"/>
    <w:rsid w:val="00142F60"/>
    <w:rsid w:val="00146183"/>
    <w:rsid w:val="00146CFB"/>
    <w:rsid w:val="00146FD0"/>
    <w:rsid w:val="00150BC5"/>
    <w:rsid w:val="00150BFD"/>
    <w:rsid w:val="001516E4"/>
    <w:rsid w:val="001525CC"/>
    <w:rsid w:val="00152617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3F38"/>
    <w:rsid w:val="00174F23"/>
    <w:rsid w:val="00176BF3"/>
    <w:rsid w:val="0018047C"/>
    <w:rsid w:val="0018173F"/>
    <w:rsid w:val="00183240"/>
    <w:rsid w:val="00184582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D84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7E53"/>
    <w:rsid w:val="001C097C"/>
    <w:rsid w:val="001C0E9A"/>
    <w:rsid w:val="001C0FF4"/>
    <w:rsid w:val="001C1C88"/>
    <w:rsid w:val="001C1FFF"/>
    <w:rsid w:val="001C4754"/>
    <w:rsid w:val="001C5AAC"/>
    <w:rsid w:val="001C5EF5"/>
    <w:rsid w:val="001C73E2"/>
    <w:rsid w:val="001C7DD1"/>
    <w:rsid w:val="001D02C2"/>
    <w:rsid w:val="001D0E3A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1F7947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164F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A7678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3C64"/>
    <w:rsid w:val="002C4AE1"/>
    <w:rsid w:val="002C723B"/>
    <w:rsid w:val="002D743A"/>
    <w:rsid w:val="002E3EC2"/>
    <w:rsid w:val="002E50A6"/>
    <w:rsid w:val="002E663B"/>
    <w:rsid w:val="002E7CE9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36D45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4764"/>
    <w:rsid w:val="003765E4"/>
    <w:rsid w:val="00376EE3"/>
    <w:rsid w:val="0037731B"/>
    <w:rsid w:val="003779F9"/>
    <w:rsid w:val="00377F14"/>
    <w:rsid w:val="0038070C"/>
    <w:rsid w:val="003830BC"/>
    <w:rsid w:val="0038313F"/>
    <w:rsid w:val="0038451F"/>
    <w:rsid w:val="00385040"/>
    <w:rsid w:val="00385C0F"/>
    <w:rsid w:val="00385EF6"/>
    <w:rsid w:val="003860E5"/>
    <w:rsid w:val="00392479"/>
    <w:rsid w:val="0039252A"/>
    <w:rsid w:val="00393819"/>
    <w:rsid w:val="00394662"/>
    <w:rsid w:val="00395BA3"/>
    <w:rsid w:val="003A035D"/>
    <w:rsid w:val="003A277E"/>
    <w:rsid w:val="003A305C"/>
    <w:rsid w:val="003A307C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A98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CEA"/>
    <w:rsid w:val="00404657"/>
    <w:rsid w:val="00404F70"/>
    <w:rsid w:val="004053FA"/>
    <w:rsid w:val="00406538"/>
    <w:rsid w:val="0041014C"/>
    <w:rsid w:val="00410B4D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573D"/>
    <w:rsid w:val="004A7092"/>
    <w:rsid w:val="004B065A"/>
    <w:rsid w:val="004B2ECE"/>
    <w:rsid w:val="004B445B"/>
    <w:rsid w:val="004B4E62"/>
    <w:rsid w:val="004B55CB"/>
    <w:rsid w:val="004C03F1"/>
    <w:rsid w:val="004C0E62"/>
    <w:rsid w:val="004C378F"/>
    <w:rsid w:val="004C38BC"/>
    <w:rsid w:val="004C3AF9"/>
    <w:rsid w:val="004C4894"/>
    <w:rsid w:val="004C4E87"/>
    <w:rsid w:val="004C652E"/>
    <w:rsid w:val="004C7643"/>
    <w:rsid w:val="004D0B09"/>
    <w:rsid w:val="004D11A2"/>
    <w:rsid w:val="004D22B6"/>
    <w:rsid w:val="004D2A4C"/>
    <w:rsid w:val="004D31E4"/>
    <w:rsid w:val="004D3578"/>
    <w:rsid w:val="004D7E65"/>
    <w:rsid w:val="004E0ACB"/>
    <w:rsid w:val="004E15ED"/>
    <w:rsid w:val="004E18F3"/>
    <w:rsid w:val="004E213A"/>
    <w:rsid w:val="004E2F1D"/>
    <w:rsid w:val="004E4F46"/>
    <w:rsid w:val="004E5D3B"/>
    <w:rsid w:val="004E7D46"/>
    <w:rsid w:val="004F1FF9"/>
    <w:rsid w:val="004F6FD7"/>
    <w:rsid w:val="004F7071"/>
    <w:rsid w:val="004F7E6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6265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4DFC"/>
    <w:rsid w:val="00535C93"/>
    <w:rsid w:val="005373A1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058E"/>
    <w:rsid w:val="005513CC"/>
    <w:rsid w:val="00552B6A"/>
    <w:rsid w:val="00553FBC"/>
    <w:rsid w:val="00555B28"/>
    <w:rsid w:val="0056283F"/>
    <w:rsid w:val="005648FE"/>
    <w:rsid w:val="00565087"/>
    <w:rsid w:val="00565C30"/>
    <w:rsid w:val="00566F2F"/>
    <w:rsid w:val="00567464"/>
    <w:rsid w:val="00570A38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540"/>
    <w:rsid w:val="00577761"/>
    <w:rsid w:val="00581F7D"/>
    <w:rsid w:val="00582502"/>
    <w:rsid w:val="00584681"/>
    <w:rsid w:val="005855BF"/>
    <w:rsid w:val="00586086"/>
    <w:rsid w:val="005863D2"/>
    <w:rsid w:val="00586710"/>
    <w:rsid w:val="00586E27"/>
    <w:rsid w:val="00587232"/>
    <w:rsid w:val="00591250"/>
    <w:rsid w:val="0059283D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079"/>
    <w:rsid w:val="005C3A45"/>
    <w:rsid w:val="005C4AD2"/>
    <w:rsid w:val="005C54AF"/>
    <w:rsid w:val="005D0D07"/>
    <w:rsid w:val="005D1AFB"/>
    <w:rsid w:val="005D1B9C"/>
    <w:rsid w:val="005D1BAB"/>
    <w:rsid w:val="005D20EC"/>
    <w:rsid w:val="005D2E01"/>
    <w:rsid w:val="005D5D05"/>
    <w:rsid w:val="005E0628"/>
    <w:rsid w:val="005E2F35"/>
    <w:rsid w:val="005E451E"/>
    <w:rsid w:val="005E53FE"/>
    <w:rsid w:val="005E5B2B"/>
    <w:rsid w:val="005E7B7C"/>
    <w:rsid w:val="005F2252"/>
    <w:rsid w:val="005F29E0"/>
    <w:rsid w:val="005F2AED"/>
    <w:rsid w:val="005F3268"/>
    <w:rsid w:val="005F410C"/>
    <w:rsid w:val="005F5C36"/>
    <w:rsid w:val="005F5C99"/>
    <w:rsid w:val="005F6FE6"/>
    <w:rsid w:val="006012C7"/>
    <w:rsid w:val="0060170D"/>
    <w:rsid w:val="00603167"/>
    <w:rsid w:val="00603C1E"/>
    <w:rsid w:val="00605F71"/>
    <w:rsid w:val="00606690"/>
    <w:rsid w:val="00606887"/>
    <w:rsid w:val="00607F7C"/>
    <w:rsid w:val="00610B50"/>
    <w:rsid w:val="006140B8"/>
    <w:rsid w:val="00614522"/>
    <w:rsid w:val="00614FDF"/>
    <w:rsid w:val="006159B0"/>
    <w:rsid w:val="0061614B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6EC7"/>
    <w:rsid w:val="0066137E"/>
    <w:rsid w:val="00661D8C"/>
    <w:rsid w:val="00663C94"/>
    <w:rsid w:val="006673BE"/>
    <w:rsid w:val="00667572"/>
    <w:rsid w:val="00667E12"/>
    <w:rsid w:val="00670B7E"/>
    <w:rsid w:val="0067312A"/>
    <w:rsid w:val="006745F6"/>
    <w:rsid w:val="00674E28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127B"/>
    <w:rsid w:val="00692033"/>
    <w:rsid w:val="00692506"/>
    <w:rsid w:val="0069664C"/>
    <w:rsid w:val="00696F73"/>
    <w:rsid w:val="006972A8"/>
    <w:rsid w:val="006A0432"/>
    <w:rsid w:val="006A0573"/>
    <w:rsid w:val="006A2165"/>
    <w:rsid w:val="006A2677"/>
    <w:rsid w:val="006A4389"/>
    <w:rsid w:val="006A4918"/>
    <w:rsid w:val="006A648A"/>
    <w:rsid w:val="006A6C76"/>
    <w:rsid w:val="006A738E"/>
    <w:rsid w:val="006A79FE"/>
    <w:rsid w:val="006A7ED4"/>
    <w:rsid w:val="006B068C"/>
    <w:rsid w:val="006B0D9E"/>
    <w:rsid w:val="006B0F51"/>
    <w:rsid w:val="006B1973"/>
    <w:rsid w:val="006B2A89"/>
    <w:rsid w:val="006B2B27"/>
    <w:rsid w:val="006B3044"/>
    <w:rsid w:val="006B7BB8"/>
    <w:rsid w:val="006C202D"/>
    <w:rsid w:val="006C25DE"/>
    <w:rsid w:val="006C41B4"/>
    <w:rsid w:val="006C53BC"/>
    <w:rsid w:val="006C57F6"/>
    <w:rsid w:val="006C6AD9"/>
    <w:rsid w:val="006C7BF6"/>
    <w:rsid w:val="006C7E10"/>
    <w:rsid w:val="006D0C5A"/>
    <w:rsid w:val="006D1B53"/>
    <w:rsid w:val="006D4634"/>
    <w:rsid w:val="006D468D"/>
    <w:rsid w:val="006D49D5"/>
    <w:rsid w:val="006D63AE"/>
    <w:rsid w:val="006D74C2"/>
    <w:rsid w:val="006E3C6B"/>
    <w:rsid w:val="006E4C2E"/>
    <w:rsid w:val="006E5501"/>
    <w:rsid w:val="006E5E00"/>
    <w:rsid w:val="006F0942"/>
    <w:rsid w:val="006F0F9E"/>
    <w:rsid w:val="006F2BAB"/>
    <w:rsid w:val="006F6233"/>
    <w:rsid w:val="006F6CD1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56B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665A2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B60"/>
    <w:rsid w:val="00793790"/>
    <w:rsid w:val="0079389B"/>
    <w:rsid w:val="00794328"/>
    <w:rsid w:val="00794C12"/>
    <w:rsid w:val="007962DC"/>
    <w:rsid w:val="00796CD9"/>
    <w:rsid w:val="007A0F27"/>
    <w:rsid w:val="007A20CF"/>
    <w:rsid w:val="007A411A"/>
    <w:rsid w:val="007A73E0"/>
    <w:rsid w:val="007A7618"/>
    <w:rsid w:val="007B27FD"/>
    <w:rsid w:val="007B2929"/>
    <w:rsid w:val="007B5F5C"/>
    <w:rsid w:val="007C04B8"/>
    <w:rsid w:val="007C4A02"/>
    <w:rsid w:val="007C575B"/>
    <w:rsid w:val="007D01EA"/>
    <w:rsid w:val="007D0F1E"/>
    <w:rsid w:val="007D43CD"/>
    <w:rsid w:val="007D45D4"/>
    <w:rsid w:val="007D4880"/>
    <w:rsid w:val="007D4E4A"/>
    <w:rsid w:val="007D4E79"/>
    <w:rsid w:val="007D77E7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46E0"/>
    <w:rsid w:val="008275A1"/>
    <w:rsid w:val="00827727"/>
    <w:rsid w:val="00831C82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4721B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68CA"/>
    <w:rsid w:val="00880BD4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7360"/>
    <w:rsid w:val="008D1852"/>
    <w:rsid w:val="008D2724"/>
    <w:rsid w:val="008D3FA4"/>
    <w:rsid w:val="008D5B76"/>
    <w:rsid w:val="008D5DAF"/>
    <w:rsid w:val="008E002E"/>
    <w:rsid w:val="008E0B29"/>
    <w:rsid w:val="008E1264"/>
    <w:rsid w:val="008E12D7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19FC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6501"/>
    <w:rsid w:val="00947CBF"/>
    <w:rsid w:val="00953D13"/>
    <w:rsid w:val="00954014"/>
    <w:rsid w:val="00957084"/>
    <w:rsid w:val="00962812"/>
    <w:rsid w:val="00963D05"/>
    <w:rsid w:val="00964267"/>
    <w:rsid w:val="009644A5"/>
    <w:rsid w:val="00967F65"/>
    <w:rsid w:val="00970593"/>
    <w:rsid w:val="00970D1F"/>
    <w:rsid w:val="00971CD5"/>
    <w:rsid w:val="009722E7"/>
    <w:rsid w:val="00973FA8"/>
    <w:rsid w:val="00974D0B"/>
    <w:rsid w:val="0098134B"/>
    <w:rsid w:val="00984089"/>
    <w:rsid w:val="00986342"/>
    <w:rsid w:val="00987DE0"/>
    <w:rsid w:val="0099057B"/>
    <w:rsid w:val="00990B88"/>
    <w:rsid w:val="00991232"/>
    <w:rsid w:val="0099167F"/>
    <w:rsid w:val="009926D2"/>
    <w:rsid w:val="009929D8"/>
    <w:rsid w:val="00992CCF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2969"/>
    <w:rsid w:val="009C3D69"/>
    <w:rsid w:val="009C5825"/>
    <w:rsid w:val="009C75A0"/>
    <w:rsid w:val="009C786C"/>
    <w:rsid w:val="009D0427"/>
    <w:rsid w:val="009D24AE"/>
    <w:rsid w:val="009D3879"/>
    <w:rsid w:val="009D4CB4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178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64B4"/>
    <w:rsid w:val="00A17144"/>
    <w:rsid w:val="00A2144C"/>
    <w:rsid w:val="00A221B8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3434"/>
    <w:rsid w:val="00A35213"/>
    <w:rsid w:val="00A36213"/>
    <w:rsid w:val="00A3688E"/>
    <w:rsid w:val="00A36C6D"/>
    <w:rsid w:val="00A36F60"/>
    <w:rsid w:val="00A37DCA"/>
    <w:rsid w:val="00A4060F"/>
    <w:rsid w:val="00A415F7"/>
    <w:rsid w:val="00A4187B"/>
    <w:rsid w:val="00A42069"/>
    <w:rsid w:val="00A4501C"/>
    <w:rsid w:val="00A45B25"/>
    <w:rsid w:val="00A476E4"/>
    <w:rsid w:val="00A53724"/>
    <w:rsid w:val="00A53E37"/>
    <w:rsid w:val="00A54F2E"/>
    <w:rsid w:val="00A572A4"/>
    <w:rsid w:val="00A57858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408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5FC"/>
    <w:rsid w:val="00AC1D6D"/>
    <w:rsid w:val="00AC3801"/>
    <w:rsid w:val="00AC46F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AF7857"/>
    <w:rsid w:val="00B007BB"/>
    <w:rsid w:val="00B01F1E"/>
    <w:rsid w:val="00B0218A"/>
    <w:rsid w:val="00B05104"/>
    <w:rsid w:val="00B06E27"/>
    <w:rsid w:val="00B071A2"/>
    <w:rsid w:val="00B1095E"/>
    <w:rsid w:val="00B117F2"/>
    <w:rsid w:val="00B12D6F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350A"/>
    <w:rsid w:val="00B43A96"/>
    <w:rsid w:val="00B44277"/>
    <w:rsid w:val="00B455AB"/>
    <w:rsid w:val="00B52CCA"/>
    <w:rsid w:val="00B563EB"/>
    <w:rsid w:val="00B6005E"/>
    <w:rsid w:val="00B62AD3"/>
    <w:rsid w:val="00B63906"/>
    <w:rsid w:val="00B66179"/>
    <w:rsid w:val="00B72292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194"/>
    <w:rsid w:val="00BE22AA"/>
    <w:rsid w:val="00BE40F4"/>
    <w:rsid w:val="00BE4B3D"/>
    <w:rsid w:val="00BE55F5"/>
    <w:rsid w:val="00BE735A"/>
    <w:rsid w:val="00BF1742"/>
    <w:rsid w:val="00BF1F2D"/>
    <w:rsid w:val="00BF33C4"/>
    <w:rsid w:val="00BF3668"/>
    <w:rsid w:val="00BF5F7B"/>
    <w:rsid w:val="00BF6AFA"/>
    <w:rsid w:val="00C00356"/>
    <w:rsid w:val="00C00A49"/>
    <w:rsid w:val="00C0299D"/>
    <w:rsid w:val="00C03A96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64DFF"/>
    <w:rsid w:val="00C67AAC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127A"/>
    <w:rsid w:val="00CA1E06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1FEE"/>
    <w:rsid w:val="00CB43BA"/>
    <w:rsid w:val="00CB675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0913"/>
    <w:rsid w:val="00D1127D"/>
    <w:rsid w:val="00D12B5D"/>
    <w:rsid w:val="00D12F59"/>
    <w:rsid w:val="00D130BC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91B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0F39"/>
    <w:rsid w:val="00D614FE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4338"/>
    <w:rsid w:val="00D866D1"/>
    <w:rsid w:val="00D8774A"/>
    <w:rsid w:val="00D87E00"/>
    <w:rsid w:val="00D9134D"/>
    <w:rsid w:val="00D914F8"/>
    <w:rsid w:val="00D93BAB"/>
    <w:rsid w:val="00D968FA"/>
    <w:rsid w:val="00DA0251"/>
    <w:rsid w:val="00DA028B"/>
    <w:rsid w:val="00DA0B05"/>
    <w:rsid w:val="00DA2590"/>
    <w:rsid w:val="00DA6C8B"/>
    <w:rsid w:val="00DA7453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B777D"/>
    <w:rsid w:val="00DC0018"/>
    <w:rsid w:val="00DC10CA"/>
    <w:rsid w:val="00DC2FAF"/>
    <w:rsid w:val="00DC309B"/>
    <w:rsid w:val="00DC3561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82E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54BF"/>
    <w:rsid w:val="00E066CC"/>
    <w:rsid w:val="00E06E5C"/>
    <w:rsid w:val="00E10348"/>
    <w:rsid w:val="00E105CF"/>
    <w:rsid w:val="00E11F2F"/>
    <w:rsid w:val="00E12746"/>
    <w:rsid w:val="00E1295C"/>
    <w:rsid w:val="00E135C3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4745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14F5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3EB"/>
    <w:rsid w:val="00EA5938"/>
    <w:rsid w:val="00EA6794"/>
    <w:rsid w:val="00EA71C2"/>
    <w:rsid w:val="00EB0277"/>
    <w:rsid w:val="00EB07EB"/>
    <w:rsid w:val="00EB168B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E4634"/>
    <w:rsid w:val="00EE4E5F"/>
    <w:rsid w:val="00EF069F"/>
    <w:rsid w:val="00EF15BC"/>
    <w:rsid w:val="00EF274A"/>
    <w:rsid w:val="00EF3BBC"/>
    <w:rsid w:val="00EF4021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484D"/>
    <w:rsid w:val="00F14EFF"/>
    <w:rsid w:val="00F15599"/>
    <w:rsid w:val="00F17D4D"/>
    <w:rsid w:val="00F22EC7"/>
    <w:rsid w:val="00F25155"/>
    <w:rsid w:val="00F27077"/>
    <w:rsid w:val="00F2736F"/>
    <w:rsid w:val="00F27504"/>
    <w:rsid w:val="00F27A07"/>
    <w:rsid w:val="00F32456"/>
    <w:rsid w:val="00F324AF"/>
    <w:rsid w:val="00F346DD"/>
    <w:rsid w:val="00F37734"/>
    <w:rsid w:val="00F40755"/>
    <w:rsid w:val="00F40F7E"/>
    <w:rsid w:val="00F418F3"/>
    <w:rsid w:val="00F42BC2"/>
    <w:rsid w:val="00F46194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57337"/>
    <w:rsid w:val="00F61032"/>
    <w:rsid w:val="00F615E0"/>
    <w:rsid w:val="00F653B8"/>
    <w:rsid w:val="00F71A3A"/>
    <w:rsid w:val="00F71CF6"/>
    <w:rsid w:val="00F757B9"/>
    <w:rsid w:val="00F7776E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3AC7"/>
    <w:rsid w:val="00FA1266"/>
    <w:rsid w:val="00FA25AF"/>
    <w:rsid w:val="00FA5A85"/>
    <w:rsid w:val="00FA5FD4"/>
    <w:rsid w:val="00FA6EA2"/>
    <w:rsid w:val="00FB03D9"/>
    <w:rsid w:val="00FB48FD"/>
    <w:rsid w:val="00FB4A05"/>
    <w:rsid w:val="00FB61C0"/>
    <w:rsid w:val="00FB7612"/>
    <w:rsid w:val="00FB7AB0"/>
    <w:rsid w:val="00FC1192"/>
    <w:rsid w:val="00FC1B2C"/>
    <w:rsid w:val="00FC24B5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3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B343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43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43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343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343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4346"/>
    <w:pPr>
      <w:outlineLvl w:val="5"/>
    </w:pPr>
  </w:style>
  <w:style w:type="paragraph" w:styleId="Heading7">
    <w:name w:val="heading 7"/>
    <w:basedOn w:val="H6"/>
    <w:next w:val="Normal"/>
    <w:qFormat/>
    <w:rsid w:val="00B34346"/>
    <w:pPr>
      <w:outlineLvl w:val="6"/>
    </w:pPr>
  </w:style>
  <w:style w:type="paragraph" w:styleId="Heading8">
    <w:name w:val="heading 8"/>
    <w:basedOn w:val="Heading1"/>
    <w:next w:val="Normal"/>
    <w:qFormat/>
    <w:rsid w:val="00B343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43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3B0F0F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B3434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4346"/>
    <w:pPr>
      <w:ind w:left="1418" w:hanging="1418"/>
    </w:pPr>
  </w:style>
  <w:style w:type="paragraph" w:styleId="TOC8">
    <w:name w:val="toc 8"/>
    <w:basedOn w:val="TOC1"/>
    <w:uiPriority w:val="39"/>
    <w:rsid w:val="00B3434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43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B3434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434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343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B343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B34346"/>
    <w:pPr>
      <w:ind w:left="1701" w:hanging="1701"/>
    </w:pPr>
  </w:style>
  <w:style w:type="paragraph" w:styleId="TOC4">
    <w:name w:val="toc 4"/>
    <w:basedOn w:val="TOC3"/>
    <w:uiPriority w:val="39"/>
    <w:rsid w:val="00B34346"/>
    <w:pPr>
      <w:ind w:left="1418" w:hanging="1418"/>
    </w:pPr>
  </w:style>
  <w:style w:type="paragraph" w:styleId="TOC3">
    <w:name w:val="toc 3"/>
    <w:basedOn w:val="TOC2"/>
    <w:uiPriority w:val="39"/>
    <w:rsid w:val="00B34346"/>
    <w:pPr>
      <w:ind w:left="1134" w:hanging="1134"/>
    </w:pPr>
  </w:style>
  <w:style w:type="paragraph" w:styleId="TOC2">
    <w:name w:val="toc 2"/>
    <w:basedOn w:val="TOC1"/>
    <w:uiPriority w:val="39"/>
    <w:rsid w:val="00B3434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34346"/>
    <w:pPr>
      <w:jc w:val="center"/>
    </w:pPr>
    <w:rPr>
      <w:i/>
    </w:rPr>
  </w:style>
  <w:style w:type="character" w:customStyle="1" w:styleId="FooterChar">
    <w:name w:val="Footer Char"/>
    <w:link w:val="Footer"/>
    <w:rsid w:val="00E054BF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B34346"/>
    <w:pPr>
      <w:outlineLvl w:val="9"/>
    </w:pPr>
  </w:style>
  <w:style w:type="paragraph" w:customStyle="1" w:styleId="NF">
    <w:name w:val="NF"/>
    <w:basedOn w:val="NO"/>
    <w:rsid w:val="00B3434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34346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</w:rPr>
  </w:style>
  <w:style w:type="paragraph" w:customStyle="1" w:styleId="PL">
    <w:name w:val="PL"/>
    <w:rsid w:val="00B343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34346"/>
    <w:pPr>
      <w:jc w:val="right"/>
    </w:pPr>
  </w:style>
  <w:style w:type="paragraph" w:customStyle="1" w:styleId="TAL">
    <w:name w:val="TAL"/>
    <w:basedOn w:val="Normal"/>
    <w:link w:val="TALChar"/>
    <w:rsid w:val="00B3434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B34346"/>
    <w:rPr>
      <w:b/>
    </w:rPr>
  </w:style>
  <w:style w:type="paragraph" w:customStyle="1" w:styleId="TAC">
    <w:name w:val="TAC"/>
    <w:basedOn w:val="TAL"/>
    <w:link w:val="TACChar"/>
    <w:rsid w:val="00B34346"/>
    <w:pPr>
      <w:jc w:val="center"/>
    </w:p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</w:rPr>
  </w:style>
  <w:style w:type="paragraph" w:customStyle="1" w:styleId="LD">
    <w:name w:val="LD"/>
    <w:rsid w:val="00B343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B34346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</w:rPr>
  </w:style>
  <w:style w:type="paragraph" w:customStyle="1" w:styleId="FP">
    <w:name w:val="FP"/>
    <w:basedOn w:val="Normal"/>
    <w:rsid w:val="00B34346"/>
    <w:pPr>
      <w:spacing w:after="0"/>
    </w:pPr>
  </w:style>
  <w:style w:type="paragraph" w:customStyle="1" w:styleId="NW">
    <w:name w:val="NW"/>
    <w:basedOn w:val="NO"/>
    <w:rsid w:val="00B34346"/>
    <w:pPr>
      <w:spacing w:after="0"/>
    </w:pPr>
  </w:style>
  <w:style w:type="paragraph" w:customStyle="1" w:styleId="EW">
    <w:name w:val="EW"/>
    <w:basedOn w:val="EX"/>
    <w:rsid w:val="00B34346"/>
    <w:pPr>
      <w:spacing w:after="0"/>
    </w:pPr>
  </w:style>
  <w:style w:type="paragraph" w:customStyle="1" w:styleId="B1">
    <w:name w:val="B1"/>
    <w:basedOn w:val="List"/>
    <w:link w:val="B1Zchn"/>
    <w:qFormat/>
    <w:rsid w:val="00B34346"/>
  </w:style>
  <w:style w:type="paragraph" w:styleId="List">
    <w:name w:val="List"/>
    <w:basedOn w:val="Normal"/>
    <w:rsid w:val="00B34346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TOC6">
    <w:name w:val="toc 6"/>
    <w:basedOn w:val="TOC5"/>
    <w:next w:val="Normal"/>
    <w:uiPriority w:val="39"/>
    <w:rsid w:val="00B34346"/>
    <w:pPr>
      <w:ind w:left="1985" w:hanging="1985"/>
    </w:pPr>
  </w:style>
  <w:style w:type="paragraph" w:styleId="TOC7">
    <w:name w:val="toc 7"/>
    <w:basedOn w:val="TOC6"/>
    <w:next w:val="Normal"/>
    <w:uiPriority w:val="39"/>
    <w:rsid w:val="00B3434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34346"/>
    <w:rPr>
      <w:color w:val="FF0000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967F6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</w:rPr>
  </w:style>
  <w:style w:type="paragraph" w:customStyle="1" w:styleId="ZA">
    <w:name w:val="ZA"/>
    <w:rsid w:val="00B343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343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B343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B343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B34346"/>
    <w:pPr>
      <w:ind w:left="851" w:hanging="851"/>
    </w:pPr>
  </w:style>
  <w:style w:type="paragraph" w:customStyle="1" w:styleId="ZH">
    <w:name w:val="ZH"/>
    <w:rsid w:val="00B343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B3434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</w:rPr>
  </w:style>
  <w:style w:type="paragraph" w:customStyle="1" w:styleId="ZG">
    <w:name w:val="ZG"/>
    <w:rsid w:val="00B343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B34346"/>
  </w:style>
  <w:style w:type="paragraph" w:styleId="List2">
    <w:name w:val="List 2"/>
    <w:basedOn w:val="List"/>
    <w:rsid w:val="00B34346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3"/>
    <w:rsid w:val="00B34346"/>
  </w:style>
  <w:style w:type="paragraph" w:styleId="List3">
    <w:name w:val="List 3"/>
    <w:basedOn w:val="List2"/>
    <w:rsid w:val="00B34346"/>
    <w:pPr>
      <w:ind w:left="1135"/>
    </w:pPr>
  </w:style>
  <w:style w:type="paragraph" w:customStyle="1" w:styleId="B4">
    <w:name w:val="B4"/>
    <w:basedOn w:val="List4"/>
    <w:rsid w:val="00B34346"/>
  </w:style>
  <w:style w:type="paragraph" w:styleId="List4">
    <w:name w:val="List 4"/>
    <w:basedOn w:val="List3"/>
    <w:rsid w:val="00B34346"/>
    <w:pPr>
      <w:ind w:left="1418"/>
    </w:pPr>
  </w:style>
  <w:style w:type="paragraph" w:customStyle="1" w:styleId="B5">
    <w:name w:val="B5"/>
    <w:basedOn w:val="List5"/>
    <w:rsid w:val="00B34346"/>
  </w:style>
  <w:style w:type="paragraph" w:styleId="List5">
    <w:name w:val="List 5"/>
    <w:basedOn w:val="List4"/>
    <w:rsid w:val="00B34346"/>
    <w:pPr>
      <w:ind w:left="1702"/>
    </w:pPr>
  </w:style>
  <w:style w:type="paragraph" w:customStyle="1" w:styleId="ZTD">
    <w:name w:val="ZTD"/>
    <w:basedOn w:val="ZB"/>
    <w:rsid w:val="00B3434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4346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FootnoteReference">
    <w:name w:val="footnote reference"/>
    <w:basedOn w:val="DefaultParagraphFont"/>
    <w:rsid w:val="00B343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343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rFonts w:eastAsia="Times New Roman"/>
      <w:sz w:val="16"/>
    </w:rPr>
  </w:style>
  <w:style w:type="paragraph" w:styleId="Index1">
    <w:name w:val="index 1"/>
    <w:basedOn w:val="Normal"/>
    <w:rsid w:val="00B34346"/>
    <w:pPr>
      <w:keepLines/>
      <w:spacing w:after="0"/>
    </w:pPr>
  </w:style>
  <w:style w:type="paragraph" w:styleId="Index2">
    <w:name w:val="index 2"/>
    <w:basedOn w:val="Index1"/>
    <w:rsid w:val="00B34346"/>
    <w:pPr>
      <w:ind w:left="284"/>
    </w:pPr>
  </w:style>
  <w:style w:type="paragraph" w:styleId="ListBullet">
    <w:name w:val="List Bullet"/>
    <w:basedOn w:val="List"/>
    <w:rsid w:val="00B34346"/>
  </w:style>
  <w:style w:type="paragraph" w:styleId="ListBullet2">
    <w:name w:val="List Bullet 2"/>
    <w:basedOn w:val="ListBullet"/>
    <w:rsid w:val="00B34346"/>
    <w:pPr>
      <w:ind w:left="851"/>
    </w:pPr>
  </w:style>
  <w:style w:type="paragraph" w:styleId="ListBullet3">
    <w:name w:val="List Bullet 3"/>
    <w:basedOn w:val="ListBullet2"/>
    <w:rsid w:val="00B34346"/>
    <w:pPr>
      <w:ind w:left="1135"/>
    </w:pPr>
  </w:style>
  <w:style w:type="paragraph" w:styleId="ListBullet4">
    <w:name w:val="List Bullet 4"/>
    <w:basedOn w:val="ListBullet3"/>
    <w:rsid w:val="00B34346"/>
    <w:pPr>
      <w:ind w:left="1418"/>
    </w:pPr>
  </w:style>
  <w:style w:type="paragraph" w:styleId="ListBullet5">
    <w:name w:val="List Bullet 5"/>
    <w:basedOn w:val="ListBullet4"/>
    <w:rsid w:val="00B34346"/>
    <w:pPr>
      <w:ind w:left="1702"/>
    </w:pPr>
  </w:style>
  <w:style w:type="paragraph" w:styleId="ListNumber">
    <w:name w:val="List Number"/>
    <w:basedOn w:val="List"/>
    <w:rsid w:val="00B34346"/>
  </w:style>
  <w:style w:type="paragraph" w:styleId="ListNumber2">
    <w:name w:val="List Number 2"/>
    <w:basedOn w:val="ListNumber"/>
    <w:rsid w:val="00B34346"/>
    <w:pPr>
      <w:ind w:left="851"/>
    </w:pPr>
  </w:style>
  <w:style w:type="paragraph" w:customStyle="1" w:styleId="StyleEditorsNoteAuto">
    <w:name w:val="Style Editor's Note + Auto"/>
    <w:basedOn w:val="EditorsNote"/>
    <w:rsid w:val="00653C72"/>
    <w:rPr>
      <w:color w:val="auto"/>
    </w:rPr>
  </w:style>
  <w:style w:type="character" w:customStyle="1" w:styleId="NOChar">
    <w:name w:val="NO Char"/>
    <w:qFormat/>
    <w:rsid w:val="001C4754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D4E4A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D4E4A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4E5D3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4E5D3B"/>
  </w:style>
  <w:style w:type="character" w:customStyle="1" w:styleId="CommentTextChar">
    <w:name w:val="Comment Text Char"/>
    <w:basedOn w:val="DefaultParagraphFont"/>
    <w:link w:val="CommentText"/>
    <w:uiPriority w:val="99"/>
    <w:rsid w:val="004E5D3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4E5D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D3B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E5D3B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D3B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03A96"/>
    <w:rPr>
      <w:rFonts w:ascii="Arial" w:eastAsia="Times New Roman" w:hAnsi="Arial"/>
      <w:b/>
      <w:noProof/>
      <w:sz w:val="18"/>
    </w:rPr>
  </w:style>
  <w:style w:type="paragraph" w:customStyle="1" w:styleId="paragraph">
    <w:name w:val="paragraph"/>
    <w:basedOn w:val="Normal"/>
    <w:uiPriority w:val="99"/>
    <w:rsid w:val="00A171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rsid w:val="00A17144"/>
  </w:style>
  <w:style w:type="character" w:customStyle="1" w:styleId="eop">
    <w:name w:val="eop"/>
    <w:rsid w:val="00A17144"/>
  </w:style>
  <w:style w:type="character" w:customStyle="1" w:styleId="B10">
    <w:name w:val="B1 (文字)"/>
    <w:qFormat/>
    <w:rsid w:val="00EE4634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3579F49-F188-4CAB-81EF-72718794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5024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NOVLAN, THOMAS D</cp:lastModifiedBy>
  <cp:revision>2</cp:revision>
  <dcterms:created xsi:type="dcterms:W3CDTF">2022-03-03T04:16:00Z</dcterms:created>
  <dcterms:modified xsi:type="dcterms:W3CDTF">2022-03-03T04:16:00Z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