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F7658" w14:textId="50A7CFB1"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10</w:t>
      </w:r>
      <w:r w:rsidR="00741B3D">
        <w:rPr>
          <w:rFonts w:ascii="Arial" w:hAnsi="Arial" w:cs="Arial"/>
          <w:b/>
          <w:bCs/>
          <w:sz w:val="28"/>
          <w:szCs w:val="28"/>
        </w:rPr>
        <w:t>7</w:t>
      </w:r>
      <w:r w:rsidR="006813AB" w:rsidRPr="39233482">
        <w:rPr>
          <w:rFonts w:ascii="Arial" w:hAnsi="Arial" w:cs="Arial"/>
          <w:b/>
          <w:bCs/>
          <w:sz w:val="28"/>
          <w:szCs w:val="28"/>
        </w:rPr>
        <w:t>-e</w:t>
      </w:r>
      <w:r>
        <w:tab/>
      </w:r>
      <w:r w:rsidR="4F9533EA" w:rsidRPr="39233482">
        <w:rPr>
          <w:rFonts w:ascii="Arial" w:hAnsi="Arial" w:cs="Arial"/>
          <w:b/>
          <w:bCs/>
          <w:sz w:val="28"/>
          <w:szCs w:val="28"/>
        </w:rPr>
        <w:t>R1-</w:t>
      </w:r>
      <w:r w:rsidR="00741B3D" w:rsidRPr="00741B3D">
        <w:rPr>
          <w:rFonts w:ascii="Arial" w:hAnsi="Arial" w:cs="Arial"/>
          <w:b/>
          <w:bCs/>
          <w:sz w:val="28"/>
          <w:szCs w:val="28"/>
        </w:rPr>
        <w:t>2111407</w:t>
      </w:r>
    </w:p>
    <w:p w14:paraId="021BFC58" w14:textId="73113A1E" w:rsidR="005D191B" w:rsidRPr="009513AC" w:rsidRDefault="00357143" w:rsidP="005D191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00A716BD">
        <w:rPr>
          <w:rFonts w:ascii="Arial" w:eastAsia="ＭＳ 明朝" w:hAnsi="Arial" w:cs="Arial"/>
          <w:b/>
          <w:bCs/>
          <w:sz w:val="28"/>
          <w:lang w:eastAsia="ja-JP"/>
        </w:rPr>
        <w:t xml:space="preserve">, </w:t>
      </w:r>
      <w:r w:rsidR="006D5223">
        <w:rPr>
          <w:rFonts w:ascii="Arial" w:eastAsia="ＭＳ 明朝" w:hAnsi="Arial" w:cs="Arial"/>
          <w:b/>
          <w:bCs/>
          <w:sz w:val="28"/>
          <w:lang w:eastAsia="ja-JP"/>
        </w:rPr>
        <w:t>November 11</w:t>
      </w:r>
      <w:r w:rsidR="006D5223">
        <w:rPr>
          <w:rFonts w:ascii="Arial" w:eastAsia="ＭＳ 明朝" w:hAnsi="Arial" w:cs="Arial"/>
          <w:b/>
          <w:bCs/>
          <w:sz w:val="28"/>
          <w:vertAlign w:val="superscript"/>
          <w:lang w:eastAsia="ja-JP"/>
        </w:rPr>
        <w:t>th</w:t>
      </w:r>
      <w:r w:rsidR="006D5223">
        <w:rPr>
          <w:rFonts w:ascii="Arial" w:eastAsia="ＭＳ 明朝" w:hAnsi="Arial" w:cs="Arial"/>
          <w:b/>
          <w:bCs/>
          <w:sz w:val="28"/>
          <w:lang w:eastAsia="ja-JP"/>
        </w:rPr>
        <w:t xml:space="preserve"> – 19</w:t>
      </w:r>
      <w:r w:rsidR="006D5223">
        <w:rPr>
          <w:rFonts w:ascii="Arial" w:eastAsia="ＭＳ 明朝" w:hAnsi="Arial" w:cs="Arial"/>
          <w:b/>
          <w:bCs/>
          <w:sz w:val="28"/>
          <w:vertAlign w:val="superscript"/>
          <w:lang w:eastAsia="ja-JP"/>
        </w:rPr>
        <w:t>th</w:t>
      </w:r>
      <w:r w:rsidR="006D5223">
        <w:rPr>
          <w:rFonts w:ascii="Arial" w:eastAsia="ＭＳ 明朝" w:hAnsi="Arial" w:cs="Arial"/>
          <w:b/>
          <w:bCs/>
          <w:sz w:val="28"/>
          <w:lang w:eastAsia="ja-JP"/>
        </w:rPr>
        <w:t>,</w:t>
      </w:r>
      <w:r w:rsidR="00B91460">
        <w:rPr>
          <w:rFonts w:ascii="Arial" w:eastAsia="ＭＳ 明朝" w:hAnsi="Arial" w:cs="Arial"/>
          <w:b/>
          <w:bCs/>
          <w:sz w:val="28"/>
          <w:lang w:eastAsia="ja-JP"/>
        </w:rPr>
        <w:t xml:space="preserve"> 2021</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46C75292"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t>8.11.</w:t>
      </w:r>
      <w:r w:rsidR="007F3609">
        <w:rPr>
          <w:rFonts w:ascii="Arial" w:hAnsi="Arial"/>
          <w:b/>
          <w:sz w:val="22"/>
          <w:szCs w:val="22"/>
        </w:rPr>
        <w:t>1</w:t>
      </w:r>
      <w:r w:rsidRPr="00B228C0">
        <w:rPr>
          <w:rFonts w:ascii="Arial" w:hAnsi="Arial"/>
          <w:b/>
          <w:sz w:val="22"/>
          <w:szCs w:val="22"/>
        </w:rPr>
        <w:t>.</w:t>
      </w:r>
      <w:r>
        <w:rPr>
          <w:rFonts w:ascii="Arial" w:hAnsi="Arial"/>
          <w:b/>
          <w:sz w:val="22"/>
          <w:szCs w:val="22"/>
        </w:rPr>
        <w:t>2</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70E79451"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6B6751" w:rsidRPr="006B6751">
        <w:rPr>
          <w:rFonts w:ascii="Arial" w:hAnsi="Arial"/>
          <w:b/>
          <w:sz w:val="22"/>
          <w:szCs w:val="22"/>
        </w:rPr>
        <w:t xml:space="preserve">Discussion on </w:t>
      </w:r>
      <w:r w:rsidR="00B91460" w:rsidRPr="00B91460">
        <w:rPr>
          <w:rFonts w:ascii="Arial" w:hAnsi="Arial"/>
          <w:b/>
          <w:sz w:val="22"/>
          <w:szCs w:val="22"/>
        </w:rPr>
        <w:t>inter-UE coordination for Mode 2 enhancements</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44FE1DE" w14:textId="5D795CD1" w:rsidR="007F3609"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RAN1#</w:t>
      </w:r>
      <w:r w:rsidR="00741B3D" w:rsidRPr="00674701">
        <w:t>10</w:t>
      </w:r>
      <w:r w:rsidR="00741B3D">
        <w:t>7</w:t>
      </w:r>
      <w:r w:rsidR="004E1906" w:rsidRPr="00674701">
        <w:t xml:space="preserve">-e, we had </w:t>
      </w:r>
      <w:r w:rsidR="007F3609" w:rsidRPr="00674701">
        <w:t>discussed</w:t>
      </w:r>
      <w:r>
        <w:t xml:space="preserve"> inter-UE coordination schemes and some details procedure</w:t>
      </w:r>
      <w:r w:rsidR="007F5446">
        <w:t xml:space="preserve"> </w:t>
      </w:r>
      <w:r w:rsidR="007F3609" w:rsidRPr="0066550D">
        <w:t xml:space="preserve">and made </w:t>
      </w:r>
      <w:r>
        <w:t>agreements</w:t>
      </w:r>
      <w:r w:rsidRPr="0066550D">
        <w:t xml:space="preserve"> </w:t>
      </w:r>
      <w:r w:rsidR="004E1906" w:rsidRPr="0066550D">
        <w:t>[</w:t>
      </w:r>
      <w:r>
        <w:t>1</w:t>
      </w:r>
      <w:r w:rsidR="004E1906" w:rsidRPr="0066550D">
        <w:t>].</w:t>
      </w:r>
    </w:p>
    <w:p w14:paraId="5CB7F04D" w14:textId="62C7F1BD" w:rsidR="00F757FE" w:rsidRPr="00D455D6" w:rsidRDefault="00F757FE" w:rsidP="00615EC0">
      <w:pPr>
        <w:pStyle w:val="3GPPNormalText"/>
      </w:pPr>
      <w:r w:rsidRPr="00D82213">
        <w:t xml:space="preserve">In this contribution, we discuss our view on </w:t>
      </w:r>
      <w:r w:rsidR="0066550D">
        <w:rPr>
          <w:lang w:eastAsia="ko-KR"/>
        </w:rPr>
        <w:t>some details of the inter-UE coordination</w:t>
      </w:r>
      <w:r w:rsidR="00A26F44" w:rsidRPr="0066550D">
        <w:rPr>
          <w:lang w:eastAsia="ko-KR"/>
        </w:rPr>
        <w:t xml:space="preserve"> for</w:t>
      </w:r>
      <w:r w:rsidR="0066550D">
        <w:rPr>
          <w:lang w:eastAsia="ko-KR"/>
        </w:rPr>
        <w:t xml:space="preserve"> mode 2 </w:t>
      </w:r>
      <w:proofErr w:type="gramStart"/>
      <w:r w:rsidR="0066550D">
        <w:rPr>
          <w:lang w:eastAsia="ko-KR"/>
        </w:rPr>
        <w:t>in order to</w:t>
      </w:r>
      <w:proofErr w:type="gramEnd"/>
      <w:r w:rsidR="0066550D">
        <w:rPr>
          <w:lang w:eastAsia="ko-KR"/>
        </w:rPr>
        <w:t xml:space="preserve"> realise</w:t>
      </w:r>
      <w:r w:rsidR="00A26F44" w:rsidRPr="0066550D">
        <w:rPr>
          <w:lang w:eastAsia="ko-KR"/>
        </w:rPr>
        <w:t xml:space="preserve"> enhanced reliability and reduced latency</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42BECB46" w14:textId="5DE83084" w:rsidR="00F07E50" w:rsidRPr="00933966" w:rsidRDefault="00E90792" w:rsidP="00674701">
      <w:pPr>
        <w:pStyle w:val="2"/>
        <w:spacing w:before="120" w:after="120"/>
        <w:jc w:val="both"/>
      </w:pPr>
      <w:r>
        <w:t>C</w:t>
      </w:r>
      <w:r w:rsidRPr="00E90792">
        <w:t>onditions for UEs to be UE-A(s)/UE-B(s) for inter-UE coordination</w:t>
      </w:r>
    </w:p>
    <w:p w14:paraId="5BE4F5E0" w14:textId="22F882A3" w:rsidR="00BF1A52" w:rsidRPr="00030D4C" w:rsidRDefault="0017614D" w:rsidP="00B00169">
      <w:pPr>
        <w:spacing w:beforeLines="50" w:before="120" w:afterLines="50" w:after="120"/>
        <w:jc w:val="both"/>
        <w:rPr>
          <w:rFonts w:eastAsia="游明朝"/>
          <w:lang w:eastAsia="ja-JP"/>
        </w:rPr>
      </w:pPr>
      <w:r w:rsidRPr="00030D4C">
        <w:rPr>
          <w:rFonts w:eastAsia="游明朝" w:cs="Times" w:hint="eastAsia"/>
          <w:lang w:eastAsia="ja-JP"/>
        </w:rPr>
        <w:t>A</w:t>
      </w:r>
      <w:r w:rsidRPr="00030D4C">
        <w:rPr>
          <w:rFonts w:eastAsia="游明朝" w:cs="Times"/>
          <w:lang w:eastAsia="ja-JP"/>
        </w:rPr>
        <w:t xml:space="preserve">t RAN1#106-e, </w:t>
      </w:r>
      <w:r w:rsidR="00BF1A52" w:rsidRPr="00030D4C">
        <w:rPr>
          <w:rFonts w:eastAsia="游明朝" w:cs="Times"/>
          <w:lang w:eastAsia="ja-JP"/>
        </w:rPr>
        <w:t>RAN1 made the following agreements on the condition s for UEs to be UE-A(s)/UE-B(s).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F1A52" w:rsidRPr="00030D4C" w14:paraId="71611984" w14:textId="77777777" w:rsidTr="00030D4C">
        <w:tc>
          <w:tcPr>
            <w:tcW w:w="9839" w:type="dxa"/>
            <w:shd w:val="clear" w:color="auto" w:fill="auto"/>
          </w:tcPr>
          <w:p w14:paraId="22F8F8FA" w14:textId="77777777" w:rsidR="00BD4AF1" w:rsidRPr="00EA4D71" w:rsidRDefault="00BD4AF1" w:rsidP="00BD4AF1">
            <w:pPr>
              <w:rPr>
                <w:rFonts w:eastAsia="Malgun Gothic" w:cs="Times"/>
                <w:b/>
                <w:bCs/>
                <w:szCs w:val="20"/>
                <w:highlight w:val="green"/>
                <w:lang w:eastAsia="x-none"/>
              </w:rPr>
            </w:pPr>
            <w:r w:rsidRPr="00EA4D71">
              <w:rPr>
                <w:rFonts w:cs="Times"/>
                <w:b/>
                <w:bCs/>
                <w:highlight w:val="green"/>
                <w:lang w:eastAsia="x-none"/>
              </w:rPr>
              <w:t>Agreement</w:t>
            </w:r>
          </w:p>
          <w:p w14:paraId="447447FE" w14:textId="77777777" w:rsidR="00BD4AF1" w:rsidRPr="00EA4D71" w:rsidRDefault="00BD4AF1" w:rsidP="00030D4C">
            <w:pPr>
              <w:numPr>
                <w:ilvl w:val="0"/>
                <w:numId w:val="15"/>
              </w:numPr>
              <w:rPr>
                <w:rFonts w:cs="Times"/>
                <w:color w:val="000000"/>
                <w:szCs w:val="20"/>
              </w:rPr>
            </w:pPr>
            <w:r w:rsidRPr="00EA4D71">
              <w:rPr>
                <w:rFonts w:cs="Times"/>
                <w:color w:val="000000"/>
                <w:szCs w:val="20"/>
              </w:rPr>
              <w:t>In scheme 1, the following is supported for UE(s) to be UE-A(s)/UE-B(s) in the inter-UE coordination information transmission triggered by an explicit request in Mode 2:</w:t>
            </w:r>
          </w:p>
          <w:p w14:paraId="3BFAA574"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sends an explicit request for inter-UE coordination information can be UE-B</w:t>
            </w:r>
          </w:p>
          <w:p w14:paraId="19AA263D"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received an explicit request from UE-B and sends inter-UE coordination information to the UE-B can be UE-A</w:t>
            </w:r>
          </w:p>
          <w:p w14:paraId="2F89B67F" w14:textId="77777777" w:rsidR="00BD4AF1" w:rsidRPr="00EA4D71" w:rsidRDefault="00BD4AF1" w:rsidP="00030D4C">
            <w:pPr>
              <w:numPr>
                <w:ilvl w:val="1"/>
                <w:numId w:val="16"/>
              </w:numPr>
              <w:rPr>
                <w:rFonts w:cs="Times"/>
                <w:color w:val="000000"/>
                <w:szCs w:val="20"/>
              </w:rPr>
            </w:pPr>
            <w:r w:rsidRPr="00EA4D71">
              <w:rPr>
                <w:rFonts w:cs="Times"/>
                <w:color w:val="000000"/>
                <w:szCs w:val="20"/>
              </w:rPr>
              <w:t>Working assumption At least a destination UE of a TB transmitted by UE-B can be UE A</w:t>
            </w:r>
          </w:p>
          <w:p w14:paraId="512AF2CA" w14:textId="77777777" w:rsidR="00BD4AF1" w:rsidRPr="00EA4D71" w:rsidRDefault="00BD4AF1" w:rsidP="00030D4C">
            <w:pPr>
              <w:numPr>
                <w:ilvl w:val="1"/>
                <w:numId w:val="16"/>
              </w:numPr>
              <w:rPr>
                <w:rFonts w:cs="Times"/>
                <w:color w:val="000000"/>
                <w:szCs w:val="20"/>
              </w:rPr>
            </w:pPr>
            <w:r w:rsidRPr="00EA4D71">
              <w:rPr>
                <w:rFonts w:cs="Times"/>
                <w:color w:val="000000"/>
                <w:szCs w:val="20"/>
              </w:rPr>
              <w:t>The above feature can be enabled or disabled or controlled by (pre-)configuration</w:t>
            </w:r>
          </w:p>
          <w:p w14:paraId="77B10240" w14:textId="77777777" w:rsidR="00BD4AF1" w:rsidRPr="00EA4D71" w:rsidRDefault="00BD4AF1" w:rsidP="00030D4C">
            <w:pPr>
              <w:numPr>
                <w:ilvl w:val="1"/>
                <w:numId w:val="16"/>
              </w:numPr>
              <w:rPr>
                <w:rFonts w:cs="Times"/>
                <w:color w:val="000000"/>
                <w:szCs w:val="20"/>
              </w:rPr>
            </w:pPr>
            <w:r w:rsidRPr="00EA4D71">
              <w:rPr>
                <w:rFonts w:cs="Times"/>
                <w:color w:val="000000"/>
                <w:szCs w:val="20"/>
              </w:rPr>
              <w:t xml:space="preserve">FFS: Details on how to support this, including (pre-)configuration </w:t>
            </w:r>
            <w:proofErr w:type="spellStart"/>
            <w:r w:rsidRPr="00EA4D71">
              <w:rPr>
                <w:rFonts w:cs="Times"/>
                <w:color w:val="000000"/>
                <w:szCs w:val="20"/>
              </w:rPr>
              <w:t>signaling</w:t>
            </w:r>
            <w:proofErr w:type="spellEnd"/>
            <w:r w:rsidRPr="00EA4D71">
              <w:rPr>
                <w:rFonts w:cs="Times"/>
                <w:color w:val="000000"/>
                <w:szCs w:val="20"/>
              </w:rPr>
              <w:t xml:space="preserve"> granularity</w:t>
            </w:r>
          </w:p>
          <w:p w14:paraId="5CB04D68" w14:textId="77777777" w:rsidR="00BD4AF1" w:rsidRPr="00EA4D71" w:rsidRDefault="00BD4AF1" w:rsidP="00030D4C">
            <w:pPr>
              <w:numPr>
                <w:ilvl w:val="1"/>
                <w:numId w:val="16"/>
              </w:numPr>
              <w:rPr>
                <w:rFonts w:cs="Times"/>
                <w:color w:val="000000"/>
                <w:szCs w:val="20"/>
              </w:rPr>
            </w:pPr>
            <w:r w:rsidRPr="00EA4D71">
              <w:rPr>
                <w:rFonts w:cs="Times"/>
                <w:color w:val="000000"/>
                <w:szCs w:val="20"/>
              </w:rPr>
              <w:t>FFS: Additional details and conditions on UE-A and UE-B</w:t>
            </w:r>
          </w:p>
          <w:p w14:paraId="729667DE" w14:textId="77777777" w:rsidR="00BD4AF1" w:rsidRPr="00EA4D71" w:rsidRDefault="00BD4AF1" w:rsidP="00030D4C">
            <w:pPr>
              <w:numPr>
                <w:ilvl w:val="0"/>
                <w:numId w:val="16"/>
              </w:numPr>
              <w:rPr>
                <w:rFonts w:cs="Times"/>
                <w:color w:val="000000"/>
                <w:szCs w:val="20"/>
              </w:rPr>
            </w:pPr>
            <w:r w:rsidRPr="00EA4D71">
              <w:rPr>
                <w:rFonts w:cs="Times"/>
                <w:color w:val="000000"/>
                <w:szCs w:val="20"/>
                <w:highlight w:val="darkYellow"/>
              </w:rPr>
              <w:t>Working Assumption</w:t>
            </w:r>
            <w:r w:rsidRPr="00EA4D71">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0F1BAEBB"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satisfies the condition mentioned in the main bullet and sends inter-UE coordination information is UE-A</w:t>
            </w:r>
          </w:p>
          <w:p w14:paraId="340AF1CF"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received inter-UE coordination information from UE-A and uses it for resource (re-)selection is UE-B</w:t>
            </w:r>
          </w:p>
          <w:p w14:paraId="22EB5CAE" w14:textId="77777777" w:rsidR="00BD4AF1" w:rsidRPr="00EA4D71" w:rsidRDefault="00BD4AF1" w:rsidP="00030D4C">
            <w:pPr>
              <w:numPr>
                <w:ilvl w:val="1"/>
                <w:numId w:val="16"/>
              </w:numPr>
              <w:rPr>
                <w:rFonts w:cs="Times"/>
                <w:color w:val="000000"/>
                <w:szCs w:val="20"/>
              </w:rPr>
            </w:pPr>
            <w:r w:rsidRPr="00EA4D71">
              <w:rPr>
                <w:rFonts w:cs="Times"/>
                <w:color w:val="000000"/>
                <w:szCs w:val="20"/>
              </w:rPr>
              <w:t>The above feature can be enabled or disabled or controlled by (pre-)configuration</w:t>
            </w:r>
          </w:p>
          <w:p w14:paraId="3A4F47D1" w14:textId="77777777" w:rsidR="00BD4AF1" w:rsidRPr="00EA4D71" w:rsidRDefault="00BD4AF1" w:rsidP="00030D4C">
            <w:pPr>
              <w:numPr>
                <w:ilvl w:val="2"/>
                <w:numId w:val="16"/>
              </w:numPr>
              <w:rPr>
                <w:rFonts w:cs="Times"/>
                <w:color w:val="000000"/>
                <w:szCs w:val="20"/>
              </w:rPr>
            </w:pPr>
            <w:r w:rsidRPr="00EA4D71">
              <w:rPr>
                <w:rFonts w:cs="Times"/>
                <w:color w:val="000000"/>
                <w:szCs w:val="20"/>
              </w:rPr>
              <w:t xml:space="preserve">FFS: Details on how to support this, including (pre-)configuration </w:t>
            </w:r>
            <w:proofErr w:type="spellStart"/>
            <w:r w:rsidRPr="00EA4D71">
              <w:rPr>
                <w:rFonts w:cs="Times"/>
                <w:color w:val="000000"/>
                <w:szCs w:val="20"/>
              </w:rPr>
              <w:t>signaling</w:t>
            </w:r>
            <w:proofErr w:type="spellEnd"/>
            <w:r w:rsidRPr="00EA4D71">
              <w:rPr>
                <w:rFonts w:cs="Times"/>
                <w:color w:val="000000"/>
                <w:szCs w:val="20"/>
              </w:rPr>
              <w:t xml:space="preserve"> granularity</w:t>
            </w:r>
          </w:p>
          <w:p w14:paraId="0E82F725" w14:textId="77777777" w:rsidR="00BD4AF1" w:rsidRPr="00EA4D71" w:rsidRDefault="00BD4AF1" w:rsidP="00030D4C">
            <w:pPr>
              <w:numPr>
                <w:ilvl w:val="1"/>
                <w:numId w:val="16"/>
              </w:numPr>
              <w:rPr>
                <w:rFonts w:cs="Times"/>
                <w:color w:val="000000"/>
                <w:szCs w:val="20"/>
              </w:rPr>
            </w:pPr>
            <w:r w:rsidRPr="00EA4D71">
              <w:rPr>
                <w:rFonts w:cs="Times"/>
                <w:color w:val="000000"/>
                <w:szCs w:val="20"/>
              </w:rPr>
              <w:t>FFS: Additional details and conditions on UE-A and UE-B</w:t>
            </w:r>
          </w:p>
          <w:p w14:paraId="514FEE3A" w14:textId="77777777" w:rsidR="00BD4AF1" w:rsidRPr="00EA4D71" w:rsidRDefault="00BD4AF1" w:rsidP="00BD4AF1">
            <w:pPr>
              <w:rPr>
                <w:rFonts w:cs="Times"/>
                <w:lang w:eastAsia="x-none"/>
              </w:rPr>
            </w:pPr>
          </w:p>
          <w:p w14:paraId="02731239" w14:textId="77777777" w:rsidR="00BD4AF1" w:rsidRPr="00EA4D71" w:rsidRDefault="00BD4AF1" w:rsidP="00BD4AF1">
            <w:pPr>
              <w:rPr>
                <w:b/>
                <w:bCs/>
                <w:highlight w:val="green"/>
                <w:lang w:eastAsia="x-none"/>
              </w:rPr>
            </w:pPr>
            <w:r w:rsidRPr="00EA4D71">
              <w:rPr>
                <w:b/>
                <w:bCs/>
                <w:highlight w:val="green"/>
                <w:lang w:eastAsia="x-none"/>
              </w:rPr>
              <w:t>Agreement</w:t>
            </w:r>
          </w:p>
          <w:p w14:paraId="138EBE72" w14:textId="77777777" w:rsidR="00BD4AF1" w:rsidRPr="00EA4D71" w:rsidRDefault="00BD4AF1" w:rsidP="00030D4C">
            <w:pPr>
              <w:overflowPunct w:val="0"/>
              <w:rPr>
                <w:rFonts w:eastAsia="Malgun Gothic" w:cs="Times"/>
                <w:iCs/>
                <w:szCs w:val="20"/>
              </w:rPr>
            </w:pPr>
            <w:r w:rsidRPr="00EA4D71">
              <w:rPr>
                <w:rFonts w:eastAsia="Malgun Gothic" w:cs="Times"/>
                <w:iCs/>
                <w:szCs w:val="20"/>
              </w:rPr>
              <w:t>In scheme 2, at least the following is supported for UE(s) to be UE-A(s)/UE-B(s) in the inter-UE coordination transmission triggered by a detection of expected/potential resource conflict(s) in Mode 2:</w:t>
            </w:r>
          </w:p>
          <w:p w14:paraId="662CD58F" w14:textId="77777777" w:rsidR="00BD4AF1" w:rsidRPr="00EA4D71" w:rsidRDefault="00BD4AF1" w:rsidP="00030D4C">
            <w:pPr>
              <w:numPr>
                <w:ilvl w:val="0"/>
                <w:numId w:val="15"/>
              </w:numPr>
              <w:rPr>
                <w:rFonts w:cs="Times"/>
                <w:color w:val="000000"/>
                <w:szCs w:val="20"/>
              </w:rPr>
            </w:pPr>
            <w:r w:rsidRPr="00EA4D71">
              <w:rPr>
                <w:rFonts w:cs="Times"/>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109BDFE" w14:textId="77777777" w:rsidR="00BD4AF1" w:rsidRPr="00EA4D71" w:rsidRDefault="00BD4AF1" w:rsidP="00030D4C">
            <w:pPr>
              <w:numPr>
                <w:ilvl w:val="0"/>
                <w:numId w:val="15"/>
              </w:numPr>
              <w:rPr>
                <w:rFonts w:cs="Times"/>
                <w:color w:val="000000"/>
                <w:szCs w:val="20"/>
              </w:rPr>
            </w:pPr>
            <w:r w:rsidRPr="00EA4D71">
              <w:rPr>
                <w:rFonts w:cs="Times"/>
                <w:color w:val="000000"/>
                <w:szCs w:val="20"/>
              </w:rPr>
              <w:t>A UE that detects expected/potential resource conflict(s) on resource(s) indicated by UE-B’s SCI sends inter-UE coordination information to UE-B, subject to satisfy one of the following conditions, is UE-A</w:t>
            </w:r>
          </w:p>
          <w:p w14:paraId="4DCA9A74" w14:textId="77777777" w:rsidR="00BD4AF1" w:rsidRPr="00EA4D71" w:rsidRDefault="00BD4AF1" w:rsidP="00030D4C">
            <w:pPr>
              <w:numPr>
                <w:ilvl w:val="1"/>
                <w:numId w:val="16"/>
              </w:numPr>
              <w:rPr>
                <w:rFonts w:cs="Times"/>
                <w:color w:val="000000"/>
                <w:szCs w:val="20"/>
              </w:rPr>
            </w:pPr>
            <w:r w:rsidRPr="00EA4D71">
              <w:rPr>
                <w:rFonts w:cs="Times"/>
                <w:color w:val="000000"/>
                <w:szCs w:val="20"/>
                <w:highlight w:val="darkYellow"/>
              </w:rPr>
              <w:t>Working assumption</w:t>
            </w:r>
            <w:r w:rsidRPr="00EA4D71">
              <w:rPr>
                <w:rFonts w:cs="Times"/>
                <w:color w:val="000000"/>
                <w:szCs w:val="20"/>
              </w:rPr>
              <w:t xml:space="preserve"> At least a destination UE of one of the conflicting TBs, i.e., TBs to be transmitted in the expected/potential conflicting resource(s)</w:t>
            </w:r>
          </w:p>
          <w:p w14:paraId="70944488" w14:textId="77777777" w:rsidR="00BD4AF1" w:rsidRPr="00EA4D71" w:rsidRDefault="00BD4AF1" w:rsidP="00030D4C">
            <w:pPr>
              <w:numPr>
                <w:ilvl w:val="2"/>
                <w:numId w:val="16"/>
              </w:numPr>
              <w:rPr>
                <w:rFonts w:cs="Times"/>
                <w:color w:val="000000"/>
                <w:szCs w:val="20"/>
              </w:rPr>
            </w:pPr>
            <w:r w:rsidRPr="00EA4D71">
              <w:rPr>
                <w:rFonts w:eastAsia="Malgun Gothic" w:cs="Times"/>
                <w:iCs/>
                <w:szCs w:val="20"/>
              </w:rPr>
              <w:t>Whether a non-destination UE of a TB transmitted by UE-B can be UE-A is (pre-)configured</w:t>
            </w:r>
          </w:p>
          <w:p w14:paraId="031600EF" w14:textId="77777777" w:rsidR="00BD4AF1" w:rsidRPr="00EA4D71" w:rsidRDefault="00BD4AF1" w:rsidP="00030D4C">
            <w:pPr>
              <w:numPr>
                <w:ilvl w:val="1"/>
                <w:numId w:val="16"/>
              </w:numPr>
              <w:rPr>
                <w:rFonts w:cs="Times"/>
                <w:color w:val="000000"/>
                <w:szCs w:val="20"/>
              </w:rPr>
            </w:pPr>
            <w:r w:rsidRPr="00EA4D71">
              <w:rPr>
                <w:rFonts w:cs="Times"/>
                <w:color w:val="000000"/>
                <w:szCs w:val="20"/>
              </w:rPr>
              <w:t>FFS: Additional details and condition(s) on UE-A and UE-B</w:t>
            </w:r>
          </w:p>
          <w:p w14:paraId="7E2E771C" w14:textId="77777777" w:rsidR="00BD4AF1" w:rsidRPr="00EA4D71" w:rsidRDefault="00BD4AF1" w:rsidP="00030D4C">
            <w:pPr>
              <w:numPr>
                <w:ilvl w:val="0"/>
                <w:numId w:val="15"/>
              </w:numPr>
              <w:rPr>
                <w:rFonts w:cs="Times"/>
                <w:color w:val="000000"/>
                <w:szCs w:val="20"/>
              </w:rPr>
            </w:pPr>
            <w:r w:rsidRPr="00EA4D71">
              <w:rPr>
                <w:rFonts w:cs="Times"/>
                <w:color w:val="000000"/>
                <w:szCs w:val="20"/>
              </w:rPr>
              <w:t>The above feature can be enabled or disabled or controlled by (pre-)configuration</w:t>
            </w:r>
          </w:p>
          <w:p w14:paraId="579C6668" w14:textId="77777777" w:rsidR="00BD4AF1" w:rsidRPr="00EA4D71" w:rsidRDefault="00BD4AF1" w:rsidP="00030D4C">
            <w:pPr>
              <w:numPr>
                <w:ilvl w:val="1"/>
                <w:numId w:val="16"/>
              </w:numPr>
              <w:rPr>
                <w:rFonts w:cs="Times"/>
                <w:color w:val="000000"/>
                <w:szCs w:val="20"/>
              </w:rPr>
            </w:pPr>
            <w:r w:rsidRPr="00EA4D71">
              <w:rPr>
                <w:rFonts w:cs="Times"/>
                <w:color w:val="000000"/>
                <w:szCs w:val="20"/>
              </w:rPr>
              <w:t xml:space="preserve">FFS: Details on how to support this, including (pre-)configuration </w:t>
            </w:r>
            <w:proofErr w:type="spellStart"/>
            <w:r w:rsidRPr="00EA4D71">
              <w:rPr>
                <w:rFonts w:cs="Times"/>
                <w:color w:val="000000"/>
                <w:szCs w:val="20"/>
              </w:rPr>
              <w:t>signaling</w:t>
            </w:r>
            <w:proofErr w:type="spellEnd"/>
            <w:r w:rsidRPr="00EA4D71">
              <w:rPr>
                <w:rFonts w:cs="Times"/>
                <w:color w:val="000000"/>
                <w:szCs w:val="20"/>
              </w:rPr>
              <w:t xml:space="preserve"> granularity</w:t>
            </w:r>
          </w:p>
          <w:p w14:paraId="261190A7" w14:textId="77777777" w:rsidR="00BD4AF1" w:rsidRPr="00EA4D71" w:rsidRDefault="00BD4AF1" w:rsidP="00030D4C">
            <w:pPr>
              <w:numPr>
                <w:ilvl w:val="0"/>
                <w:numId w:val="15"/>
              </w:numPr>
              <w:rPr>
                <w:rFonts w:cs="Times"/>
                <w:color w:val="000000"/>
                <w:szCs w:val="20"/>
              </w:rPr>
            </w:pPr>
            <w:r w:rsidRPr="00EA4D71">
              <w:rPr>
                <w:rFonts w:cs="Times"/>
                <w:color w:val="000000"/>
                <w:szCs w:val="20"/>
              </w:rPr>
              <w:t>FFS: Definition of expected/potential resource conflict(s) and other details (if any)</w:t>
            </w:r>
          </w:p>
          <w:p w14:paraId="06331960" w14:textId="77777777" w:rsidR="00BF1A52" w:rsidRPr="00030D4C" w:rsidRDefault="00BF1A52" w:rsidP="00030D4C">
            <w:pPr>
              <w:jc w:val="both"/>
              <w:rPr>
                <w:rFonts w:cs="Times"/>
                <w:lang w:eastAsia="x-none"/>
              </w:rPr>
            </w:pPr>
          </w:p>
        </w:tc>
      </w:tr>
    </w:tbl>
    <w:p w14:paraId="5E28D4BC" w14:textId="77777777" w:rsidR="0017614D" w:rsidRPr="00933966" w:rsidRDefault="0017614D" w:rsidP="00674701">
      <w:pPr>
        <w:jc w:val="both"/>
        <w:rPr>
          <w:rFonts w:cs="Times"/>
          <w:lang w:eastAsia="x-none"/>
        </w:rPr>
      </w:pPr>
    </w:p>
    <w:p w14:paraId="4F7374FD" w14:textId="0647A50A" w:rsidR="00715B24" w:rsidRDefault="00E721A3" w:rsidP="00B00169">
      <w:pPr>
        <w:spacing w:beforeLines="50" w:before="120" w:afterLines="50" w:after="120"/>
        <w:jc w:val="both"/>
        <w:rPr>
          <w:rFonts w:eastAsia="游明朝" w:cs="Times"/>
          <w:lang w:eastAsia="ja-JP"/>
        </w:rPr>
      </w:pPr>
      <w:r w:rsidRPr="0007197B">
        <w:rPr>
          <w:rFonts w:eastAsia="游明朝" w:cs="Times"/>
          <w:lang w:eastAsia="ja-JP"/>
        </w:rPr>
        <w:t>F</w:t>
      </w:r>
      <w:r w:rsidRPr="0066550D">
        <w:rPr>
          <w:rFonts w:eastAsia="游明朝" w:cs="Times"/>
          <w:lang w:eastAsia="ja-JP"/>
        </w:rPr>
        <w:t xml:space="preserve">igure 1 shows an example of UE-B’s transmission based on information on a </w:t>
      </w:r>
      <w:r w:rsidRPr="00D455D6">
        <w:rPr>
          <w:rFonts w:eastAsia="游明朝" w:cs="Times"/>
          <w:lang w:eastAsia="ja-JP"/>
        </w:rPr>
        <w:t xml:space="preserve">resource set determined by UE-A. UE-B could transmit data to UE-A and </w:t>
      </w:r>
      <w:r w:rsidRPr="00156D54">
        <w:rPr>
          <w:rFonts w:eastAsia="游明朝" w:cs="Times"/>
          <w:lang w:eastAsia="ja-JP"/>
        </w:rPr>
        <w:t xml:space="preserve">the </w:t>
      </w:r>
      <w:r w:rsidRPr="00933966">
        <w:rPr>
          <w:rFonts w:eastAsia="游明朝" w:cs="Times"/>
          <w:lang w:eastAsia="ja-JP"/>
        </w:rPr>
        <w:t xml:space="preserve">other UE based on the information from the UE-A. </w:t>
      </w:r>
      <w:r>
        <w:rPr>
          <w:rFonts w:eastAsia="游明朝" w:cs="Times"/>
          <w:lang w:eastAsia="ja-JP"/>
        </w:rPr>
        <w:t>For example, UE-A could be a master UE</w:t>
      </w:r>
      <w:r w:rsidR="00DA6056">
        <w:rPr>
          <w:rFonts w:eastAsia="游明朝" w:cs="Times"/>
          <w:lang w:eastAsia="ja-JP"/>
        </w:rPr>
        <w:t xml:space="preserve">, such as a </w:t>
      </w:r>
      <w:proofErr w:type="gramStart"/>
      <w:r w:rsidR="00DA6056">
        <w:rPr>
          <w:rFonts w:eastAsia="游明朝" w:cs="Times"/>
          <w:lang w:eastAsia="ja-JP"/>
        </w:rPr>
        <w:t>road side</w:t>
      </w:r>
      <w:proofErr w:type="gramEnd"/>
      <w:r w:rsidR="00DA6056">
        <w:rPr>
          <w:rFonts w:eastAsia="游明朝" w:cs="Times"/>
          <w:lang w:eastAsia="ja-JP"/>
        </w:rPr>
        <w:t xml:space="preserve"> unit or platooning header</w:t>
      </w:r>
      <w:r>
        <w:rPr>
          <w:rFonts w:eastAsia="游明朝" w:cs="Times"/>
          <w:lang w:eastAsia="ja-JP"/>
        </w:rPr>
        <w:t xml:space="preserve">. </w:t>
      </w:r>
      <w:r w:rsidRPr="00933966">
        <w:rPr>
          <w:rFonts w:eastAsia="游明朝" w:cs="Times"/>
          <w:lang w:eastAsia="ja-JP"/>
        </w:rPr>
        <w:t>Therefore, both resource set information for UE-A’s reception and the other UE should be supported. In our understanding, the intended receiver(s) of UE-B’s transmission could include both UE-A and the other UE since we don’t have to restrict the intended receiver(s) of UE-B’s transmission. UE-A can transmit information on the resource set for the intended receiver(s) of UE-B’s transmission, where the intended receiver can be either UE-A or another UE.</w:t>
      </w:r>
      <w:r>
        <w:rPr>
          <w:rFonts w:eastAsia="游明朝" w:cs="Times"/>
          <w:lang w:eastAsia="ja-JP"/>
        </w:rPr>
        <w:t xml:space="preserve"> </w:t>
      </w:r>
    </w:p>
    <w:p w14:paraId="260C789A" w14:textId="18CEA4F1" w:rsidR="008B596A" w:rsidRDefault="00715B24" w:rsidP="00EA0CB6">
      <w:pPr>
        <w:spacing w:beforeLines="50" w:before="120" w:afterLines="50" w:after="120"/>
        <w:jc w:val="both"/>
        <w:rPr>
          <w:rFonts w:eastAsia="游明朝" w:cs="Times"/>
          <w:lang w:eastAsia="ja-JP"/>
        </w:rPr>
      </w:pPr>
      <w:r>
        <w:rPr>
          <w:rFonts w:eastAsia="游明朝" w:cs="Times" w:hint="eastAsia"/>
          <w:lang w:eastAsia="ja-JP"/>
        </w:rPr>
        <w:t>A</w:t>
      </w:r>
      <w:r>
        <w:rPr>
          <w:rFonts w:eastAsia="游明朝" w:cs="Times"/>
          <w:lang w:eastAsia="ja-JP"/>
        </w:rPr>
        <w:t xml:space="preserve">t RAN1#106-e, </w:t>
      </w:r>
      <w:r w:rsidR="00953252">
        <w:rPr>
          <w:rFonts w:eastAsia="游明朝" w:cs="Times"/>
          <w:lang w:eastAsia="ja-JP"/>
        </w:rPr>
        <w:t>in sc</w:t>
      </w:r>
      <w:r w:rsidR="004A3DE3">
        <w:rPr>
          <w:rFonts w:eastAsia="游明朝" w:cs="Times"/>
          <w:lang w:eastAsia="ja-JP"/>
        </w:rPr>
        <w:t xml:space="preserve">heme 1, </w:t>
      </w:r>
      <w:r>
        <w:rPr>
          <w:rFonts w:eastAsia="游明朝" w:cs="Times"/>
          <w:lang w:eastAsia="ja-JP"/>
        </w:rPr>
        <w:t>it was agreed as a working assumption that a</w:t>
      </w:r>
      <w:r w:rsidRPr="0095312E">
        <w:rPr>
          <w:rFonts w:eastAsia="游明朝" w:cs="Times"/>
          <w:lang w:eastAsia="ja-JP"/>
        </w:rPr>
        <w:t>t least a destination UE of a TB transmitted by UE-B can be UE A</w:t>
      </w:r>
      <w:r>
        <w:rPr>
          <w:rFonts w:eastAsia="游明朝" w:cs="Times"/>
          <w:lang w:eastAsia="ja-JP"/>
        </w:rPr>
        <w:t>.</w:t>
      </w:r>
      <w:r w:rsidR="00AB12ED">
        <w:rPr>
          <w:rFonts w:eastAsia="游明朝" w:cs="Times"/>
          <w:lang w:eastAsia="ja-JP"/>
        </w:rPr>
        <w:t xml:space="preserve"> W</w:t>
      </w:r>
      <w:r w:rsidR="00E721A3">
        <w:rPr>
          <w:rFonts w:eastAsia="游明朝" w:cs="Times"/>
          <w:lang w:eastAsia="ja-JP"/>
        </w:rPr>
        <w:t xml:space="preserve">e propose </w:t>
      </w:r>
      <w:r w:rsidR="00AB12ED">
        <w:rPr>
          <w:rFonts w:eastAsia="游明朝" w:cs="Times"/>
          <w:lang w:eastAsia="ja-JP"/>
        </w:rPr>
        <w:t>that</w:t>
      </w:r>
      <w:r w:rsidR="00B63E5E">
        <w:rPr>
          <w:rFonts w:eastAsia="游明朝" w:cs="Times"/>
          <w:lang w:eastAsia="ja-JP"/>
        </w:rPr>
        <w:t xml:space="preserve"> </w:t>
      </w:r>
      <w:r w:rsidR="00B63E5E" w:rsidRPr="0095312E">
        <w:rPr>
          <w:rFonts w:eastAsia="游明朝" w:cs="Times"/>
          <w:lang w:eastAsia="ja-JP"/>
        </w:rPr>
        <w:t>a destination UE of a TB transmitted by UE-B</w:t>
      </w:r>
      <w:r w:rsidR="00A76636">
        <w:rPr>
          <w:rFonts w:eastAsia="游明朝" w:cs="Times"/>
          <w:lang w:eastAsia="ja-JP"/>
        </w:rPr>
        <w:t xml:space="preserve"> </w:t>
      </w:r>
      <w:r w:rsidR="00FE2264">
        <w:rPr>
          <w:rFonts w:eastAsia="游明朝" w:cs="Times"/>
          <w:lang w:eastAsia="ja-JP"/>
        </w:rPr>
        <w:t>can be configured by</w:t>
      </w:r>
      <w:r w:rsidR="00E721A3">
        <w:rPr>
          <w:rFonts w:eastAsia="游明朝" w:cs="Times"/>
          <w:lang w:eastAsia="ja-JP"/>
        </w:rPr>
        <w:t xml:space="preserve"> the higher layer </w:t>
      </w:r>
      <w:r w:rsidR="00FE2264">
        <w:rPr>
          <w:rFonts w:eastAsia="游明朝" w:cs="Times"/>
          <w:lang w:eastAsia="ja-JP"/>
        </w:rPr>
        <w:t>signalling</w:t>
      </w:r>
      <w:r w:rsidR="00F42643">
        <w:rPr>
          <w:rFonts w:eastAsia="游明朝" w:cs="Times"/>
          <w:lang w:eastAsia="ja-JP"/>
        </w:rPr>
        <w:t>, and</w:t>
      </w:r>
      <w:r w:rsidR="00E721A3">
        <w:rPr>
          <w:rFonts w:eastAsia="游明朝" w:cs="Times"/>
          <w:lang w:eastAsia="ja-JP"/>
        </w:rPr>
        <w:t xml:space="preserve"> </w:t>
      </w:r>
      <w:r w:rsidR="00F42643" w:rsidRPr="0095312E">
        <w:rPr>
          <w:rFonts w:eastAsia="游明朝" w:cs="Times"/>
          <w:lang w:eastAsia="ja-JP"/>
        </w:rPr>
        <w:t>a destination UE of a TB transmitted by UE-B</w:t>
      </w:r>
      <w:r w:rsidR="00F42643">
        <w:rPr>
          <w:rFonts w:eastAsia="游明朝" w:cs="Times"/>
          <w:lang w:eastAsia="ja-JP"/>
        </w:rPr>
        <w:t xml:space="preserve"> is </w:t>
      </w:r>
      <w:r w:rsidR="00E721A3">
        <w:rPr>
          <w:rFonts w:eastAsia="游明朝" w:cs="Times"/>
          <w:lang w:eastAsia="ja-JP"/>
        </w:rPr>
        <w:t>UE-A if the higher layer signalling is not configured.</w:t>
      </w:r>
    </w:p>
    <w:p w14:paraId="2994BBB3" w14:textId="22AF204A" w:rsidR="00AB1669" w:rsidRPr="00674701" w:rsidRDefault="00AB1669" w:rsidP="00674701">
      <w:pPr>
        <w:jc w:val="both"/>
        <w:rPr>
          <w:rFonts w:cs="Times"/>
          <w:lang w:eastAsia="x-none"/>
        </w:rPr>
      </w:pPr>
    </w:p>
    <w:p w14:paraId="33768662" w14:textId="01BB6134" w:rsidR="00951D71" w:rsidRPr="0066550D" w:rsidRDefault="00625C1B" w:rsidP="00DA6056">
      <w:pPr>
        <w:jc w:val="center"/>
        <w:rPr>
          <w:rFonts w:cs="Times"/>
          <w:lang w:eastAsia="x-none"/>
        </w:rPr>
      </w:pPr>
      <w:r>
        <w:rPr>
          <w:rFonts w:cs="Times"/>
          <w:lang w:eastAsia="x-none"/>
        </w:rPr>
        <w:pict w14:anchorId="0E4F4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94.5pt;mso-position-horizontal-relative:char;mso-position-vertical-relative:line">
            <v:imagedata r:id="rId12" o:title=""/>
          </v:shape>
        </w:pict>
      </w:r>
    </w:p>
    <w:p w14:paraId="34B0EDCA" w14:textId="10FA32FC" w:rsidR="00951D71" w:rsidRPr="00156D54" w:rsidRDefault="00951D71" w:rsidP="00FD6D49">
      <w:pPr>
        <w:jc w:val="center"/>
        <w:rPr>
          <w:rFonts w:eastAsia="DengXian" w:cs="Times"/>
          <w:lang w:eastAsia="zh-CN"/>
        </w:rPr>
      </w:pPr>
      <w:r w:rsidRPr="00D16B7E">
        <w:rPr>
          <w:rFonts w:eastAsia="DengXian" w:cs="Times"/>
          <w:lang w:eastAsia="zh-CN"/>
        </w:rPr>
        <w:t>F</w:t>
      </w:r>
      <w:r w:rsidRPr="0066550D">
        <w:rPr>
          <w:rFonts w:eastAsia="DengXian" w:cs="Times"/>
          <w:lang w:eastAsia="zh-CN"/>
        </w:rPr>
        <w:t>igure 1:</w:t>
      </w:r>
      <w:r w:rsidR="00B35E7B" w:rsidRPr="0066550D">
        <w:rPr>
          <w:rFonts w:eastAsia="游明朝" w:cs="Times"/>
          <w:lang w:eastAsia="ja-JP"/>
        </w:rPr>
        <w:t xml:space="preserve"> </w:t>
      </w:r>
      <w:r w:rsidR="00B35E7B" w:rsidRPr="00D455D6">
        <w:rPr>
          <w:rFonts w:eastAsia="游明朝" w:cs="Times"/>
          <w:lang w:eastAsia="ja-JP"/>
        </w:rPr>
        <w:t>an example of UE-B’s transmission based on information on resource set determined by UE-A</w:t>
      </w:r>
    </w:p>
    <w:p w14:paraId="6BD6AE37" w14:textId="3EC6BB72" w:rsidR="00951D71" w:rsidRDefault="00951D71" w:rsidP="00674701">
      <w:pPr>
        <w:jc w:val="both"/>
        <w:rPr>
          <w:rFonts w:cs="Times"/>
          <w:lang w:eastAsia="x-none"/>
        </w:rPr>
      </w:pPr>
    </w:p>
    <w:p w14:paraId="486AB1D9" w14:textId="6BD58E33" w:rsidR="00A84C95" w:rsidRPr="00A84C95" w:rsidRDefault="00A84C95" w:rsidP="00A84C95">
      <w:pPr>
        <w:pStyle w:val="af4"/>
        <w:rPr>
          <w:rFonts w:eastAsia="游明朝"/>
          <w:lang w:eastAsia="ja-JP"/>
        </w:rPr>
      </w:pPr>
      <w:bookmarkStart w:id="3" w:name="_Ref79154538"/>
      <w:bookmarkStart w:id="4" w:name="_Ref83994932"/>
      <w:r>
        <w:t xml:space="preserve">Proposal </w:t>
      </w:r>
      <w:r>
        <w:fldChar w:fldCharType="begin"/>
      </w:r>
      <w:r>
        <w:instrText xml:space="preserve"> SEQ Proposal \* ARABIC </w:instrText>
      </w:r>
      <w:r>
        <w:fldChar w:fldCharType="separate"/>
      </w:r>
      <w:r w:rsidR="006D5223">
        <w:rPr>
          <w:noProof/>
        </w:rPr>
        <w:t>1</w:t>
      </w:r>
      <w:r>
        <w:fldChar w:fldCharType="end"/>
      </w:r>
      <w:r w:rsidRPr="00A84C95">
        <w:rPr>
          <w:rFonts w:eastAsia="游明朝"/>
          <w:lang w:eastAsia="ja-JP"/>
        </w:rPr>
        <w:t xml:space="preserve">: </w:t>
      </w:r>
      <w:bookmarkEnd w:id="3"/>
      <w:r w:rsidR="004A3DE3">
        <w:rPr>
          <w:rFonts w:eastAsia="游明朝"/>
          <w:lang w:eastAsia="ja-JP"/>
        </w:rPr>
        <w:t xml:space="preserve">For scheme 1, </w:t>
      </w:r>
      <w:r w:rsidR="0073168B" w:rsidRPr="0095312E">
        <w:rPr>
          <w:rFonts w:eastAsia="游明朝" w:cs="Times"/>
          <w:lang w:eastAsia="ja-JP"/>
        </w:rPr>
        <w:t>a destination UE of a TB transmitted by UE-B</w:t>
      </w:r>
      <w:r w:rsidR="0073168B">
        <w:rPr>
          <w:rFonts w:eastAsia="游明朝" w:cs="Times"/>
          <w:lang w:eastAsia="ja-JP"/>
        </w:rPr>
        <w:t xml:space="preserve"> can be </w:t>
      </w:r>
      <w:r w:rsidR="002A72A1">
        <w:rPr>
          <w:rFonts w:eastAsia="游明朝" w:cs="Times"/>
          <w:lang w:eastAsia="ja-JP"/>
        </w:rPr>
        <w:t xml:space="preserve">any UE </w:t>
      </w:r>
      <w:r w:rsidR="0073168B">
        <w:rPr>
          <w:rFonts w:eastAsia="游明朝" w:cs="Times"/>
          <w:lang w:eastAsia="ja-JP"/>
        </w:rPr>
        <w:t xml:space="preserve">configured by the higher layer signalling, and </w:t>
      </w:r>
      <w:r w:rsidR="0073168B" w:rsidRPr="0095312E">
        <w:rPr>
          <w:rFonts w:eastAsia="游明朝" w:cs="Times"/>
          <w:lang w:eastAsia="ja-JP"/>
        </w:rPr>
        <w:t>a destination UE of a TB transmitted by UE-B</w:t>
      </w:r>
      <w:r w:rsidR="0073168B">
        <w:rPr>
          <w:rFonts w:eastAsia="游明朝" w:cs="Times"/>
          <w:lang w:eastAsia="ja-JP"/>
        </w:rPr>
        <w:t xml:space="preserve"> is UE-A if the higher layer signalling is not configured.</w:t>
      </w:r>
      <w:bookmarkEnd w:id="4"/>
    </w:p>
    <w:p w14:paraId="6911CBAB" w14:textId="77777777" w:rsidR="008177F2" w:rsidRPr="00933966" w:rsidRDefault="008177F2" w:rsidP="00674701">
      <w:pPr>
        <w:jc w:val="both"/>
        <w:rPr>
          <w:rFonts w:cs="Times"/>
          <w:lang w:eastAsia="x-none"/>
        </w:rPr>
      </w:pPr>
    </w:p>
    <w:p w14:paraId="5906EE9B" w14:textId="29B27CE0" w:rsidR="008C7CC8" w:rsidRPr="00030D4C" w:rsidRDefault="002B6261" w:rsidP="00615EC0">
      <w:pPr>
        <w:pStyle w:val="3GPPNormalText"/>
      </w:pPr>
      <w:r w:rsidRPr="00EA0CB6">
        <w:t xml:space="preserve">At RAN1#106-e, </w:t>
      </w:r>
      <w:r w:rsidR="00B830A2" w:rsidRPr="00A23D11">
        <w:t xml:space="preserve">on the triggering for the inter-UE coordination information in scheme 1, </w:t>
      </w:r>
      <w:r w:rsidR="003276F4" w:rsidRPr="00A23D11">
        <w:t xml:space="preserve">it was agreed to support </w:t>
      </w:r>
      <w:r w:rsidR="006A35E6" w:rsidRPr="00A23D11">
        <w:t xml:space="preserve">an </w:t>
      </w:r>
      <w:r w:rsidR="003276F4" w:rsidRPr="00A23D11">
        <w:t xml:space="preserve">explicit </w:t>
      </w:r>
      <w:proofErr w:type="gramStart"/>
      <w:r w:rsidR="003276F4" w:rsidRPr="00A23D11">
        <w:t>request</w:t>
      </w:r>
      <w:r w:rsidR="006A35E6" w:rsidRPr="00030D4C">
        <w:rPr>
          <w:rFonts w:cs="Times New Roman"/>
        </w:rPr>
        <w:t xml:space="preserve"> based</w:t>
      </w:r>
      <w:proofErr w:type="gramEnd"/>
      <w:r w:rsidR="006A35E6" w:rsidRPr="00030D4C">
        <w:rPr>
          <w:rFonts w:cs="Times New Roman"/>
        </w:rPr>
        <w:t xml:space="preserve"> triggering</w:t>
      </w:r>
      <w:r w:rsidR="005315F4" w:rsidRPr="00030D4C">
        <w:rPr>
          <w:rFonts w:cs="Times New Roman"/>
        </w:rPr>
        <w:t xml:space="preserve">, and </w:t>
      </w:r>
      <w:r w:rsidR="0006052F" w:rsidRPr="00030D4C">
        <w:rPr>
          <w:rFonts w:cs="Times New Roman"/>
        </w:rPr>
        <w:t xml:space="preserve">it was working assumption that </w:t>
      </w:r>
      <w:r w:rsidR="000B73D5" w:rsidRPr="00030D4C">
        <w:rPr>
          <w:rFonts w:cs="Times New Roman"/>
        </w:rPr>
        <w:t>a condition</w:t>
      </w:r>
      <w:r w:rsidR="008646B9" w:rsidRPr="00030D4C">
        <w:rPr>
          <w:rFonts w:cs="Times New Roman"/>
        </w:rPr>
        <w:t>-</w:t>
      </w:r>
      <w:r w:rsidR="000B73D5" w:rsidRPr="00030D4C">
        <w:rPr>
          <w:rFonts w:cs="Times New Roman"/>
        </w:rPr>
        <w:t>based triggering (i.e. non-explicit request based triggering)</w:t>
      </w:r>
      <w:r w:rsidR="003302AF" w:rsidRPr="00030D4C">
        <w:rPr>
          <w:rFonts w:cs="Times New Roman"/>
        </w:rPr>
        <w:t xml:space="preserve"> as follows</w:t>
      </w:r>
      <w:r w:rsidR="00551B8A" w:rsidRPr="00030D4C">
        <w:rPr>
          <w:rFonts w:cs="Times New Roman"/>
        </w:rPr>
        <w:t>.</w:t>
      </w:r>
      <w:r w:rsidR="00A80876" w:rsidRPr="00030D4C">
        <w:rPr>
          <w:rFonts w:cs="Times New Roman"/>
        </w:rPr>
        <w:t xml:space="preserve"> </w:t>
      </w:r>
    </w:p>
    <w:p w14:paraId="134A5A78" w14:textId="77777777" w:rsidR="004B10FE" w:rsidRPr="00C0476F" w:rsidRDefault="004B10FE" w:rsidP="004B10FE">
      <w:pPr>
        <w:numPr>
          <w:ilvl w:val="0"/>
          <w:numId w:val="16"/>
        </w:numPr>
        <w:jc w:val="both"/>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267D5BAD"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A UE that satisfies the condition mentioned in the main bullet and sends inter-UE coordination information is UE-A</w:t>
      </w:r>
    </w:p>
    <w:p w14:paraId="3232CA86"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A UE that received inter-UE coordination information from UE-A and uses it for resource (re-)selection is UE-B</w:t>
      </w:r>
    </w:p>
    <w:p w14:paraId="619045E1"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The above feature can be enabled or disabled or controlled by (pre-)configuration</w:t>
      </w:r>
    </w:p>
    <w:p w14:paraId="76D5A259" w14:textId="77777777" w:rsidR="004B10FE" w:rsidRPr="00C0476F" w:rsidRDefault="004B10FE" w:rsidP="004B10FE">
      <w:pPr>
        <w:numPr>
          <w:ilvl w:val="2"/>
          <w:numId w:val="16"/>
        </w:numPr>
        <w:jc w:val="both"/>
        <w:rPr>
          <w:rFonts w:cs="Times"/>
          <w:color w:val="000000"/>
          <w:szCs w:val="20"/>
        </w:rPr>
      </w:pPr>
      <w:r w:rsidRPr="00C0476F">
        <w:rPr>
          <w:rFonts w:cs="Times"/>
          <w:color w:val="000000"/>
          <w:szCs w:val="20"/>
        </w:rPr>
        <w:t xml:space="preserve">FFS: Details on how to support this, including (pre-)configuration </w:t>
      </w:r>
      <w:proofErr w:type="spellStart"/>
      <w:r w:rsidRPr="00C0476F">
        <w:rPr>
          <w:rFonts w:cs="Times"/>
          <w:color w:val="000000"/>
          <w:szCs w:val="20"/>
        </w:rPr>
        <w:t>signaling</w:t>
      </w:r>
      <w:proofErr w:type="spellEnd"/>
      <w:r w:rsidRPr="00C0476F">
        <w:rPr>
          <w:rFonts w:cs="Times"/>
          <w:color w:val="000000"/>
          <w:szCs w:val="20"/>
        </w:rPr>
        <w:t xml:space="preserve"> granularity</w:t>
      </w:r>
    </w:p>
    <w:p w14:paraId="7CC239D2"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FFS: Additional details and conditions on UE-A and UE-B</w:t>
      </w:r>
    </w:p>
    <w:p w14:paraId="2C960BAB" w14:textId="216D6F8C" w:rsidR="004B10FE" w:rsidRDefault="004B10FE" w:rsidP="00A23D11">
      <w:pPr>
        <w:pStyle w:val="3GPPNormalText"/>
      </w:pPr>
      <w:r w:rsidRPr="004B10FE">
        <w:t xml:space="preserve">We think the condition-based triggering can reduce a latency for a transmission of the inter-UE coordination information as compared to the explicit </w:t>
      </w:r>
      <w:proofErr w:type="gramStart"/>
      <w:r w:rsidRPr="004B10FE">
        <w:t>request based</w:t>
      </w:r>
      <w:proofErr w:type="gramEnd"/>
      <w:r w:rsidRPr="004B10FE">
        <w:t xml:space="preserve"> triggering. We propose to confirm th</w:t>
      </w:r>
      <w:r w:rsidR="00A23D11" w:rsidRPr="00030D4C">
        <w:rPr>
          <w:rFonts w:eastAsia="游明朝" w:hint="eastAsia"/>
          <w:lang w:eastAsia="ja-JP"/>
        </w:rPr>
        <w:t>i</w:t>
      </w:r>
      <w:r w:rsidR="00A23D11" w:rsidRPr="00030D4C">
        <w:rPr>
          <w:rFonts w:eastAsia="游明朝"/>
          <w:lang w:eastAsia="ja-JP"/>
        </w:rPr>
        <w:t>s</w:t>
      </w:r>
      <w:r w:rsidRPr="004B10FE">
        <w:t xml:space="preserve"> working assumption.</w:t>
      </w:r>
    </w:p>
    <w:p w14:paraId="1388BC9D" w14:textId="6F0A93CE" w:rsidR="008C7CC8" w:rsidRPr="00D16B7E" w:rsidRDefault="002425FD" w:rsidP="00615EC0">
      <w:pPr>
        <w:pStyle w:val="3GPPNormalText"/>
        <w:rPr>
          <w:rFonts w:eastAsia="Malgun Gothic"/>
          <w:lang w:eastAsia="ko-KR"/>
        </w:rPr>
      </w:pPr>
      <w:r w:rsidRPr="00030D4C">
        <w:rPr>
          <w:rFonts w:eastAsia="游明朝" w:hint="eastAsia"/>
          <w:lang w:eastAsia="ja-JP"/>
        </w:rPr>
        <w:t>O</w:t>
      </w:r>
      <w:r w:rsidRPr="00030D4C">
        <w:rPr>
          <w:rFonts w:eastAsia="游明朝"/>
          <w:lang w:eastAsia="ja-JP"/>
        </w:rPr>
        <w:t xml:space="preserve">n the condition for the triggering, </w:t>
      </w:r>
      <w:r w:rsidR="008C7CC8" w:rsidRPr="00D455D6">
        <w:rPr>
          <w:rFonts w:eastAsia="Malgun Gothic"/>
          <w:lang w:eastAsia="ko-KR"/>
        </w:rPr>
        <w:t>UE-A count</w:t>
      </w:r>
      <w:r w:rsidR="008C7CC8" w:rsidRPr="00156D54">
        <w:rPr>
          <w:rFonts w:eastAsia="Malgun Gothic"/>
          <w:lang w:eastAsia="ko-KR"/>
        </w:rPr>
        <w:t>s</w:t>
      </w:r>
      <w:r w:rsidR="008C7CC8" w:rsidRPr="00933966">
        <w:rPr>
          <w:rFonts w:eastAsia="Malgun Gothic"/>
          <w:lang w:eastAsia="ko-KR"/>
        </w:rPr>
        <w:t xml:space="preserve"> the failed number of PSSCH receptions from UE-B and when the number reaches a threshold pre-configured or instructed by UE-B, the</w:t>
      </w:r>
      <w:r w:rsidR="008C7CC8" w:rsidRPr="00E90792">
        <w:rPr>
          <w:rFonts w:eastAsia="Malgun Gothic"/>
          <w:lang w:eastAsia="ko-KR"/>
        </w:rPr>
        <w:t>n UE-A transmit</w:t>
      </w:r>
      <w:r w:rsidR="008C7CC8" w:rsidRPr="00DA6056">
        <w:rPr>
          <w:rFonts w:eastAsia="Malgun Gothic"/>
          <w:lang w:eastAsia="ko-KR"/>
        </w:rPr>
        <w:t xml:space="preserve">s the </w:t>
      </w:r>
      <w:r w:rsidR="008C7CC8" w:rsidRPr="00FD6D49">
        <w:rPr>
          <w:rFonts w:eastAsia="Malgun Gothic"/>
          <w:lang w:eastAsia="ko-KR"/>
        </w:rPr>
        <w:t>coordination</w:t>
      </w:r>
      <w:r w:rsidR="008C7CC8" w:rsidRPr="00222469">
        <w:rPr>
          <w:rFonts w:eastAsia="Malgun Gothic"/>
          <w:lang w:eastAsia="ko-KR"/>
        </w:rPr>
        <w:t xml:space="preserve"> information to UE-B until</w:t>
      </w:r>
      <w:r w:rsidR="008C7CC8" w:rsidRPr="00D16B7E">
        <w:rPr>
          <w:rFonts w:eastAsia="Malgun Gothic"/>
          <w:lang w:eastAsia="ko-KR"/>
        </w:rPr>
        <w:t xml:space="preserve"> packets are successfully received from UE-B. Then UE-A stops transmitting coordination information and recounts the number of failed receptions of PSSCH from UE-B.</w:t>
      </w:r>
    </w:p>
    <w:p w14:paraId="281AD45F" w14:textId="1A70C592" w:rsidR="004F0783" w:rsidRPr="00A84C95" w:rsidRDefault="004F0783" w:rsidP="004F0783">
      <w:pPr>
        <w:pStyle w:val="af4"/>
        <w:rPr>
          <w:rFonts w:eastAsia="游明朝"/>
          <w:lang w:eastAsia="ja-JP"/>
        </w:rPr>
      </w:pPr>
      <w:bookmarkStart w:id="5" w:name="_Ref83994935"/>
      <w:r>
        <w:t xml:space="preserve">Proposal </w:t>
      </w:r>
      <w:r>
        <w:fldChar w:fldCharType="begin"/>
      </w:r>
      <w:r>
        <w:instrText xml:space="preserve"> SEQ Proposal \* ARABIC </w:instrText>
      </w:r>
      <w:r>
        <w:fldChar w:fldCharType="separate"/>
      </w:r>
      <w:r w:rsidR="006D5223">
        <w:rPr>
          <w:noProof/>
        </w:rPr>
        <w:t>2</w:t>
      </w:r>
      <w:r>
        <w:fldChar w:fldCharType="end"/>
      </w:r>
      <w:r w:rsidRPr="00A84C95">
        <w:rPr>
          <w:rFonts w:eastAsia="游明朝"/>
          <w:lang w:eastAsia="ja-JP"/>
        </w:rPr>
        <w:t>:</w:t>
      </w:r>
      <w:r w:rsidR="00EE084C">
        <w:rPr>
          <w:rFonts w:eastAsia="游明朝"/>
          <w:lang w:eastAsia="ja-JP"/>
        </w:rPr>
        <w:t xml:space="preserve"> Confirm the working assumption</w:t>
      </w:r>
      <w:r w:rsidR="00DB7567">
        <w:rPr>
          <w:rFonts w:eastAsia="游明朝"/>
          <w:lang w:eastAsia="ja-JP"/>
        </w:rPr>
        <w:t xml:space="preserve"> on </w:t>
      </w:r>
      <w:r w:rsidR="00DB7567" w:rsidRPr="00C0476F">
        <w:rPr>
          <w:rFonts w:cs="Times"/>
          <w:color w:val="000000"/>
        </w:rPr>
        <w:t>UE(s) to be UE-A(s)/UE-B(s) in the inter-UE coordination information transmission triggered by a condition other than explicit request reception in Mode 2</w:t>
      </w:r>
      <w:r>
        <w:rPr>
          <w:rFonts w:eastAsia="游明朝" w:cs="Times"/>
          <w:lang w:eastAsia="ja-JP"/>
        </w:rPr>
        <w:t>.</w:t>
      </w:r>
      <w:bookmarkEnd w:id="5"/>
    </w:p>
    <w:p w14:paraId="0B2E1306" w14:textId="734D307B" w:rsidR="00ED464D" w:rsidRDefault="00ED464D" w:rsidP="008C7CC8">
      <w:pPr>
        <w:jc w:val="both"/>
        <w:rPr>
          <w:rFonts w:eastAsia="游明朝" w:cs="Times"/>
          <w:b/>
          <w:lang w:eastAsia="ja-JP"/>
        </w:rPr>
      </w:pPr>
    </w:p>
    <w:p w14:paraId="7349DF24" w14:textId="2CB86A40" w:rsidR="004763A1" w:rsidRDefault="00C15E42" w:rsidP="00615EC0">
      <w:pPr>
        <w:pStyle w:val="2"/>
      </w:pPr>
      <w:r w:rsidRPr="00C15E42">
        <w:t xml:space="preserve">Combination(s) of </w:t>
      </w:r>
      <w:r w:rsidR="00B7483E">
        <w:t xml:space="preserve">supported </w:t>
      </w:r>
      <w:r w:rsidRPr="00C15E42">
        <w:t>features</w:t>
      </w:r>
    </w:p>
    <w:p w14:paraId="19D4F603" w14:textId="21BCCDAD" w:rsidR="004763A1" w:rsidRPr="00030D4C" w:rsidRDefault="00F230E4" w:rsidP="00615EC0">
      <w:pPr>
        <w:pStyle w:val="3GPPNormalText"/>
        <w:rPr>
          <w:rFonts w:eastAsia="游明朝"/>
          <w:lang w:eastAsia="ja-JP"/>
        </w:rPr>
      </w:pPr>
      <w:r w:rsidRPr="00030D4C">
        <w:rPr>
          <w:rFonts w:eastAsia="游明朝" w:hint="eastAsia"/>
          <w:lang w:eastAsia="ja-JP"/>
        </w:rPr>
        <w:t>I</w:t>
      </w:r>
      <w:r w:rsidRPr="00030D4C">
        <w:rPr>
          <w:rFonts w:eastAsia="游明朝"/>
          <w:lang w:eastAsia="ja-JP"/>
        </w:rPr>
        <w:t xml:space="preserve">n scheme 1, </w:t>
      </w:r>
      <w:r w:rsidR="00F52086" w:rsidRPr="00030D4C">
        <w:rPr>
          <w:rFonts w:eastAsia="游明朝"/>
          <w:lang w:eastAsia="ja-JP"/>
        </w:rPr>
        <w:t>it was agreed to support two different types of inter-UE coordination information signalling and two different mechanisms to trigger inter-UE coordination information transmission</w:t>
      </w:r>
      <w:r w:rsidR="006866ED" w:rsidRPr="00030D4C">
        <w:rPr>
          <w:rFonts w:eastAsia="游明朝"/>
          <w:lang w:eastAsia="ja-JP"/>
        </w:rPr>
        <w:t xml:space="preserve"> as follows:</w:t>
      </w:r>
    </w:p>
    <w:p w14:paraId="7AB74738" w14:textId="467FF491"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 xml:space="preserve">Types of inter-UE coordination information </w:t>
      </w:r>
      <w:proofErr w:type="spellStart"/>
      <w:r w:rsidRPr="00615EC0">
        <w:rPr>
          <w:rFonts w:eastAsia="游明朝" w:cs="Times"/>
          <w:bCs/>
          <w:lang w:eastAsia="ja-JP"/>
        </w:rPr>
        <w:t>signaling</w:t>
      </w:r>
      <w:proofErr w:type="spellEnd"/>
    </w:p>
    <w:p w14:paraId="64343936" w14:textId="780EDCEE"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A: Set of resources preferred for UE-B’s transmission</w:t>
      </w:r>
    </w:p>
    <w:p w14:paraId="4283AED9" w14:textId="140196B3"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B: Set of resources non-preferred for UE-B’s transmission</w:t>
      </w:r>
    </w:p>
    <w:p w14:paraId="50D799B1" w14:textId="221A5200"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Mechanisms to trigger inter-UE coordination information transmission</w:t>
      </w:r>
    </w:p>
    <w:p w14:paraId="7A2FF37D" w14:textId="39ACC781" w:rsidR="00293554"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1: Triggered by an explicit request</w:t>
      </w:r>
    </w:p>
    <w:p w14:paraId="6F96F261" w14:textId="0ACD1C42" w:rsidR="004763A1"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2: Triggered by a condition other than explicit request reception</w:t>
      </w:r>
    </w:p>
    <w:p w14:paraId="6D7FCF07" w14:textId="33FE2851" w:rsidR="004763A1" w:rsidRPr="00030D4C" w:rsidRDefault="00FA2442" w:rsidP="00615EC0">
      <w:pPr>
        <w:pStyle w:val="3GPPNormalText"/>
        <w:rPr>
          <w:rFonts w:eastAsia="游明朝"/>
        </w:rPr>
      </w:pPr>
      <w:r w:rsidRPr="00030D4C">
        <w:rPr>
          <w:rFonts w:eastAsia="游明朝" w:hint="eastAsia"/>
          <w:lang w:eastAsia="ja-JP"/>
        </w:rPr>
        <w:t>A</w:t>
      </w:r>
      <w:r w:rsidRPr="00030D4C">
        <w:rPr>
          <w:rFonts w:eastAsia="游明朝"/>
          <w:lang w:eastAsia="ja-JP"/>
        </w:rPr>
        <w:t xml:space="preserve">t RAN1#106-e, FL has asked </w:t>
      </w:r>
      <w:r w:rsidR="00527697" w:rsidRPr="00030D4C">
        <w:rPr>
          <w:rFonts w:eastAsia="游明朝"/>
          <w:lang w:eastAsia="ja-JP"/>
        </w:rPr>
        <w:t xml:space="preserve">which combinations above </w:t>
      </w:r>
      <w:r w:rsidR="00EE5E5A" w:rsidRPr="00030D4C">
        <w:rPr>
          <w:rFonts w:eastAsia="游明朝"/>
          <w:lang w:eastAsia="ja-JP"/>
        </w:rPr>
        <w:t>will</w:t>
      </w:r>
      <w:r w:rsidR="00527697" w:rsidRPr="00030D4C">
        <w:rPr>
          <w:rFonts w:eastAsia="游明朝"/>
          <w:lang w:eastAsia="ja-JP"/>
        </w:rPr>
        <w:t xml:space="preserve"> be supported. </w:t>
      </w:r>
      <w:r w:rsidR="00EE5E5A" w:rsidRPr="00030D4C">
        <w:rPr>
          <w:rFonts w:eastAsia="游明朝"/>
          <w:lang w:eastAsia="ja-JP"/>
        </w:rPr>
        <w:t>But w</w:t>
      </w:r>
      <w:r w:rsidR="00356B98" w:rsidRPr="00030D4C">
        <w:rPr>
          <w:rFonts w:eastAsia="游明朝"/>
          <w:lang w:eastAsia="ja-JP"/>
        </w:rPr>
        <w:t xml:space="preserve">e </w:t>
      </w:r>
      <w:r w:rsidR="00EE5E5A" w:rsidRPr="00030D4C">
        <w:rPr>
          <w:rFonts w:eastAsia="游明朝"/>
          <w:lang w:eastAsia="ja-JP"/>
        </w:rPr>
        <w:t xml:space="preserve">don’t </w:t>
      </w:r>
      <w:r w:rsidR="00356B98" w:rsidRPr="00030D4C">
        <w:rPr>
          <w:rFonts w:eastAsia="游明朝"/>
          <w:lang w:eastAsia="ja-JP"/>
        </w:rPr>
        <w:t xml:space="preserve">think </w:t>
      </w:r>
      <w:r w:rsidR="00432608" w:rsidRPr="00030D4C">
        <w:rPr>
          <w:rFonts w:eastAsia="游明朝"/>
          <w:lang w:eastAsia="ja-JP"/>
        </w:rPr>
        <w:t xml:space="preserve">such down-selection is necessary since all combinations </w:t>
      </w:r>
      <w:r w:rsidR="00A81192" w:rsidRPr="00030D4C">
        <w:rPr>
          <w:rFonts w:eastAsia="游明朝"/>
          <w:lang w:eastAsia="ja-JP"/>
        </w:rPr>
        <w:t>are beneficial for the inter-UE coordination in scheme 1.</w:t>
      </w:r>
      <w:r w:rsidR="00216041" w:rsidRPr="00030D4C">
        <w:rPr>
          <w:rFonts w:eastAsia="游明朝"/>
          <w:lang w:eastAsia="ja-JP"/>
        </w:rPr>
        <w:t xml:space="preserve"> </w:t>
      </w:r>
      <w:r w:rsidR="00632741" w:rsidRPr="00030D4C">
        <w:rPr>
          <w:rFonts w:eastAsia="游明朝"/>
          <w:lang w:eastAsia="ja-JP"/>
        </w:rPr>
        <w:t xml:space="preserve">In addition, </w:t>
      </w:r>
      <w:r w:rsidR="000978E9" w:rsidRPr="00030D4C">
        <w:rPr>
          <w:rFonts w:eastAsia="游明朝"/>
          <w:lang w:eastAsia="ja-JP"/>
        </w:rPr>
        <w:t xml:space="preserve">UE-A should be able to </w:t>
      </w:r>
      <w:r w:rsidR="0096588E" w:rsidRPr="00030D4C">
        <w:rPr>
          <w:rFonts w:eastAsia="游明朝"/>
          <w:lang w:eastAsia="ja-JP"/>
        </w:rPr>
        <w:t xml:space="preserve">choose </w:t>
      </w:r>
      <w:r w:rsidR="0062686D" w:rsidRPr="00030D4C">
        <w:rPr>
          <w:rFonts w:eastAsia="游明朝"/>
          <w:lang w:eastAsia="ja-JP"/>
        </w:rPr>
        <w:t xml:space="preserve">a preferred resource set (Option A) or a non-preferred resource set (Option B) depending on </w:t>
      </w:r>
      <w:r w:rsidR="00567D2B" w:rsidRPr="00030D4C">
        <w:rPr>
          <w:rFonts w:eastAsia="游明朝"/>
          <w:lang w:eastAsia="ja-JP"/>
        </w:rPr>
        <w:t>amount of resource set to be reported to UE-B</w:t>
      </w:r>
      <w:r w:rsidR="00AC1D63" w:rsidRPr="00030D4C">
        <w:rPr>
          <w:rFonts w:eastAsia="游明朝"/>
          <w:lang w:eastAsia="ja-JP"/>
        </w:rPr>
        <w:t xml:space="preserve"> </w:t>
      </w:r>
      <w:proofErr w:type="gramStart"/>
      <w:r w:rsidR="001502D9" w:rsidRPr="00030D4C">
        <w:rPr>
          <w:rFonts w:eastAsia="游明朝"/>
          <w:lang w:eastAsia="ja-JP"/>
        </w:rPr>
        <w:t>in order to</w:t>
      </w:r>
      <w:proofErr w:type="gramEnd"/>
      <w:r w:rsidR="001502D9" w:rsidRPr="00030D4C">
        <w:rPr>
          <w:rFonts w:eastAsia="游明朝"/>
          <w:lang w:eastAsia="ja-JP"/>
        </w:rPr>
        <w:t xml:space="preserve"> minimise</w:t>
      </w:r>
      <w:r w:rsidR="00AC1D63" w:rsidRPr="00030D4C">
        <w:rPr>
          <w:rFonts w:eastAsia="游明朝"/>
          <w:lang w:eastAsia="ja-JP"/>
        </w:rPr>
        <w:t xml:space="preserve"> the inter-UE coordination</w:t>
      </w:r>
      <w:r w:rsidR="00703642" w:rsidRPr="00030D4C">
        <w:rPr>
          <w:rFonts w:eastAsia="游明朝"/>
          <w:lang w:eastAsia="ja-JP"/>
        </w:rPr>
        <w:t xml:space="preserve"> for both Option 1 and 2</w:t>
      </w:r>
      <w:r w:rsidR="001502D9" w:rsidRPr="00030D4C">
        <w:rPr>
          <w:rFonts w:eastAsia="游明朝"/>
          <w:lang w:eastAsia="ja-JP"/>
        </w:rPr>
        <w:t>.</w:t>
      </w:r>
      <w:r w:rsidR="00E818D8" w:rsidRPr="00030D4C">
        <w:rPr>
          <w:rFonts w:eastAsia="游明朝"/>
          <w:lang w:eastAsia="ja-JP"/>
        </w:rPr>
        <w:t xml:space="preserve"> </w:t>
      </w:r>
      <w:r w:rsidR="00216041" w:rsidRPr="00030D4C">
        <w:rPr>
          <w:rFonts w:eastAsia="游明朝"/>
          <w:lang w:eastAsia="ja-JP"/>
        </w:rPr>
        <w:t xml:space="preserve">Therefore we propose that all </w:t>
      </w:r>
      <w:r w:rsidR="00DE12AD" w:rsidRPr="00030D4C">
        <w:rPr>
          <w:rFonts w:eastAsia="游明朝"/>
          <w:lang w:eastAsia="ja-JP"/>
        </w:rPr>
        <w:t>combinations of features should be supported</w:t>
      </w:r>
      <w:r w:rsidR="00E818D8" w:rsidRPr="00030D4C">
        <w:rPr>
          <w:rFonts w:eastAsia="游明朝"/>
          <w:lang w:eastAsia="ja-JP"/>
        </w:rPr>
        <w:t xml:space="preserve"> for scheme 1.</w:t>
      </w:r>
    </w:p>
    <w:p w14:paraId="785F34C1" w14:textId="7748030D" w:rsidR="00E818D8" w:rsidRPr="00A84C95" w:rsidRDefault="00E818D8" w:rsidP="00E818D8">
      <w:pPr>
        <w:pStyle w:val="af4"/>
        <w:rPr>
          <w:rFonts w:eastAsia="游明朝"/>
          <w:lang w:eastAsia="ja-JP"/>
        </w:rPr>
      </w:pPr>
      <w:bookmarkStart w:id="6" w:name="_Ref83994937"/>
      <w:r>
        <w:t xml:space="preserve">Proposal </w:t>
      </w:r>
      <w:r>
        <w:fldChar w:fldCharType="begin"/>
      </w:r>
      <w:r>
        <w:instrText xml:space="preserve"> SEQ Proposal \* ARABIC </w:instrText>
      </w:r>
      <w:r>
        <w:fldChar w:fldCharType="separate"/>
      </w:r>
      <w:r w:rsidR="006D5223">
        <w:rPr>
          <w:noProof/>
        </w:rPr>
        <w:t>3</w:t>
      </w:r>
      <w:r>
        <w:fldChar w:fldCharType="end"/>
      </w:r>
      <w:r w:rsidRPr="00A84C95">
        <w:rPr>
          <w:rFonts w:eastAsia="游明朝"/>
          <w:lang w:eastAsia="ja-JP"/>
        </w:rPr>
        <w:t xml:space="preserve">: </w:t>
      </w:r>
      <w:r w:rsidR="00CC516B">
        <w:rPr>
          <w:rFonts w:eastAsia="游明朝"/>
          <w:lang w:eastAsia="ja-JP"/>
        </w:rPr>
        <w:t>A</w:t>
      </w:r>
      <w:r w:rsidRPr="00E818D8">
        <w:rPr>
          <w:rFonts w:eastAsia="游明朝"/>
          <w:lang w:eastAsia="ja-JP"/>
        </w:rPr>
        <w:t>ll combinations of</w:t>
      </w:r>
      <w:r w:rsidR="00EE0159">
        <w:rPr>
          <w:rFonts w:eastAsia="游明朝"/>
          <w:lang w:eastAsia="ja-JP"/>
        </w:rPr>
        <w:t xml:space="preserve"> </w:t>
      </w:r>
      <w:r w:rsidR="00D82AE8">
        <w:rPr>
          <w:rFonts w:eastAsia="游明朝"/>
          <w:lang w:eastAsia="ja-JP"/>
        </w:rPr>
        <w:t xml:space="preserve">information </w:t>
      </w:r>
      <w:r w:rsidR="00D82AE8">
        <w:rPr>
          <w:rFonts w:eastAsia="游明朝" w:cs="Times"/>
          <w:bCs/>
          <w:lang w:eastAsia="ja-JP"/>
        </w:rPr>
        <w:t>t</w:t>
      </w:r>
      <w:r w:rsidR="00EE0159" w:rsidRPr="007A502C">
        <w:rPr>
          <w:rFonts w:eastAsia="游明朝" w:cs="Times"/>
          <w:bCs/>
          <w:lang w:eastAsia="ja-JP"/>
        </w:rPr>
        <w:t>ypes</w:t>
      </w:r>
      <w:r w:rsidR="00D82AE8">
        <w:rPr>
          <w:rFonts w:eastAsia="游明朝" w:cs="Times"/>
          <w:bCs/>
          <w:lang w:eastAsia="ja-JP"/>
        </w:rPr>
        <w:t xml:space="preserve"> and </w:t>
      </w:r>
      <w:r w:rsidR="00167119">
        <w:rPr>
          <w:rFonts w:eastAsia="游明朝" w:cs="Times"/>
          <w:bCs/>
          <w:lang w:eastAsia="ja-JP"/>
        </w:rPr>
        <w:t>triggering mechanisms</w:t>
      </w:r>
      <w:r w:rsidRPr="00E818D8">
        <w:rPr>
          <w:rFonts w:eastAsia="游明朝"/>
          <w:lang w:eastAsia="ja-JP"/>
        </w:rPr>
        <w:t xml:space="preserve"> should be supported for scheme 1</w:t>
      </w:r>
      <w:r>
        <w:rPr>
          <w:rFonts w:eastAsia="游明朝" w:cs="Times"/>
          <w:lang w:eastAsia="ja-JP"/>
        </w:rPr>
        <w:t>.</w:t>
      </w:r>
      <w:bookmarkEnd w:id="6"/>
    </w:p>
    <w:p w14:paraId="26CC914D" w14:textId="2074D3C2" w:rsidR="004763A1" w:rsidRDefault="004763A1" w:rsidP="00615EC0">
      <w:pPr>
        <w:pStyle w:val="3GPPNormalText"/>
      </w:pPr>
    </w:p>
    <w:p w14:paraId="3CEC8F6B" w14:textId="2DDE5445" w:rsidR="00B7483E" w:rsidRDefault="00B7483E" w:rsidP="00615EC0">
      <w:pPr>
        <w:pStyle w:val="3GPPNormalText"/>
      </w:pPr>
      <w:r>
        <w:t xml:space="preserve">In scheme 2, since a type of inter-UE coordination information is an expected/potential resource conflict, we think the scheme 2 is basically used when UE-A detects such kind of conflict. Therefore, at least condition-based triggering should be supported for scheme 2. </w:t>
      </w:r>
    </w:p>
    <w:p w14:paraId="34113F54" w14:textId="028C7AD8" w:rsidR="00B7483E" w:rsidRPr="00A84C95" w:rsidRDefault="00B7483E" w:rsidP="00B7483E">
      <w:pPr>
        <w:pStyle w:val="af4"/>
        <w:rPr>
          <w:rFonts w:eastAsia="游明朝"/>
          <w:lang w:eastAsia="ja-JP"/>
        </w:rPr>
      </w:pPr>
      <w:bookmarkStart w:id="7" w:name="_Ref86997517"/>
      <w:r>
        <w:t xml:space="preserve">Proposal </w:t>
      </w:r>
      <w:r>
        <w:fldChar w:fldCharType="begin"/>
      </w:r>
      <w:r>
        <w:instrText xml:space="preserve"> SEQ Proposal \* ARABIC </w:instrText>
      </w:r>
      <w:r>
        <w:fldChar w:fldCharType="separate"/>
      </w:r>
      <w:r w:rsidR="006D5223">
        <w:rPr>
          <w:noProof/>
        </w:rPr>
        <w:t>4</w:t>
      </w:r>
      <w:r>
        <w:fldChar w:fldCharType="end"/>
      </w:r>
      <w:r w:rsidRPr="00A84C95">
        <w:rPr>
          <w:rFonts w:eastAsia="游明朝"/>
          <w:lang w:eastAsia="ja-JP"/>
        </w:rPr>
        <w:t xml:space="preserve">: </w:t>
      </w:r>
      <w:r w:rsidR="006D5223">
        <w:rPr>
          <w:rFonts w:eastAsia="游明朝"/>
          <w:lang w:eastAsia="ja-JP"/>
        </w:rPr>
        <w:t>A</w:t>
      </w:r>
      <w:r w:rsidR="006D5223">
        <w:t>t least condition-based triggering should be supported for scheme 2.</w:t>
      </w:r>
      <w:bookmarkEnd w:id="7"/>
    </w:p>
    <w:p w14:paraId="6C788228" w14:textId="77777777" w:rsidR="00B7483E" w:rsidRPr="006D5223" w:rsidRDefault="00B7483E" w:rsidP="00615EC0">
      <w:pPr>
        <w:pStyle w:val="3GPPNormalText"/>
      </w:pPr>
    </w:p>
    <w:p w14:paraId="6BA3DF07" w14:textId="6292A47B" w:rsidR="00020311" w:rsidRPr="00852672" w:rsidRDefault="00020311" w:rsidP="00674701">
      <w:pPr>
        <w:pStyle w:val="2"/>
        <w:spacing w:before="120" w:after="120"/>
        <w:jc w:val="both"/>
      </w:pPr>
      <w:bookmarkStart w:id="8" w:name="_Ref83993116"/>
      <w:r w:rsidRPr="00852672">
        <w:t xml:space="preserve">Container </w:t>
      </w:r>
      <w:r w:rsidRPr="00852672">
        <w:rPr>
          <w:szCs w:val="20"/>
          <w:lang w:eastAsia="ko-KR"/>
        </w:rPr>
        <w:t xml:space="preserve">used </w:t>
      </w:r>
      <w:r w:rsidR="0074053D" w:rsidRPr="0074053D">
        <w:rPr>
          <w:szCs w:val="20"/>
          <w:lang w:eastAsia="ko-KR"/>
        </w:rPr>
        <w:t>to send inter-UE coordination information</w:t>
      </w:r>
      <w:bookmarkEnd w:id="8"/>
    </w:p>
    <w:p w14:paraId="44CC8167" w14:textId="3F98E824" w:rsidR="002C475F" w:rsidRDefault="003C2A71" w:rsidP="004F7CBA">
      <w:pPr>
        <w:pStyle w:val="3GPPNormalText"/>
      </w:pPr>
      <w:r>
        <w:t xml:space="preserve">For the scheme 1, three types of the container have been </w:t>
      </w:r>
      <w:proofErr w:type="gramStart"/>
      <w:r>
        <w:t>discussed;</w:t>
      </w:r>
      <w:proofErr w:type="gramEnd"/>
      <w:r>
        <w:t xml:space="preserve"> 1</w:t>
      </w:r>
      <w:r w:rsidRPr="00674701">
        <w:rPr>
          <w:vertAlign w:val="superscript"/>
        </w:rPr>
        <w:t>st</w:t>
      </w:r>
      <w:r>
        <w:t xml:space="preserve"> SCI, 2</w:t>
      </w:r>
      <w:r w:rsidRPr="00674701">
        <w:rPr>
          <w:vertAlign w:val="superscript"/>
        </w:rPr>
        <w:t>nd</w:t>
      </w:r>
      <w:r>
        <w:t xml:space="preserve"> SCI and higher layer signalling (e.g. MAC CE, PC5 RRC). </w:t>
      </w:r>
      <w:r w:rsidR="00C57F4D" w:rsidRPr="00674701">
        <w:t>Regarding higher layer signalling vs physical layer signalling (</w:t>
      </w:r>
      <w:r>
        <w:t>1</w:t>
      </w:r>
      <w:r w:rsidRPr="00674701">
        <w:rPr>
          <w:vertAlign w:val="superscript"/>
        </w:rPr>
        <w:t>st</w:t>
      </w:r>
      <w:r>
        <w:t xml:space="preserve"> SCI and 2</w:t>
      </w:r>
      <w:r w:rsidRPr="00674701">
        <w:rPr>
          <w:vertAlign w:val="superscript"/>
        </w:rPr>
        <w:t>nd</w:t>
      </w:r>
      <w:r>
        <w:t xml:space="preserve"> SCI</w:t>
      </w:r>
      <w:r w:rsidR="00C57F4D" w:rsidRPr="00D455D6">
        <w:t>)</w:t>
      </w:r>
      <w:r w:rsidR="002C475F" w:rsidRPr="00156D54">
        <w:t xml:space="preserve">, if the higher layer signalling is supported for the container, </w:t>
      </w:r>
      <w:r w:rsidR="002C475F" w:rsidRPr="00933966">
        <w:t xml:space="preserve">more </w:t>
      </w:r>
      <w:r w:rsidR="002C475F" w:rsidRPr="00E90792">
        <w:t xml:space="preserve">latency </w:t>
      </w:r>
      <w:r w:rsidR="002C475F" w:rsidRPr="00DA6056">
        <w:t xml:space="preserve">would be expected to share </w:t>
      </w:r>
      <w:r w:rsidR="002C475F" w:rsidRPr="00FD6D49">
        <w:t xml:space="preserve">the inter-UE </w:t>
      </w:r>
      <w:r w:rsidR="002C475F" w:rsidRPr="00222469">
        <w:t>coordination information.</w:t>
      </w:r>
      <w:r w:rsidR="002C475F" w:rsidRPr="00D16B7E">
        <w:t xml:space="preserve"> Therefore</w:t>
      </w:r>
      <w:r w:rsidR="00E8507E" w:rsidRPr="00D16B7E">
        <w:t>,</w:t>
      </w:r>
      <w:r w:rsidR="002C475F" w:rsidRPr="00D16B7E">
        <w:t xml:space="preserve"> we prefer physical layer signalling considering the latency.</w:t>
      </w:r>
      <w:r>
        <w:t xml:space="preserve"> </w:t>
      </w:r>
      <w:r w:rsidR="002C475F" w:rsidRPr="00674701">
        <w:t>F</w:t>
      </w:r>
      <w:r w:rsidR="002C475F" w:rsidRPr="0066550D">
        <w:t>or comparison among the physical layer signalling</w:t>
      </w:r>
      <w:r w:rsidR="00F37B49" w:rsidRPr="00D455D6">
        <w:t xml:space="preserve"> options</w:t>
      </w:r>
      <w:r w:rsidR="002C475F" w:rsidRPr="00156D54">
        <w:t>, since PSCCH would be used for a resource sensing purpose</w:t>
      </w:r>
      <w:r w:rsidR="00934DCF" w:rsidRPr="00933966">
        <w:t>s</w:t>
      </w:r>
      <w:r w:rsidR="002C475F" w:rsidRPr="00E90792">
        <w:t xml:space="preserve"> by the other UEs, </w:t>
      </w:r>
      <w:r w:rsidR="002005CA" w:rsidRPr="00E90792">
        <w:t xml:space="preserve">the </w:t>
      </w:r>
      <w:r w:rsidR="004D2715">
        <w:t>1</w:t>
      </w:r>
      <w:r w:rsidR="004D2715" w:rsidRPr="00674701">
        <w:rPr>
          <w:vertAlign w:val="superscript"/>
        </w:rPr>
        <w:t>st</w:t>
      </w:r>
      <w:r w:rsidR="004D2715">
        <w:t xml:space="preserve"> SCI </w:t>
      </w:r>
      <w:r w:rsidR="002005CA" w:rsidRPr="00674701">
        <w:t>should not be modified</w:t>
      </w:r>
      <w:r w:rsidR="004D2715">
        <w:t xml:space="preserve"> considering a resource pool sharing with Rel-16 UE</w:t>
      </w:r>
      <w:r w:rsidR="002005CA" w:rsidRPr="00D455D6">
        <w:t xml:space="preserve">. </w:t>
      </w:r>
      <w:proofErr w:type="gramStart"/>
      <w:r w:rsidR="002005CA" w:rsidRPr="00D455D6">
        <w:t>Therefore</w:t>
      </w:r>
      <w:proofErr w:type="gramEnd"/>
      <w:r w:rsidR="002005CA" w:rsidRPr="00D455D6">
        <w:t xml:space="preserve"> </w:t>
      </w:r>
      <w:r w:rsidR="002C475F" w:rsidRPr="00156D54">
        <w:t xml:space="preserve">we prefer to </w:t>
      </w:r>
      <w:r w:rsidR="00934DCF" w:rsidRPr="00933966">
        <w:t xml:space="preserve">use </w:t>
      </w:r>
      <w:r w:rsidR="002C475F" w:rsidRPr="00674701">
        <w:t>2</w:t>
      </w:r>
      <w:r w:rsidR="004D2715" w:rsidRPr="00674701">
        <w:rPr>
          <w:vertAlign w:val="superscript"/>
        </w:rPr>
        <w:t>nd</w:t>
      </w:r>
      <w:r w:rsidR="004D2715">
        <w:t xml:space="preserve"> </w:t>
      </w:r>
      <w:r w:rsidR="002C475F" w:rsidRPr="00674701">
        <w:t xml:space="preserve">SCI </w:t>
      </w:r>
      <w:r w:rsidR="004D2715">
        <w:t>for the container of coordination information for the inter-UE coordination scheme 1.</w:t>
      </w:r>
    </w:p>
    <w:p w14:paraId="680E8B7C" w14:textId="03C8DDB7" w:rsidR="00EA0CB6" w:rsidRPr="00030D4C" w:rsidRDefault="00BD0F83" w:rsidP="00615EC0">
      <w:pPr>
        <w:pStyle w:val="3GPPNormalText"/>
        <w:rPr>
          <w:rFonts w:eastAsia="游明朝"/>
          <w:lang w:eastAsia="ja-JP"/>
        </w:rPr>
      </w:pPr>
      <w:r w:rsidRPr="00030D4C">
        <w:rPr>
          <w:rFonts w:eastAsia="游明朝" w:hint="eastAsia"/>
          <w:lang w:eastAsia="ja-JP"/>
        </w:rPr>
        <w:t>W</w:t>
      </w:r>
      <w:r w:rsidRPr="00030D4C">
        <w:rPr>
          <w:rFonts w:eastAsia="游明朝"/>
          <w:lang w:eastAsia="ja-JP"/>
        </w:rPr>
        <w:t xml:space="preserve">e think the inter-UE coordination information should be </w:t>
      </w:r>
      <w:r w:rsidR="008973F9" w:rsidRPr="00030D4C">
        <w:rPr>
          <w:rFonts w:eastAsia="游明朝"/>
          <w:lang w:eastAsia="ja-JP"/>
        </w:rPr>
        <w:t xml:space="preserve">able to be sent </w:t>
      </w:r>
      <w:r w:rsidR="00892749" w:rsidRPr="00030D4C">
        <w:rPr>
          <w:rFonts w:eastAsia="游明朝"/>
          <w:lang w:eastAsia="ja-JP"/>
        </w:rPr>
        <w:t>anytime based on an explicit</w:t>
      </w:r>
      <w:r w:rsidR="00AF53D4" w:rsidRPr="00030D4C">
        <w:rPr>
          <w:rFonts w:eastAsia="游明朝"/>
          <w:lang w:eastAsia="ja-JP"/>
        </w:rPr>
        <w:t xml:space="preserve"> request or a condition base even when </w:t>
      </w:r>
      <w:r w:rsidR="00CF213D" w:rsidRPr="00030D4C">
        <w:rPr>
          <w:rFonts w:eastAsia="游明朝"/>
          <w:lang w:eastAsia="ja-JP"/>
        </w:rPr>
        <w:t>the UE-A has no SL-SCH</w:t>
      </w:r>
      <w:r w:rsidR="00AF53D4" w:rsidRPr="00030D4C">
        <w:rPr>
          <w:rFonts w:eastAsia="游明朝"/>
          <w:lang w:eastAsia="ja-JP"/>
        </w:rPr>
        <w:t>. There</w:t>
      </w:r>
      <w:r w:rsidR="00CF213D" w:rsidRPr="00030D4C">
        <w:rPr>
          <w:rFonts w:eastAsia="游明朝"/>
          <w:lang w:eastAsia="ja-JP"/>
        </w:rPr>
        <w:t xml:space="preserve">fore </w:t>
      </w:r>
      <w:r w:rsidR="000C7576" w:rsidRPr="00030D4C">
        <w:rPr>
          <w:rFonts w:eastAsia="游明朝"/>
          <w:lang w:eastAsia="ja-JP"/>
        </w:rPr>
        <w:t>the 2</w:t>
      </w:r>
      <w:r w:rsidR="000C7576" w:rsidRPr="00030D4C">
        <w:rPr>
          <w:rFonts w:eastAsia="Batang"/>
          <w:vertAlign w:val="superscript"/>
          <w:lang w:eastAsia="en-US"/>
        </w:rPr>
        <w:t>nd</w:t>
      </w:r>
      <w:r w:rsidR="000C7576" w:rsidRPr="00030D4C">
        <w:rPr>
          <w:rFonts w:eastAsia="游明朝"/>
          <w:lang w:eastAsia="ja-JP"/>
        </w:rPr>
        <w:t xml:space="preserve"> SCI with the inter-UE coordination information </w:t>
      </w:r>
      <w:r w:rsidR="00B854F0" w:rsidRPr="00030D4C">
        <w:rPr>
          <w:rFonts w:eastAsia="游明朝"/>
          <w:lang w:eastAsia="ja-JP"/>
        </w:rPr>
        <w:t>can be</w:t>
      </w:r>
      <w:r w:rsidR="008F6870" w:rsidRPr="00030D4C">
        <w:rPr>
          <w:rFonts w:eastAsia="游明朝"/>
          <w:lang w:eastAsia="ja-JP"/>
        </w:rPr>
        <w:t xml:space="preserve"> </w:t>
      </w:r>
      <w:r w:rsidR="00961DA5" w:rsidRPr="00030D4C">
        <w:rPr>
          <w:rFonts w:eastAsia="游明朝"/>
          <w:lang w:eastAsia="ja-JP"/>
        </w:rPr>
        <w:t>transmitted with</w:t>
      </w:r>
      <w:r w:rsidR="00400A7C" w:rsidRPr="00030D4C">
        <w:rPr>
          <w:rFonts w:eastAsia="游明朝"/>
          <w:lang w:eastAsia="ja-JP"/>
        </w:rPr>
        <w:t>/without SL-SCH on a PSSCH transmission.</w:t>
      </w:r>
    </w:p>
    <w:p w14:paraId="4C6A3372" w14:textId="42F2428C" w:rsidR="00550C1D" w:rsidRPr="00615EC0" w:rsidRDefault="00263567" w:rsidP="00615EC0">
      <w:pPr>
        <w:pStyle w:val="af4"/>
        <w:rPr>
          <w:b w:val="0"/>
        </w:rPr>
      </w:pPr>
      <w:bookmarkStart w:id="9" w:name="_Ref83994938"/>
      <w:r>
        <w:t xml:space="preserve">Proposal </w:t>
      </w:r>
      <w:r>
        <w:fldChar w:fldCharType="begin"/>
      </w:r>
      <w:r>
        <w:instrText xml:space="preserve"> SEQ Proposal \* ARABIC </w:instrText>
      </w:r>
      <w:r>
        <w:fldChar w:fldCharType="separate"/>
      </w:r>
      <w:r w:rsidR="006D5223">
        <w:rPr>
          <w:noProof/>
        </w:rPr>
        <w:t>5</w:t>
      </w:r>
      <w:r>
        <w:fldChar w:fldCharType="end"/>
      </w:r>
      <w:r w:rsidRPr="00A84C95">
        <w:rPr>
          <w:rFonts w:eastAsia="游明朝"/>
          <w:lang w:eastAsia="ja-JP"/>
        </w:rPr>
        <w:t xml:space="preserve">: </w:t>
      </w:r>
      <w:r w:rsidR="00550C1D" w:rsidRPr="00EA0CB6">
        <w:t xml:space="preserve">For scheme 1, </w:t>
      </w:r>
      <w:r w:rsidR="00550C1D" w:rsidRPr="00615EC0">
        <w:t>2</w:t>
      </w:r>
      <w:r w:rsidR="00550C1D" w:rsidRPr="00615EC0">
        <w:rPr>
          <w:vertAlign w:val="superscript"/>
        </w:rPr>
        <w:t>nd</w:t>
      </w:r>
      <w:r w:rsidR="00E51311">
        <w:t xml:space="preserve"> </w:t>
      </w:r>
      <w:r w:rsidR="00550C1D" w:rsidRPr="00615EC0">
        <w:t xml:space="preserve">SCI is </w:t>
      </w:r>
      <w:r w:rsidR="003E2836">
        <w:t>used</w:t>
      </w:r>
      <w:r w:rsidR="00550C1D" w:rsidRPr="00615EC0">
        <w:t xml:space="preserve"> for the container of the coordination information.</w:t>
      </w:r>
      <w:bookmarkEnd w:id="9"/>
    </w:p>
    <w:p w14:paraId="49176C8F" w14:textId="0F79A52C" w:rsidR="00E51311" w:rsidRPr="007A502C" w:rsidRDefault="00E51311" w:rsidP="00E51311">
      <w:pPr>
        <w:pStyle w:val="af4"/>
      </w:pPr>
      <w:bookmarkStart w:id="10" w:name="_Ref83994940"/>
      <w:r>
        <w:t xml:space="preserve">Proposal </w:t>
      </w:r>
      <w:r>
        <w:fldChar w:fldCharType="begin"/>
      </w:r>
      <w:r>
        <w:instrText xml:space="preserve"> SEQ Proposal \* ARABIC </w:instrText>
      </w:r>
      <w:r>
        <w:fldChar w:fldCharType="separate"/>
      </w:r>
      <w:r w:rsidR="006D5223">
        <w:rPr>
          <w:noProof/>
        </w:rPr>
        <w:t>6</w:t>
      </w:r>
      <w:r>
        <w:fldChar w:fldCharType="end"/>
      </w:r>
      <w:r w:rsidRPr="00A84C95">
        <w:rPr>
          <w:rFonts w:eastAsia="游明朝"/>
          <w:lang w:eastAsia="ja-JP"/>
        </w:rPr>
        <w:t xml:space="preserve">: </w:t>
      </w:r>
      <w:r w:rsidRPr="00EA0CB6">
        <w:t xml:space="preserve">For scheme 1, </w:t>
      </w:r>
      <w:r w:rsidRPr="00E51311">
        <w:rPr>
          <w:rFonts w:eastAsia="游明朝"/>
          <w:lang w:eastAsia="ja-JP"/>
        </w:rPr>
        <w:t>the 2</w:t>
      </w:r>
      <w:r w:rsidRPr="00E51311">
        <w:rPr>
          <w:rFonts w:eastAsia="游明朝"/>
          <w:vertAlign w:val="superscript"/>
          <w:lang w:eastAsia="ja-JP"/>
        </w:rPr>
        <w:t>nd</w:t>
      </w:r>
      <w:r w:rsidRPr="00E51311">
        <w:rPr>
          <w:rFonts w:eastAsia="游明朝"/>
          <w:lang w:eastAsia="ja-JP"/>
        </w:rPr>
        <w:t xml:space="preserve"> SCI with the inter-UE coordination information can be transmitted with/without SL-SCH on a PSSCH transmission.</w:t>
      </w:r>
      <w:bookmarkEnd w:id="10"/>
    </w:p>
    <w:p w14:paraId="735FD2D4" w14:textId="77777777" w:rsidR="00550C1D" w:rsidRPr="00E51311" w:rsidRDefault="00550C1D" w:rsidP="00174247">
      <w:pPr>
        <w:jc w:val="both"/>
        <w:rPr>
          <w:rFonts w:eastAsia="Times" w:cs="Times"/>
        </w:rPr>
      </w:pPr>
    </w:p>
    <w:p w14:paraId="0036FE80" w14:textId="77777777" w:rsidR="00550C1D" w:rsidRPr="00156D54" w:rsidRDefault="00550C1D" w:rsidP="00674701">
      <w:pPr>
        <w:jc w:val="both"/>
        <w:rPr>
          <w:rFonts w:cs="Times"/>
          <w:bCs/>
        </w:rPr>
      </w:pPr>
    </w:p>
    <w:p w14:paraId="35783697" w14:textId="163F2E35" w:rsidR="00074782" w:rsidRPr="00852672" w:rsidRDefault="004410A4" w:rsidP="00074782">
      <w:pPr>
        <w:pStyle w:val="2"/>
        <w:spacing w:before="120" w:after="120"/>
        <w:jc w:val="both"/>
      </w:pPr>
      <w:r w:rsidRPr="00852672">
        <w:t xml:space="preserve">Container </w:t>
      </w:r>
      <w:r w:rsidRPr="00852672">
        <w:rPr>
          <w:szCs w:val="20"/>
          <w:lang w:eastAsia="ko-KR"/>
        </w:rPr>
        <w:t xml:space="preserve">used </w:t>
      </w:r>
      <w:r w:rsidRPr="0074053D">
        <w:rPr>
          <w:szCs w:val="20"/>
          <w:lang w:eastAsia="ko-KR"/>
        </w:rPr>
        <w:t>to send</w:t>
      </w:r>
      <w:r w:rsidR="00BF0102">
        <w:rPr>
          <w:lang w:eastAsia="zh-CN"/>
        </w:rPr>
        <w:t xml:space="preserve"> </w:t>
      </w:r>
      <w:r w:rsidR="00EB461C" w:rsidRPr="00EB461C">
        <w:rPr>
          <w:szCs w:val="20"/>
          <w:lang w:eastAsia="ko-KR"/>
        </w:rPr>
        <w:t>explicit request to trigger inter-UE coordination information</w:t>
      </w:r>
      <w:r w:rsidR="00E90238">
        <w:rPr>
          <w:szCs w:val="20"/>
          <w:lang w:eastAsia="ko-KR"/>
        </w:rPr>
        <w:t xml:space="preserve"> for scheme 1</w:t>
      </w:r>
    </w:p>
    <w:p w14:paraId="008ED9F0" w14:textId="677F952C" w:rsidR="0073318F" w:rsidRPr="00030D4C" w:rsidRDefault="0073318F" w:rsidP="00934C4E">
      <w:pPr>
        <w:pStyle w:val="3GPPNormalText"/>
        <w:rPr>
          <w:rFonts w:eastAsia="游明朝"/>
          <w:lang w:eastAsia="ja-JP"/>
        </w:rPr>
      </w:pPr>
      <w:r w:rsidRPr="00030D4C">
        <w:rPr>
          <w:rFonts w:eastAsia="游明朝" w:hint="eastAsia"/>
          <w:lang w:eastAsia="ja-JP"/>
        </w:rPr>
        <w:t>W</w:t>
      </w:r>
      <w:r w:rsidRPr="00030D4C">
        <w:rPr>
          <w:rFonts w:eastAsia="游明朝"/>
          <w:lang w:eastAsia="ja-JP"/>
        </w:rPr>
        <w:t xml:space="preserve">e think </w:t>
      </w:r>
      <w:r w:rsidR="00D84940" w:rsidRPr="00030D4C">
        <w:rPr>
          <w:rFonts w:eastAsia="游明朝"/>
          <w:lang w:eastAsia="ja-JP"/>
        </w:rPr>
        <w:t xml:space="preserve">the explicit </w:t>
      </w:r>
      <w:r w:rsidR="00CE0746" w:rsidRPr="00030D4C">
        <w:rPr>
          <w:rFonts w:eastAsia="游明朝"/>
          <w:lang w:eastAsia="ja-JP"/>
        </w:rPr>
        <w:t>request</w:t>
      </w:r>
      <w:r w:rsidR="00E5608B" w:rsidRPr="00E5608B">
        <w:rPr>
          <w:szCs w:val="20"/>
          <w:lang w:eastAsia="ko-KR"/>
        </w:rPr>
        <w:t xml:space="preserve"> </w:t>
      </w:r>
      <w:r w:rsidR="00E5608B" w:rsidRPr="00EB461C">
        <w:rPr>
          <w:szCs w:val="20"/>
          <w:lang w:eastAsia="ko-KR"/>
        </w:rPr>
        <w:t>to trigger inter-UE coordination information</w:t>
      </w:r>
      <w:r w:rsidR="00CE0746" w:rsidRPr="00030D4C">
        <w:rPr>
          <w:rFonts w:eastAsia="游明朝"/>
          <w:lang w:eastAsia="ja-JP"/>
        </w:rPr>
        <w:t xml:space="preserve"> can be </w:t>
      </w:r>
      <w:r w:rsidR="00074DE7" w:rsidRPr="00030D4C">
        <w:rPr>
          <w:rFonts w:eastAsia="游明朝"/>
          <w:lang w:eastAsia="ja-JP"/>
        </w:rPr>
        <w:t>performed dy</w:t>
      </w:r>
      <w:r w:rsidR="00C2263E" w:rsidRPr="00030D4C">
        <w:rPr>
          <w:rFonts w:eastAsia="游明朝"/>
          <w:lang w:eastAsia="ja-JP"/>
        </w:rPr>
        <w:t>namically and se</w:t>
      </w:r>
      <w:r w:rsidR="0085684C" w:rsidRPr="00030D4C">
        <w:rPr>
          <w:rFonts w:eastAsia="游明朝"/>
          <w:lang w:eastAsia="ja-JP"/>
        </w:rPr>
        <w:t xml:space="preserve">mi-statically </w:t>
      </w:r>
      <w:r w:rsidR="009855B0" w:rsidRPr="00030D4C">
        <w:rPr>
          <w:rFonts w:eastAsia="游明朝"/>
          <w:lang w:eastAsia="ja-JP"/>
        </w:rPr>
        <w:t xml:space="preserve">so that the </w:t>
      </w:r>
      <w:r w:rsidR="009855B0" w:rsidRPr="00EB461C">
        <w:rPr>
          <w:szCs w:val="20"/>
          <w:lang w:eastAsia="ko-KR"/>
        </w:rPr>
        <w:t>inter-UE coordination information</w:t>
      </w:r>
      <w:r w:rsidR="009855B0">
        <w:rPr>
          <w:szCs w:val="20"/>
          <w:lang w:eastAsia="ko-KR"/>
        </w:rPr>
        <w:t xml:space="preserve"> can be tran</w:t>
      </w:r>
      <w:r w:rsidR="00366E85">
        <w:rPr>
          <w:szCs w:val="20"/>
          <w:lang w:eastAsia="ko-KR"/>
        </w:rPr>
        <w:t xml:space="preserve">smitted </w:t>
      </w:r>
      <w:proofErr w:type="spellStart"/>
      <w:r w:rsidR="00366E85">
        <w:rPr>
          <w:szCs w:val="20"/>
          <w:lang w:eastAsia="ko-KR"/>
        </w:rPr>
        <w:t>apreiodically</w:t>
      </w:r>
      <w:proofErr w:type="spellEnd"/>
      <w:r w:rsidR="00366E85">
        <w:rPr>
          <w:szCs w:val="20"/>
          <w:lang w:eastAsia="ko-KR"/>
        </w:rPr>
        <w:t xml:space="preserve"> and periodically respectively.</w:t>
      </w:r>
    </w:p>
    <w:p w14:paraId="3D5C3B45" w14:textId="7D70E7AE" w:rsidR="00074782" w:rsidRDefault="00D75460" w:rsidP="00934C4E">
      <w:pPr>
        <w:pStyle w:val="3GPPNormalText"/>
      </w:pPr>
      <w:r>
        <w:t>Regarding a container</w:t>
      </w:r>
      <w:r w:rsidR="00CA6F76">
        <w:t xml:space="preserve"> used</w:t>
      </w:r>
      <w:r>
        <w:t xml:space="preserve"> for the </w:t>
      </w:r>
      <w:r w:rsidR="005B2D58">
        <w:t xml:space="preserve">dynamic </w:t>
      </w:r>
      <w:r w:rsidRPr="00EB461C">
        <w:rPr>
          <w:szCs w:val="20"/>
          <w:lang w:eastAsia="ko-KR"/>
        </w:rPr>
        <w:t>explicit request</w:t>
      </w:r>
      <w:r>
        <w:t xml:space="preserve">, </w:t>
      </w:r>
      <w:r w:rsidR="00051CB7">
        <w:t>2</w:t>
      </w:r>
      <w:r w:rsidR="00051CB7" w:rsidRPr="00615EC0">
        <w:rPr>
          <w:vertAlign w:val="superscript"/>
        </w:rPr>
        <w:t>nd</w:t>
      </w:r>
      <w:r w:rsidR="00051CB7">
        <w:t xml:space="preserve"> SCI should be used for the same reason as the container </w:t>
      </w:r>
      <w:r w:rsidR="006E1065">
        <w:t>for the inter-UE coordination information as explained in section 2.3.</w:t>
      </w:r>
    </w:p>
    <w:p w14:paraId="2F4F187D" w14:textId="41F5E218" w:rsidR="00450D13" w:rsidRPr="00030D4C" w:rsidRDefault="00450D13" w:rsidP="00615EC0">
      <w:pPr>
        <w:pStyle w:val="3GPPNormalText"/>
        <w:rPr>
          <w:rFonts w:eastAsia="游明朝"/>
          <w:lang w:eastAsia="ja-JP"/>
        </w:rPr>
      </w:pPr>
      <w:r w:rsidRPr="00030D4C">
        <w:rPr>
          <w:rFonts w:eastAsia="游明朝" w:hint="eastAsia"/>
          <w:lang w:eastAsia="ja-JP"/>
        </w:rPr>
        <w:t>R</w:t>
      </w:r>
      <w:r w:rsidRPr="00030D4C">
        <w:rPr>
          <w:rFonts w:eastAsia="游明朝"/>
          <w:lang w:eastAsia="ja-JP"/>
        </w:rPr>
        <w:t xml:space="preserve">egarding a container used for the </w:t>
      </w:r>
      <w:r w:rsidR="00ED68A7" w:rsidRPr="00030D4C">
        <w:rPr>
          <w:rFonts w:eastAsia="游明朝"/>
          <w:lang w:eastAsia="ja-JP"/>
        </w:rPr>
        <w:t>semi-statically explicit request, MAC CE should be used</w:t>
      </w:r>
      <w:r w:rsidR="009A215A" w:rsidRPr="00030D4C">
        <w:rPr>
          <w:rFonts w:eastAsia="游明朝"/>
          <w:lang w:eastAsia="ja-JP"/>
        </w:rPr>
        <w:t xml:space="preserve"> so that </w:t>
      </w:r>
      <w:r w:rsidR="00E20C9F" w:rsidRPr="00030D4C">
        <w:rPr>
          <w:rFonts w:eastAsia="游明朝"/>
          <w:lang w:eastAsia="ja-JP"/>
        </w:rPr>
        <w:t>the periodic</w:t>
      </w:r>
      <w:r w:rsidR="00EE6153" w:rsidRPr="00030D4C">
        <w:rPr>
          <w:rFonts w:eastAsia="游明朝"/>
          <w:lang w:eastAsia="ja-JP"/>
        </w:rPr>
        <w:t xml:space="preserve"> transmission of the </w:t>
      </w:r>
      <w:r w:rsidR="00055452" w:rsidRPr="00EB461C">
        <w:rPr>
          <w:szCs w:val="20"/>
          <w:lang w:eastAsia="ko-KR"/>
        </w:rPr>
        <w:t>inter-UE coordination information</w:t>
      </w:r>
      <w:r w:rsidR="00020FC3">
        <w:rPr>
          <w:szCs w:val="20"/>
          <w:lang w:eastAsia="ko-KR"/>
        </w:rPr>
        <w:t xml:space="preserve"> </w:t>
      </w:r>
      <w:r w:rsidR="00EE6153">
        <w:rPr>
          <w:szCs w:val="20"/>
          <w:lang w:eastAsia="ko-KR"/>
        </w:rPr>
        <w:t>is semi-persistently</w:t>
      </w:r>
      <w:r w:rsidR="00020FC3">
        <w:rPr>
          <w:szCs w:val="20"/>
          <w:lang w:eastAsia="ko-KR"/>
        </w:rPr>
        <w:t xml:space="preserve"> </w:t>
      </w:r>
      <w:r w:rsidR="00020FC3" w:rsidRPr="00020FC3">
        <w:rPr>
          <w:rFonts w:eastAsia="游明朝"/>
          <w:lang w:eastAsia="ja-JP"/>
        </w:rPr>
        <w:t>activat</w:t>
      </w:r>
      <w:r w:rsidR="00020FC3">
        <w:rPr>
          <w:rFonts w:eastAsia="游明朝"/>
          <w:lang w:eastAsia="ja-JP"/>
        </w:rPr>
        <w:t xml:space="preserve">ed and </w:t>
      </w:r>
      <w:r w:rsidR="00020FC3" w:rsidRPr="00020FC3">
        <w:rPr>
          <w:rFonts w:eastAsia="游明朝"/>
          <w:lang w:eastAsia="ja-JP"/>
        </w:rPr>
        <w:t>deactiva</w:t>
      </w:r>
      <w:r w:rsidR="00020FC3">
        <w:rPr>
          <w:rFonts w:eastAsia="游明朝"/>
          <w:lang w:eastAsia="ja-JP"/>
        </w:rPr>
        <w:t>ted.</w:t>
      </w:r>
    </w:p>
    <w:p w14:paraId="6FCCDCFB" w14:textId="58B45F56" w:rsidR="003614F2" w:rsidRPr="007A502C" w:rsidRDefault="003614F2" w:rsidP="003614F2">
      <w:pPr>
        <w:pStyle w:val="af4"/>
      </w:pPr>
      <w:bookmarkStart w:id="11" w:name="_Ref83994945"/>
      <w:r>
        <w:t xml:space="preserve">Proposal </w:t>
      </w:r>
      <w:r>
        <w:fldChar w:fldCharType="begin"/>
      </w:r>
      <w:r>
        <w:instrText xml:space="preserve"> SEQ Proposal \* ARABIC </w:instrText>
      </w:r>
      <w:r>
        <w:fldChar w:fldCharType="separate"/>
      </w:r>
      <w:r w:rsidR="006D5223">
        <w:rPr>
          <w:noProof/>
        </w:rPr>
        <w:t>7</w:t>
      </w:r>
      <w:r>
        <w:fldChar w:fldCharType="end"/>
      </w:r>
      <w:r w:rsidRPr="00A84C95">
        <w:rPr>
          <w:rFonts w:eastAsia="游明朝"/>
          <w:lang w:eastAsia="ja-JP"/>
        </w:rPr>
        <w:t xml:space="preserve">: </w:t>
      </w:r>
      <w:r w:rsidRPr="00EA0CB6">
        <w:t xml:space="preserve">For scheme 1, </w:t>
      </w:r>
      <w:r w:rsidRPr="007A502C">
        <w:t>2</w:t>
      </w:r>
      <w:r w:rsidRPr="007A502C">
        <w:rPr>
          <w:vertAlign w:val="superscript"/>
        </w:rPr>
        <w:t>nd</w:t>
      </w:r>
      <w:r>
        <w:t xml:space="preserve"> </w:t>
      </w:r>
      <w:r w:rsidRPr="007A502C">
        <w:t xml:space="preserve">SCI is </w:t>
      </w:r>
      <w:r w:rsidR="003E2836">
        <w:t>used</w:t>
      </w:r>
      <w:r w:rsidRPr="007A502C">
        <w:t xml:space="preserve"> for the container of</w:t>
      </w:r>
      <w:r w:rsidR="00671C73">
        <w:t xml:space="preserve"> a dynamic</w:t>
      </w:r>
      <w:r w:rsidR="001726D9">
        <w:t>ally</w:t>
      </w:r>
      <w:r w:rsidRPr="007A502C">
        <w:t xml:space="preserve"> </w:t>
      </w:r>
      <w:r w:rsidRPr="00EB461C">
        <w:rPr>
          <w:lang w:eastAsia="ko-KR"/>
        </w:rPr>
        <w:t xml:space="preserve">explicit request to trigger </w:t>
      </w:r>
      <w:r w:rsidR="004B1AEE">
        <w:rPr>
          <w:lang w:eastAsia="ko-KR"/>
        </w:rPr>
        <w:t xml:space="preserve">aperiodic transmission </w:t>
      </w:r>
      <w:r w:rsidR="005319F6">
        <w:rPr>
          <w:lang w:eastAsia="ko-KR"/>
        </w:rPr>
        <w:t xml:space="preserve">of the </w:t>
      </w:r>
      <w:r w:rsidRPr="00EB461C">
        <w:rPr>
          <w:lang w:eastAsia="ko-KR"/>
        </w:rPr>
        <w:t>inter-UE coordination information</w:t>
      </w:r>
      <w:r w:rsidRPr="007A502C">
        <w:t>.</w:t>
      </w:r>
      <w:bookmarkEnd w:id="11"/>
    </w:p>
    <w:p w14:paraId="63736184" w14:textId="2AE059AE" w:rsidR="00671C73" w:rsidRPr="007A502C" w:rsidRDefault="00671C73" w:rsidP="00671C73">
      <w:pPr>
        <w:pStyle w:val="af4"/>
      </w:pPr>
      <w:bookmarkStart w:id="12" w:name="_Ref83994947"/>
      <w:r>
        <w:t xml:space="preserve">Proposal </w:t>
      </w:r>
      <w:r>
        <w:fldChar w:fldCharType="begin"/>
      </w:r>
      <w:r>
        <w:instrText xml:space="preserve"> SEQ Proposal \* ARABIC </w:instrText>
      </w:r>
      <w:r>
        <w:fldChar w:fldCharType="separate"/>
      </w:r>
      <w:r w:rsidR="006D5223">
        <w:rPr>
          <w:noProof/>
        </w:rPr>
        <w:t>8</w:t>
      </w:r>
      <w:r>
        <w:fldChar w:fldCharType="end"/>
      </w:r>
      <w:r w:rsidRPr="00A84C95">
        <w:rPr>
          <w:rFonts w:eastAsia="游明朝"/>
          <w:lang w:eastAsia="ja-JP"/>
        </w:rPr>
        <w:t xml:space="preserve">: </w:t>
      </w:r>
      <w:r w:rsidRPr="00EA0CB6">
        <w:t xml:space="preserve">For scheme 1, </w:t>
      </w:r>
      <w:r>
        <w:t>MAC CE</w:t>
      </w:r>
      <w:r w:rsidRPr="007A502C">
        <w:t xml:space="preserve"> is </w:t>
      </w:r>
      <w:r>
        <w:t>used</w:t>
      </w:r>
      <w:r w:rsidRPr="007A502C">
        <w:t xml:space="preserve"> for the container of</w:t>
      </w:r>
      <w:r>
        <w:t xml:space="preserve"> a </w:t>
      </w:r>
      <w:r w:rsidR="001726D9">
        <w:t>semi-statically</w:t>
      </w:r>
      <w:r w:rsidRPr="007A502C">
        <w:t xml:space="preserve"> </w:t>
      </w:r>
      <w:r w:rsidRPr="00EB461C">
        <w:rPr>
          <w:lang w:eastAsia="ko-KR"/>
        </w:rPr>
        <w:t xml:space="preserve">explicit request to trigger </w:t>
      </w:r>
      <w:r w:rsidR="005319F6">
        <w:rPr>
          <w:lang w:eastAsia="ko-KR"/>
        </w:rPr>
        <w:t xml:space="preserve">periodic transmissions of the </w:t>
      </w:r>
      <w:r w:rsidRPr="00EB461C">
        <w:rPr>
          <w:lang w:eastAsia="ko-KR"/>
        </w:rPr>
        <w:t>inter-UE coordination information</w:t>
      </w:r>
      <w:r w:rsidRPr="007A502C">
        <w:t>.</w:t>
      </w:r>
      <w:bookmarkEnd w:id="12"/>
    </w:p>
    <w:p w14:paraId="2ABB9B3A" w14:textId="7A3EC500" w:rsidR="00074782" w:rsidRPr="00615EC0" w:rsidRDefault="00074782" w:rsidP="00615EC0">
      <w:pPr>
        <w:pStyle w:val="3GPPNormalText"/>
      </w:pPr>
    </w:p>
    <w:p w14:paraId="2716BDA8" w14:textId="77777777" w:rsidR="000A10C7" w:rsidRPr="0066550D" w:rsidRDefault="000A10C7"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57DDFDFD" w14:textId="267A8583" w:rsidR="00C95C4B" w:rsidRPr="00615EC0" w:rsidRDefault="00C95C4B" w:rsidP="00C95C4B">
      <w:pPr>
        <w:pStyle w:val="3GPPNormalText"/>
        <w:rPr>
          <w:b/>
          <w:bCs/>
        </w:rPr>
      </w:pPr>
      <w:r w:rsidRPr="00615EC0">
        <w:rPr>
          <w:b/>
          <w:bCs/>
        </w:rPr>
        <w:fldChar w:fldCharType="begin"/>
      </w:r>
      <w:r w:rsidRPr="00615EC0">
        <w:rPr>
          <w:b/>
          <w:bCs/>
        </w:rPr>
        <w:instrText xml:space="preserve"> REF _Ref83994932 </w:instrText>
      </w:r>
      <w:r>
        <w:rPr>
          <w:b/>
          <w:bCs/>
        </w:rPr>
        <w:instrText xml:space="preserve"> \* MERGEFORMAT </w:instrText>
      </w:r>
      <w:r w:rsidRPr="00615EC0">
        <w:rPr>
          <w:b/>
          <w:bCs/>
        </w:rPr>
        <w:fldChar w:fldCharType="separate"/>
      </w:r>
      <w:r w:rsidR="006D5223" w:rsidRPr="00625C1B">
        <w:rPr>
          <w:b/>
          <w:bCs/>
        </w:rPr>
        <w:t xml:space="preserve">Proposal </w:t>
      </w:r>
      <w:r w:rsidR="006D5223" w:rsidRPr="00625C1B">
        <w:rPr>
          <w:b/>
          <w:bCs/>
          <w:noProof/>
        </w:rPr>
        <w:t>1</w:t>
      </w:r>
      <w:r w:rsidR="006D5223" w:rsidRPr="00625C1B">
        <w:rPr>
          <w:rFonts w:eastAsia="游明朝"/>
          <w:b/>
          <w:bCs/>
          <w:lang w:eastAsia="ja-JP"/>
        </w:rPr>
        <w:t>: For scheme 1, a destination UE of a TB transmitted by UE-B can be any UE configured by the higher layer signalling, and a destination UE of a TB transmitted by UE-B is UE-A if the higher layer signalling is not configured.</w:t>
      </w:r>
      <w:r w:rsidRPr="00615EC0">
        <w:rPr>
          <w:b/>
          <w:bCs/>
        </w:rPr>
        <w:fldChar w:fldCharType="end"/>
      </w:r>
    </w:p>
    <w:p w14:paraId="2C13B73B" w14:textId="3D6BC569" w:rsidR="00C95C4B" w:rsidRPr="00615EC0" w:rsidRDefault="00C95C4B" w:rsidP="00C95C4B">
      <w:pPr>
        <w:pStyle w:val="3GPPNormalText"/>
        <w:rPr>
          <w:b/>
          <w:bCs/>
        </w:rPr>
      </w:pPr>
      <w:r w:rsidRPr="00615EC0">
        <w:rPr>
          <w:b/>
          <w:bCs/>
        </w:rPr>
        <w:fldChar w:fldCharType="begin"/>
      </w:r>
      <w:r w:rsidRPr="00615EC0">
        <w:rPr>
          <w:b/>
          <w:bCs/>
        </w:rPr>
        <w:instrText xml:space="preserve"> REF _Ref83994935 </w:instrText>
      </w:r>
      <w:r>
        <w:rPr>
          <w:b/>
          <w:bCs/>
        </w:rPr>
        <w:instrText xml:space="preserve"> \* MERGEFORMAT </w:instrText>
      </w:r>
      <w:r w:rsidRPr="00615EC0">
        <w:rPr>
          <w:b/>
          <w:bCs/>
        </w:rPr>
        <w:fldChar w:fldCharType="separate"/>
      </w:r>
      <w:r w:rsidR="006D5223" w:rsidRPr="00625C1B">
        <w:rPr>
          <w:b/>
          <w:bCs/>
        </w:rPr>
        <w:t xml:space="preserve">Proposal </w:t>
      </w:r>
      <w:r w:rsidR="006D5223" w:rsidRPr="00625C1B">
        <w:rPr>
          <w:b/>
          <w:bCs/>
          <w:noProof/>
        </w:rPr>
        <w:t>2</w:t>
      </w:r>
      <w:r w:rsidR="006D5223" w:rsidRPr="00625C1B">
        <w:rPr>
          <w:rFonts w:eastAsia="游明朝"/>
          <w:b/>
          <w:bCs/>
          <w:lang w:eastAsia="ja-JP"/>
        </w:rPr>
        <w:t xml:space="preserve">: Confirm the working assumption on </w:t>
      </w:r>
      <w:r w:rsidR="006D5223" w:rsidRPr="00625C1B">
        <w:rPr>
          <w:b/>
          <w:bCs/>
          <w:color w:val="000000"/>
          <w:szCs w:val="20"/>
        </w:rPr>
        <w:t>UE(s) to be UE-A(s)/UE-B(s) in the inter-UE coordination information transmission triggered by a condition other than explicit request reception in Mode 2.</w:t>
      </w:r>
      <w:r w:rsidRPr="00615EC0">
        <w:rPr>
          <w:b/>
          <w:bCs/>
        </w:rPr>
        <w:fldChar w:fldCharType="end"/>
      </w:r>
    </w:p>
    <w:p w14:paraId="5A5BE78D" w14:textId="5FBF3FD9" w:rsidR="00C95C4B" w:rsidRDefault="00C95C4B" w:rsidP="00C95C4B">
      <w:pPr>
        <w:pStyle w:val="3GPPNormalText"/>
        <w:rPr>
          <w:b/>
          <w:bCs/>
        </w:rPr>
      </w:pPr>
      <w:r w:rsidRPr="00615EC0">
        <w:rPr>
          <w:b/>
          <w:bCs/>
        </w:rPr>
        <w:fldChar w:fldCharType="begin"/>
      </w:r>
      <w:r w:rsidRPr="00615EC0">
        <w:rPr>
          <w:b/>
          <w:bCs/>
        </w:rPr>
        <w:instrText xml:space="preserve"> REF _Ref83994937 </w:instrText>
      </w:r>
      <w:r>
        <w:rPr>
          <w:b/>
          <w:bCs/>
        </w:rPr>
        <w:instrText xml:space="preserve"> \* MERGEFORMAT </w:instrText>
      </w:r>
      <w:r w:rsidRPr="00615EC0">
        <w:rPr>
          <w:b/>
          <w:bCs/>
        </w:rPr>
        <w:fldChar w:fldCharType="separate"/>
      </w:r>
      <w:r w:rsidR="006D5223" w:rsidRPr="00625C1B">
        <w:rPr>
          <w:b/>
          <w:bCs/>
        </w:rPr>
        <w:t xml:space="preserve">Proposal </w:t>
      </w:r>
      <w:r w:rsidR="006D5223" w:rsidRPr="00625C1B">
        <w:rPr>
          <w:b/>
          <w:bCs/>
          <w:noProof/>
        </w:rPr>
        <w:t>3</w:t>
      </w:r>
      <w:r w:rsidR="006D5223" w:rsidRPr="00625C1B">
        <w:rPr>
          <w:rFonts w:eastAsia="游明朝"/>
          <w:b/>
          <w:bCs/>
          <w:lang w:eastAsia="ja-JP"/>
        </w:rPr>
        <w:t>: All combinations of information types and triggering mechanisms should be supported for scheme 1.</w:t>
      </w:r>
      <w:r w:rsidRPr="00615EC0">
        <w:rPr>
          <w:b/>
          <w:bCs/>
        </w:rPr>
        <w:fldChar w:fldCharType="end"/>
      </w:r>
    </w:p>
    <w:p w14:paraId="16241ADF" w14:textId="0ABB3D3D" w:rsidR="006D5223" w:rsidRPr="006D5223" w:rsidRDefault="006D5223" w:rsidP="00C95C4B">
      <w:pPr>
        <w:pStyle w:val="3GPPNormalText"/>
        <w:rPr>
          <w:b/>
          <w:bCs/>
        </w:rPr>
      </w:pPr>
      <w:r w:rsidRPr="006D5223">
        <w:rPr>
          <w:b/>
          <w:bCs/>
        </w:rPr>
        <w:fldChar w:fldCharType="begin"/>
      </w:r>
      <w:r w:rsidRPr="006D5223">
        <w:rPr>
          <w:b/>
          <w:bCs/>
        </w:rPr>
        <w:instrText xml:space="preserve"> REF _Ref86997517 \h </w:instrText>
      </w:r>
      <w:r w:rsidRPr="00625C1B">
        <w:rPr>
          <w:b/>
          <w:bCs/>
        </w:rPr>
        <w:instrText xml:space="preserve"> \* MERGEFORMAT </w:instrText>
      </w:r>
      <w:r w:rsidRPr="006D5223">
        <w:rPr>
          <w:b/>
          <w:bCs/>
        </w:rPr>
      </w:r>
      <w:r w:rsidRPr="00625C1B">
        <w:rPr>
          <w:b/>
          <w:bCs/>
        </w:rPr>
        <w:fldChar w:fldCharType="separate"/>
      </w:r>
      <w:r w:rsidRPr="00625C1B">
        <w:rPr>
          <w:b/>
          <w:bCs/>
        </w:rPr>
        <w:t xml:space="preserve">Proposal </w:t>
      </w:r>
      <w:r w:rsidRPr="00625C1B">
        <w:rPr>
          <w:b/>
          <w:bCs/>
          <w:noProof/>
        </w:rPr>
        <w:t>4</w:t>
      </w:r>
      <w:r w:rsidRPr="00625C1B">
        <w:rPr>
          <w:rFonts w:eastAsia="游明朝"/>
          <w:b/>
          <w:bCs/>
          <w:lang w:eastAsia="ja-JP"/>
        </w:rPr>
        <w:t>: A</w:t>
      </w:r>
      <w:r w:rsidRPr="00625C1B">
        <w:rPr>
          <w:b/>
          <w:bCs/>
        </w:rPr>
        <w:t>t least condition-based triggering should be supported for scheme 2.</w:t>
      </w:r>
      <w:r w:rsidRPr="006D5223">
        <w:rPr>
          <w:b/>
          <w:bCs/>
        </w:rPr>
        <w:fldChar w:fldCharType="end"/>
      </w:r>
    </w:p>
    <w:p w14:paraId="29EEDC5C" w14:textId="6EDC96F3" w:rsidR="00C95C4B" w:rsidRPr="00615EC0" w:rsidRDefault="00C95C4B" w:rsidP="00C95C4B">
      <w:pPr>
        <w:pStyle w:val="3GPPNormalText"/>
        <w:rPr>
          <w:b/>
          <w:bCs/>
        </w:rPr>
      </w:pPr>
      <w:r w:rsidRPr="00615EC0">
        <w:rPr>
          <w:b/>
          <w:bCs/>
        </w:rPr>
        <w:fldChar w:fldCharType="begin"/>
      </w:r>
      <w:r w:rsidRPr="00615EC0">
        <w:rPr>
          <w:b/>
          <w:bCs/>
        </w:rPr>
        <w:instrText xml:space="preserve"> REF _Ref83994938 </w:instrText>
      </w:r>
      <w:r>
        <w:rPr>
          <w:b/>
          <w:bCs/>
        </w:rPr>
        <w:instrText xml:space="preserve"> \* MERGEFORMAT </w:instrText>
      </w:r>
      <w:r w:rsidRPr="00615EC0">
        <w:rPr>
          <w:b/>
          <w:bCs/>
        </w:rPr>
        <w:fldChar w:fldCharType="separate"/>
      </w:r>
      <w:r w:rsidR="006D5223" w:rsidRPr="00625C1B">
        <w:rPr>
          <w:b/>
          <w:bCs/>
        </w:rPr>
        <w:t xml:space="preserve">Proposal </w:t>
      </w:r>
      <w:r w:rsidR="006D5223" w:rsidRPr="00625C1B">
        <w:rPr>
          <w:b/>
          <w:bCs/>
          <w:noProof/>
        </w:rPr>
        <w:t>5</w:t>
      </w:r>
      <w:r w:rsidR="006D5223" w:rsidRPr="00625C1B">
        <w:rPr>
          <w:rFonts w:eastAsia="游明朝"/>
          <w:b/>
          <w:bCs/>
          <w:lang w:eastAsia="ja-JP"/>
        </w:rPr>
        <w:t xml:space="preserve">: </w:t>
      </w:r>
      <w:r w:rsidR="006D5223" w:rsidRPr="00625C1B">
        <w:rPr>
          <w:rFonts w:cs="Times New Roman"/>
          <w:b/>
          <w:bCs/>
        </w:rPr>
        <w:t>For scheme 1, 2nd</w:t>
      </w:r>
      <w:r w:rsidR="006D5223" w:rsidRPr="00625C1B">
        <w:rPr>
          <w:b/>
          <w:bCs/>
        </w:rPr>
        <w:t xml:space="preserve"> </w:t>
      </w:r>
      <w:r w:rsidR="006D5223" w:rsidRPr="00625C1B">
        <w:rPr>
          <w:rFonts w:cs="Times New Roman"/>
          <w:b/>
          <w:bCs/>
        </w:rPr>
        <w:t xml:space="preserve">SCI is </w:t>
      </w:r>
      <w:r w:rsidR="006D5223" w:rsidRPr="00625C1B">
        <w:rPr>
          <w:b/>
          <w:bCs/>
        </w:rPr>
        <w:t>used</w:t>
      </w:r>
      <w:r w:rsidR="006D5223" w:rsidRPr="00625C1B">
        <w:rPr>
          <w:rFonts w:cs="Times New Roman"/>
          <w:b/>
          <w:bCs/>
        </w:rPr>
        <w:t xml:space="preserve"> for the container of the coordination information.</w:t>
      </w:r>
      <w:r w:rsidRPr="00615EC0">
        <w:rPr>
          <w:b/>
          <w:bCs/>
        </w:rPr>
        <w:fldChar w:fldCharType="end"/>
      </w:r>
    </w:p>
    <w:p w14:paraId="3329675B" w14:textId="4443C45B" w:rsidR="00C95C4B" w:rsidRPr="00615EC0" w:rsidRDefault="00C95C4B" w:rsidP="00C95C4B">
      <w:pPr>
        <w:pStyle w:val="3GPPNormalText"/>
        <w:rPr>
          <w:b/>
          <w:bCs/>
        </w:rPr>
      </w:pPr>
      <w:r w:rsidRPr="00615EC0">
        <w:rPr>
          <w:b/>
          <w:bCs/>
        </w:rPr>
        <w:fldChar w:fldCharType="begin"/>
      </w:r>
      <w:r w:rsidRPr="00615EC0">
        <w:rPr>
          <w:b/>
          <w:bCs/>
        </w:rPr>
        <w:instrText xml:space="preserve"> REF _Ref83994940 </w:instrText>
      </w:r>
      <w:r>
        <w:rPr>
          <w:b/>
          <w:bCs/>
        </w:rPr>
        <w:instrText xml:space="preserve"> \* MERGEFORMAT </w:instrText>
      </w:r>
      <w:r w:rsidRPr="00615EC0">
        <w:rPr>
          <w:b/>
          <w:bCs/>
        </w:rPr>
        <w:fldChar w:fldCharType="separate"/>
      </w:r>
      <w:r w:rsidR="006D5223" w:rsidRPr="00625C1B">
        <w:rPr>
          <w:b/>
          <w:bCs/>
        </w:rPr>
        <w:t xml:space="preserve">Proposal </w:t>
      </w:r>
      <w:r w:rsidR="006D5223" w:rsidRPr="00625C1B">
        <w:rPr>
          <w:b/>
          <w:bCs/>
          <w:noProof/>
        </w:rPr>
        <w:t>6</w:t>
      </w:r>
      <w:r w:rsidR="006D5223" w:rsidRPr="00625C1B">
        <w:rPr>
          <w:rFonts w:eastAsia="游明朝"/>
          <w:b/>
          <w:bCs/>
          <w:lang w:eastAsia="ja-JP"/>
        </w:rPr>
        <w:t xml:space="preserve">: </w:t>
      </w:r>
      <w:r w:rsidR="006D5223" w:rsidRPr="00625C1B">
        <w:rPr>
          <w:rFonts w:cs="Times New Roman"/>
          <w:b/>
          <w:bCs/>
        </w:rPr>
        <w:t xml:space="preserve">For scheme 1, </w:t>
      </w:r>
      <w:r w:rsidR="006D5223" w:rsidRPr="00625C1B">
        <w:rPr>
          <w:rFonts w:eastAsia="游明朝"/>
          <w:b/>
          <w:bCs/>
          <w:lang w:eastAsia="ja-JP"/>
        </w:rPr>
        <w:t>the 2nd SCI with the inter-UE coordination information can be transmitted with/without SL-SCH on a PSSCH transmission.</w:t>
      </w:r>
      <w:r w:rsidRPr="00615EC0">
        <w:rPr>
          <w:b/>
          <w:bCs/>
        </w:rPr>
        <w:fldChar w:fldCharType="end"/>
      </w:r>
    </w:p>
    <w:p w14:paraId="4EF2372F" w14:textId="40AF5096" w:rsidR="00C95C4B" w:rsidRPr="00615EC0" w:rsidRDefault="00C95C4B" w:rsidP="00C95C4B">
      <w:pPr>
        <w:pStyle w:val="3GPPNormalText"/>
        <w:rPr>
          <w:b/>
          <w:bCs/>
        </w:rPr>
      </w:pPr>
      <w:r w:rsidRPr="00615EC0">
        <w:rPr>
          <w:b/>
          <w:bCs/>
        </w:rPr>
        <w:fldChar w:fldCharType="begin"/>
      </w:r>
      <w:r w:rsidRPr="00615EC0">
        <w:rPr>
          <w:b/>
          <w:bCs/>
        </w:rPr>
        <w:instrText xml:space="preserve"> REF _Ref83994945 </w:instrText>
      </w:r>
      <w:r>
        <w:rPr>
          <w:b/>
          <w:bCs/>
        </w:rPr>
        <w:instrText xml:space="preserve"> \* MERGEFORMAT </w:instrText>
      </w:r>
      <w:r w:rsidRPr="00615EC0">
        <w:rPr>
          <w:b/>
          <w:bCs/>
        </w:rPr>
        <w:fldChar w:fldCharType="separate"/>
      </w:r>
      <w:r w:rsidR="006D5223" w:rsidRPr="00625C1B">
        <w:rPr>
          <w:b/>
          <w:bCs/>
        </w:rPr>
        <w:t xml:space="preserve">Proposal </w:t>
      </w:r>
      <w:r w:rsidR="006D5223" w:rsidRPr="00625C1B">
        <w:rPr>
          <w:b/>
          <w:bCs/>
          <w:noProof/>
        </w:rPr>
        <w:t>7</w:t>
      </w:r>
      <w:r w:rsidR="006D5223" w:rsidRPr="00625C1B">
        <w:rPr>
          <w:rFonts w:eastAsia="游明朝"/>
          <w:b/>
          <w:bCs/>
          <w:lang w:eastAsia="ja-JP"/>
        </w:rPr>
        <w:t xml:space="preserve">: </w:t>
      </w:r>
      <w:r w:rsidR="006D5223" w:rsidRPr="00625C1B">
        <w:rPr>
          <w:rFonts w:cs="Times New Roman"/>
          <w:b/>
          <w:bCs/>
        </w:rPr>
        <w:t>For scheme 1, 2nd</w:t>
      </w:r>
      <w:r w:rsidR="006D5223" w:rsidRPr="00625C1B">
        <w:rPr>
          <w:b/>
          <w:bCs/>
        </w:rPr>
        <w:t xml:space="preserve"> </w:t>
      </w:r>
      <w:r w:rsidR="006D5223" w:rsidRPr="00625C1B">
        <w:rPr>
          <w:rFonts w:cs="Times New Roman"/>
          <w:b/>
          <w:bCs/>
        </w:rPr>
        <w:t xml:space="preserve">SCI is </w:t>
      </w:r>
      <w:r w:rsidR="006D5223" w:rsidRPr="00625C1B">
        <w:rPr>
          <w:b/>
          <w:bCs/>
        </w:rPr>
        <w:t>used</w:t>
      </w:r>
      <w:r w:rsidR="006D5223" w:rsidRPr="00625C1B">
        <w:rPr>
          <w:rFonts w:cs="Times New Roman"/>
          <w:b/>
          <w:bCs/>
        </w:rPr>
        <w:t xml:space="preserve"> for the container of</w:t>
      </w:r>
      <w:r w:rsidR="006D5223" w:rsidRPr="00625C1B">
        <w:rPr>
          <w:b/>
          <w:bCs/>
        </w:rPr>
        <w:t xml:space="preserve"> a dynamically</w:t>
      </w:r>
      <w:r w:rsidR="006D5223" w:rsidRPr="00625C1B">
        <w:rPr>
          <w:rFonts w:cs="Times New Roman"/>
          <w:b/>
          <w:bCs/>
        </w:rPr>
        <w:t xml:space="preserve"> </w:t>
      </w:r>
      <w:r w:rsidR="006D5223" w:rsidRPr="00625C1B">
        <w:rPr>
          <w:b/>
          <w:bCs/>
          <w:szCs w:val="20"/>
          <w:lang w:eastAsia="ko-KR"/>
        </w:rPr>
        <w:t xml:space="preserve">explicit request to trigger </w:t>
      </w:r>
      <w:r w:rsidR="006D5223" w:rsidRPr="00625C1B">
        <w:rPr>
          <w:b/>
          <w:bCs/>
          <w:lang w:eastAsia="ko-KR"/>
        </w:rPr>
        <w:t xml:space="preserve">aperiodic transmission of the </w:t>
      </w:r>
      <w:r w:rsidR="006D5223" w:rsidRPr="00625C1B">
        <w:rPr>
          <w:b/>
          <w:bCs/>
          <w:szCs w:val="20"/>
          <w:lang w:eastAsia="ko-KR"/>
        </w:rPr>
        <w:t>inter-UE coordination information</w:t>
      </w:r>
      <w:r w:rsidR="006D5223" w:rsidRPr="00625C1B">
        <w:rPr>
          <w:rFonts w:cs="Times New Roman"/>
          <w:b/>
          <w:bCs/>
        </w:rPr>
        <w:t>.</w:t>
      </w:r>
      <w:r w:rsidRPr="00615EC0">
        <w:rPr>
          <w:b/>
          <w:bCs/>
        </w:rPr>
        <w:fldChar w:fldCharType="end"/>
      </w:r>
    </w:p>
    <w:p w14:paraId="147B352B" w14:textId="4B59EA82" w:rsidR="00C95C4B" w:rsidRPr="00615EC0" w:rsidRDefault="00C95C4B" w:rsidP="00615EC0">
      <w:pPr>
        <w:pStyle w:val="3GPPNormalText"/>
        <w:rPr>
          <w:b/>
          <w:bCs/>
        </w:rPr>
      </w:pPr>
      <w:r w:rsidRPr="00615EC0">
        <w:rPr>
          <w:b/>
          <w:bCs/>
        </w:rPr>
        <w:fldChar w:fldCharType="begin"/>
      </w:r>
      <w:r w:rsidRPr="00615EC0">
        <w:rPr>
          <w:b/>
          <w:bCs/>
        </w:rPr>
        <w:instrText xml:space="preserve"> REF _Ref83994947 </w:instrText>
      </w:r>
      <w:r>
        <w:rPr>
          <w:b/>
          <w:bCs/>
        </w:rPr>
        <w:instrText xml:space="preserve"> \* MERGEFORMAT </w:instrText>
      </w:r>
      <w:r w:rsidRPr="00615EC0">
        <w:rPr>
          <w:b/>
          <w:bCs/>
        </w:rPr>
        <w:fldChar w:fldCharType="separate"/>
      </w:r>
      <w:r w:rsidR="006D5223" w:rsidRPr="00625C1B">
        <w:rPr>
          <w:b/>
          <w:bCs/>
        </w:rPr>
        <w:t xml:space="preserve">Proposal </w:t>
      </w:r>
      <w:r w:rsidR="006D5223" w:rsidRPr="00625C1B">
        <w:rPr>
          <w:b/>
          <w:bCs/>
          <w:noProof/>
        </w:rPr>
        <w:t>8</w:t>
      </w:r>
      <w:r w:rsidR="006D5223" w:rsidRPr="00625C1B">
        <w:rPr>
          <w:rFonts w:eastAsia="游明朝"/>
          <w:b/>
          <w:bCs/>
          <w:lang w:eastAsia="ja-JP"/>
        </w:rPr>
        <w:t xml:space="preserve">: </w:t>
      </w:r>
      <w:r w:rsidR="006D5223" w:rsidRPr="00625C1B">
        <w:rPr>
          <w:b/>
          <w:bCs/>
        </w:rPr>
        <w:t xml:space="preserve">For scheme 1, MAC CE is used for the container of a semi-statically </w:t>
      </w:r>
      <w:r w:rsidR="006D5223" w:rsidRPr="00625C1B">
        <w:rPr>
          <w:b/>
          <w:bCs/>
          <w:szCs w:val="20"/>
          <w:lang w:eastAsia="ko-KR"/>
        </w:rPr>
        <w:t xml:space="preserve">explicit request to trigger </w:t>
      </w:r>
      <w:r w:rsidR="006D5223" w:rsidRPr="00625C1B">
        <w:rPr>
          <w:b/>
          <w:bCs/>
          <w:lang w:eastAsia="ko-KR"/>
        </w:rPr>
        <w:t xml:space="preserve">periodic transmissions of the </w:t>
      </w:r>
      <w:r w:rsidR="006D5223" w:rsidRPr="00625C1B">
        <w:rPr>
          <w:b/>
          <w:bCs/>
          <w:szCs w:val="20"/>
          <w:lang w:eastAsia="ko-KR"/>
        </w:rPr>
        <w:t>inter-UE coordination information</w:t>
      </w:r>
      <w:r w:rsidR="006D5223" w:rsidRPr="00625C1B">
        <w:rPr>
          <w:b/>
          <w:bCs/>
        </w:rPr>
        <w:t>.</w:t>
      </w:r>
      <w:r w:rsidRPr="00615EC0">
        <w:rPr>
          <w:b/>
          <w:bCs/>
        </w:rPr>
        <w:fldChar w:fldCharType="end"/>
      </w:r>
    </w:p>
    <w:p w14:paraId="5EE7B8AD" w14:textId="77777777" w:rsidR="00C95C4B" w:rsidRDefault="00C95C4B" w:rsidP="00615EC0">
      <w:pPr>
        <w:pStyle w:val="3GPPNormalText"/>
      </w:pPr>
    </w:p>
    <w:p w14:paraId="09A29AC6" w14:textId="77777777" w:rsidR="001C7B1A" w:rsidRPr="00674701" w:rsidRDefault="001C7B1A"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2F5B0F35" w:rsidR="00AB1669" w:rsidRPr="00D455D6" w:rsidRDefault="00E66FC7" w:rsidP="00F3167D">
      <w:pPr>
        <w:numPr>
          <w:ilvl w:val="0"/>
          <w:numId w:val="9"/>
        </w:numPr>
        <w:ind w:left="357" w:hanging="357"/>
        <w:jc w:val="both"/>
        <w:rPr>
          <w:rFonts w:cs="Times"/>
          <w:lang w:eastAsia="x-none"/>
        </w:rPr>
      </w:pPr>
      <w:r w:rsidRPr="00D455D6">
        <w:rPr>
          <w:rFonts w:eastAsia="游明朝" w:cs="Times"/>
          <w:lang w:eastAsia="ja-JP"/>
        </w:rPr>
        <w:t>RAN1 chairman’s notes, RAN1#10</w:t>
      </w:r>
      <w:r w:rsidR="007F5446">
        <w:rPr>
          <w:rFonts w:eastAsia="游明朝" w:cs="Times"/>
          <w:lang w:eastAsia="ja-JP"/>
        </w:rPr>
        <w:t>6</w:t>
      </w:r>
      <w:r w:rsidR="00BE26B6">
        <w:rPr>
          <w:rFonts w:eastAsia="游明朝" w:cs="Times"/>
          <w:lang w:eastAsia="ja-JP"/>
        </w:rPr>
        <w:t>b</w:t>
      </w:r>
      <w:r w:rsidRPr="00D455D6">
        <w:rPr>
          <w:rFonts w:eastAsia="游明朝" w:cs="Times"/>
          <w:lang w:eastAsia="ja-JP"/>
        </w:rPr>
        <w:t>-e</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14DD4" w14:textId="77777777" w:rsidR="00A6417F" w:rsidRDefault="00A6417F">
      <w:r>
        <w:separator/>
      </w:r>
    </w:p>
  </w:endnote>
  <w:endnote w:type="continuationSeparator" w:id="0">
    <w:p w14:paraId="7758E4E1" w14:textId="77777777" w:rsidR="00A6417F" w:rsidRDefault="00A6417F">
      <w:r>
        <w:continuationSeparator/>
      </w:r>
    </w:p>
  </w:endnote>
  <w:endnote w:type="continuationNotice" w:id="1">
    <w:p w14:paraId="5B10B2B1" w14:textId="77777777" w:rsidR="00A6417F" w:rsidRDefault="00A64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5FBD0" w14:textId="77777777" w:rsidR="00A6417F" w:rsidRDefault="00A6417F">
      <w:r>
        <w:separator/>
      </w:r>
    </w:p>
  </w:footnote>
  <w:footnote w:type="continuationSeparator" w:id="0">
    <w:p w14:paraId="24E9BC94" w14:textId="77777777" w:rsidR="00A6417F" w:rsidRDefault="00A6417F">
      <w:r>
        <w:continuationSeparator/>
      </w:r>
    </w:p>
  </w:footnote>
  <w:footnote w:type="continuationNotice" w:id="1">
    <w:p w14:paraId="745B8AFA" w14:textId="77777777" w:rsidR="00A6417F" w:rsidRDefault="00A641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6"/>
  </w:num>
  <w:num w:numId="3">
    <w:abstractNumId w:val="28"/>
  </w:num>
  <w:num w:numId="4">
    <w:abstractNumId w:val="27"/>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12"/>
  </w:num>
  <w:num w:numId="9">
    <w:abstractNumId w:val="20"/>
  </w:num>
  <w:num w:numId="10">
    <w:abstractNumId w:val="19"/>
  </w:num>
  <w:num w:numId="11">
    <w:abstractNumId w:val="2"/>
  </w:num>
  <w:num w:numId="12">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6"/>
  </w:num>
  <w:num w:numId="15">
    <w:abstractNumId w:val="17"/>
  </w:num>
  <w:num w:numId="16">
    <w:abstractNumId w:val="14"/>
  </w:num>
  <w:num w:numId="17">
    <w:abstractNumId w:val="10"/>
  </w:num>
  <w:num w:numId="18">
    <w:abstractNumId w:val="21"/>
  </w:num>
  <w:num w:numId="19">
    <w:abstractNumId w:val="11"/>
  </w:num>
  <w:num w:numId="20">
    <w:abstractNumId w:val="18"/>
  </w:num>
  <w:num w:numId="21">
    <w:abstractNumId w:val="23"/>
  </w:num>
  <w:num w:numId="22">
    <w:abstractNumId w:val="5"/>
  </w:num>
  <w:num w:numId="23">
    <w:abstractNumId w:val="13"/>
  </w:num>
  <w:num w:numId="24">
    <w:abstractNumId w:val="9"/>
  </w:num>
  <w:num w:numId="25">
    <w:abstractNumId w:val="7"/>
  </w:num>
  <w:num w:numId="26">
    <w:abstractNumId w:val="8"/>
  </w:num>
  <w:num w:numId="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972"/>
    <w:rsid w:val="001F5C10"/>
    <w:rsid w:val="001F611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5CB"/>
    <w:rsid w:val="00201612"/>
    <w:rsid w:val="0020183D"/>
    <w:rsid w:val="00201840"/>
    <w:rsid w:val="00201BBA"/>
    <w:rsid w:val="0020220C"/>
    <w:rsid w:val="00202669"/>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C1D"/>
    <w:rsid w:val="00551032"/>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A62"/>
    <w:rsid w:val="006A2C3E"/>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266"/>
    <w:rsid w:val="00B53339"/>
    <w:rsid w:val="00B53351"/>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1202"/>
    <w:rsid w:val="00B8146A"/>
    <w:rsid w:val="00B81702"/>
    <w:rsid w:val="00B81E75"/>
    <w:rsid w:val="00B823EF"/>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040"/>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5E2"/>
    <w:rsid w:val="00C40683"/>
    <w:rsid w:val="00C40945"/>
    <w:rsid w:val="00C40D88"/>
    <w:rsid w:val="00C41755"/>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C56"/>
    <w:rsid w:val="00E3612B"/>
    <w:rsid w:val="00E36278"/>
    <w:rsid w:val="00E363CD"/>
    <w:rsid w:val="00E366C4"/>
    <w:rsid w:val="00E367D4"/>
    <w:rsid w:val="00E36C23"/>
    <w:rsid w:val="00E36D93"/>
    <w:rsid w:val="00E373C7"/>
    <w:rsid w:val="00E376D5"/>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E4"/>
    <w:rsid w:val="00EA05C0"/>
    <w:rsid w:val="00EA0852"/>
    <w:rsid w:val="00EA087D"/>
    <w:rsid w:val="00EA0CB6"/>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EC4"/>
    <w:rsid w:val="00EA4F63"/>
    <w:rsid w:val="00EA59DB"/>
    <w:rsid w:val="00EA5D51"/>
    <w:rsid w:val="00EA64B9"/>
    <w:rsid w:val="00EA652A"/>
    <w:rsid w:val="00EA6A01"/>
    <w:rsid w:val="00EA6B98"/>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855"/>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2AF"/>
    <w:rsid w:val="00FC43DC"/>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B1BDA"/>
  <w15:chartTrackingRefBased/>
  <w15:docId w15:val="{E5BAFA32-B0BD-457C-9092-1D3A7376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170C"/>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DC8B9D4742BFB49B26D0BA2DD6AE53A" ma:contentTypeVersion="12" ma:contentTypeDescription="新建文档。" ma:contentTypeScope="" ma:versionID="fd91c0cc1e6787691fd931b72fcd4b2e">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dabee7e6a6102f22466f046d64c8626b"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2.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3.xml><?xml version="1.0" encoding="utf-8"?>
<ds:datastoreItem xmlns:ds="http://schemas.openxmlformats.org/officeDocument/2006/customXml" ds:itemID="{25AEF64B-C14B-4A9B-96CD-CA81FAFB5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1062</TotalTime>
  <Pages>4</Pages>
  <Words>1847</Words>
  <Characters>10533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Shimezawa, Kazuyuki (Sony)</dc:creator>
  <cp:keywords/>
  <cp:lastModifiedBy>Shimezawa, Kazuyuki (SGC)</cp:lastModifiedBy>
  <cp:revision>234</cp:revision>
  <cp:lastPrinted>2013-05-13T19:37:00Z</cp:lastPrinted>
  <dcterms:created xsi:type="dcterms:W3CDTF">2021-04-06T11:49:00Z</dcterms:created>
  <dcterms:modified xsi:type="dcterms:W3CDTF">2021-11-05T07:34:00Z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