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65CCA01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551230" w:rsidRPr="00551230">
        <w:rPr>
          <w:rFonts w:cs="Arial"/>
          <w:noProof w:val="0"/>
          <w:sz w:val="22"/>
          <w:szCs w:val="22"/>
        </w:rPr>
        <w:t>R1-2104045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285FF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</w:t>
      </w:r>
      <w:r w:rsidR="0006250C">
        <w:rPr>
          <w:rFonts w:ascii="Arial" w:hAnsi="Arial" w:cs="Arial"/>
          <w:b/>
          <w:sz w:val="22"/>
          <w:szCs w:val="22"/>
        </w:rPr>
        <w:t xml:space="preserve"> and </w:t>
      </w:r>
      <w:r w:rsidR="00EE5D23">
        <w:rPr>
          <w:rFonts w:ascii="Arial" w:hAnsi="Arial" w:cs="Arial"/>
          <w:b/>
          <w:sz w:val="22"/>
          <w:szCs w:val="22"/>
        </w:rPr>
        <w:t>G-CS-RNTI</w:t>
      </w:r>
      <w:r w:rsidR="00EA5E00">
        <w:rPr>
          <w:rFonts w:ascii="Arial" w:hAnsi="Arial" w:cs="Arial"/>
          <w:b/>
          <w:sz w:val="22"/>
          <w:szCs w:val="22"/>
        </w:rPr>
        <w:t xml:space="preserve">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3D327" w14:textId="7837B773" w:rsidR="00EE5D23" w:rsidRDefault="00A57C8D" w:rsidP="000F6242">
      <w:r w:rsidRPr="00A57C8D">
        <w:t>RAN1 discussed whether a UE can be configured with multiple G-RNTIs</w:t>
      </w:r>
      <w:r w:rsidR="009F5386">
        <w:rPr>
          <w:rFonts w:hint="eastAsia"/>
          <w:lang w:eastAsia="zh-CN"/>
        </w:rPr>
        <w:t>/</w:t>
      </w:r>
      <w:r w:rsidR="009F5386">
        <w:rPr>
          <w:lang w:eastAsia="zh-CN"/>
        </w:rPr>
        <w:t>G-CS-RNTI</w:t>
      </w:r>
      <w:r w:rsidR="009F5386">
        <w:rPr>
          <w:lang w:val="en-US" w:eastAsia="zh-CN"/>
        </w:rPr>
        <w:t>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r w:rsidR="003F7AEF">
        <w:t>Regarding G-RNTI (</w:t>
      </w:r>
      <w:r w:rsidR="003F7AEF" w:rsidRPr="003F7AEF">
        <w:t>group-common RNTI</w:t>
      </w:r>
      <w:r w:rsidR="003F7AEF">
        <w:t>), t</w:t>
      </w:r>
      <w:r w:rsidR="00EE5D23">
        <w:t>he following is RAN1 common understanding:</w:t>
      </w:r>
    </w:p>
    <w:p w14:paraId="1C1C7E17" w14:textId="7C9BF178" w:rsidR="00EE5D23" w:rsidRDefault="00EE5D23" w:rsidP="00C30D1F">
      <w:pPr>
        <w:numPr>
          <w:ilvl w:val="0"/>
          <w:numId w:val="12"/>
        </w:numPr>
      </w:pPr>
      <w:r>
        <w:t xml:space="preserve">G-RNTI is used for PTM scheme 1 based </w:t>
      </w:r>
      <w:r w:rsidR="007D0571">
        <w:t>(</w:t>
      </w:r>
      <w:r>
        <w:t>re</w:t>
      </w:r>
      <w:r w:rsidR="007D0571">
        <w:t>)</w:t>
      </w:r>
      <w:r>
        <w:t xml:space="preserve">transmission of </w:t>
      </w:r>
      <w:r w:rsidR="007D0571">
        <w:t xml:space="preserve">dynamic </w:t>
      </w:r>
      <w:r>
        <w:t>group-common PDSCH</w:t>
      </w:r>
      <w:r w:rsidR="00307981">
        <w:t xml:space="preserve"> and the corresponding group-common PDCCH</w:t>
      </w:r>
      <w:r>
        <w:t>.</w:t>
      </w:r>
    </w:p>
    <w:p w14:paraId="2FD2317F" w14:textId="49E6D59A" w:rsidR="003F7AEF" w:rsidRDefault="003F7AEF" w:rsidP="003F7AEF">
      <w:pPr>
        <w:numPr>
          <w:ilvl w:val="0"/>
          <w:numId w:val="12"/>
        </w:numPr>
      </w:pPr>
      <w:r w:rsidRPr="00DE11B0">
        <w:rPr>
          <w:b/>
          <w:lang w:eastAsia="zh-CN"/>
        </w:rPr>
        <w:t>PTM transmission scheme 1</w:t>
      </w:r>
      <w:r w:rsidRPr="00DE11B0">
        <w:rPr>
          <w:lang w:eastAsia="zh-CN"/>
        </w:rPr>
        <w:t xml:space="preserve">: For RRC_CONNECTED UEs in the same MBS group, use group-common PDCCH with CRC scrambled by group-common RNTI to schedule group-common PDSCH which is scrambled with the same group-common RNTI. </w:t>
      </w:r>
    </w:p>
    <w:p w14:paraId="7ED4EF22" w14:textId="77777777" w:rsidR="00DC25E7" w:rsidRDefault="00DC25E7" w:rsidP="00DC25E7"/>
    <w:p w14:paraId="711B9FEA" w14:textId="7E6D4537" w:rsidR="003F7AEF" w:rsidRDefault="003F7AEF" w:rsidP="003F7AEF">
      <w:r>
        <w:rPr>
          <w:rFonts w:hint="eastAsia"/>
        </w:rPr>
        <w:t>R</w:t>
      </w:r>
      <w:r>
        <w:t xml:space="preserve">egarding G-CS-RNTI, RAN1 </w:t>
      </w:r>
      <w:r>
        <w:rPr>
          <w:lang w:eastAsia="zh-CN"/>
        </w:rPr>
        <w:t>made the following agreement:</w:t>
      </w:r>
    </w:p>
    <w:p w14:paraId="23FE0B3C" w14:textId="77777777" w:rsidR="003F7AEF" w:rsidRDefault="003F7AEF" w:rsidP="003F7AE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6401D583" w14:textId="77777777" w:rsidR="003F7AEF" w:rsidRPr="00CE6CB2" w:rsidRDefault="003F7AEF" w:rsidP="003F7AEF">
      <w:pPr>
        <w:rPr>
          <w:lang w:eastAsia="x-none"/>
        </w:rPr>
      </w:pPr>
      <w:r w:rsidRPr="00CE6CB2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3568DED4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G-CS-RNTI is used for PTM scheme 1 based dynamic retransmission of SPS group-common PDSCH</w:t>
      </w:r>
      <w:r w:rsidRPr="00CE6CB2">
        <w:rPr>
          <w:rFonts w:hint="eastAsia"/>
          <w:lang w:eastAsia="x-none"/>
        </w:rPr>
        <w:t xml:space="preserve"> </w:t>
      </w:r>
    </w:p>
    <w:p w14:paraId="1339357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FFS</w:t>
      </w:r>
      <w:r>
        <w:rPr>
          <w:lang w:eastAsia="x-none"/>
        </w:rPr>
        <w:t>:</w:t>
      </w:r>
      <w:r w:rsidRPr="00CE6CB2">
        <w:rPr>
          <w:lang w:eastAsia="x-none"/>
        </w:rPr>
        <w:t xml:space="preserve"> </w:t>
      </w:r>
      <w:r>
        <w:rPr>
          <w:lang w:eastAsia="x-none"/>
        </w:rPr>
        <w:t>Whether</w:t>
      </w:r>
      <w:r w:rsidRPr="00CE6CB2">
        <w:rPr>
          <w:lang w:eastAsia="x-none"/>
        </w:rPr>
        <w:t xml:space="preserve"> </w:t>
      </w:r>
      <w:r>
        <w:rPr>
          <w:lang w:eastAsia="x-none"/>
        </w:rPr>
        <w:t>CS-</w:t>
      </w:r>
      <w:r w:rsidRPr="00CE6CB2">
        <w:rPr>
          <w:lang w:eastAsia="x-none"/>
        </w:rPr>
        <w:t xml:space="preserve">RNTI </w:t>
      </w:r>
      <w:r>
        <w:rPr>
          <w:lang w:eastAsia="x-none"/>
        </w:rPr>
        <w:t>can be</w:t>
      </w:r>
      <w:r w:rsidRPr="00CE6CB2">
        <w:rPr>
          <w:lang w:eastAsia="x-none"/>
        </w:rPr>
        <w:t xml:space="preserve"> used for PTP retransmission of SPS group-common PDSCH.</w:t>
      </w:r>
    </w:p>
    <w:p w14:paraId="14C611BF" w14:textId="77777777" w:rsidR="003F7AEF" w:rsidRPr="00CE6CB2" w:rsidRDefault="003F7AEF" w:rsidP="003F7AE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 xml:space="preserve">FFS: </w:t>
      </w:r>
      <w:r>
        <w:rPr>
          <w:lang w:eastAsia="x-none"/>
        </w:rPr>
        <w:t>N</w:t>
      </w:r>
      <w:r w:rsidRPr="00CE6CB2">
        <w:rPr>
          <w:lang w:eastAsia="x-none"/>
        </w:rPr>
        <w:t>umber of G-CS-RNTI.</w:t>
      </w:r>
    </w:p>
    <w:p w14:paraId="6FF8D09D" w14:textId="77777777" w:rsidR="003F7AEF" w:rsidRDefault="003F7AEF" w:rsidP="000F6242"/>
    <w:p w14:paraId="3DC47725" w14:textId="271BC8F3" w:rsidR="00A57C8D" w:rsidRPr="00A57C8D" w:rsidRDefault="00A57C8D" w:rsidP="000F6242">
      <w:r w:rsidRPr="00A57C8D">
        <w:t>RAN1 seeks answers from RAN2 regarding the following questions:</w:t>
      </w:r>
    </w:p>
    <w:p w14:paraId="76E7EDF0" w14:textId="6EF7E606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G-RNTIs?</w:t>
      </w:r>
    </w:p>
    <w:p w14:paraId="7FCD4448" w14:textId="33D6BDE6" w:rsidR="0082761C" w:rsidRDefault="0082761C" w:rsidP="0082761C">
      <w:pPr>
        <w:rPr>
          <w:lang w:eastAsia="zh-CN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G-CS-RNTIs?</w:t>
      </w: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300633E1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RAN2 to provide answers for the questions and additional details that RAN1 shall further consider.</w:t>
      </w:r>
      <w:r w:rsidR="00452D20">
        <w:rPr>
          <w:rFonts w:ascii="Arial" w:hAnsi="Arial" w:cs="Arial"/>
          <w:bCs/>
        </w:rPr>
        <w:t xml:space="preserve"> 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473A15AE" w:rsidR="00E00076" w:rsidRDefault="00E00076" w:rsidP="002F1940"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p w14:paraId="44F3B20A" w14:textId="77777777" w:rsidR="00A13275" w:rsidRDefault="00A13275" w:rsidP="00A13275">
      <w:r w:rsidRPr="00E00076">
        <w:t>TSG RAN WG1 Meeting #10</w:t>
      </w:r>
      <w:r>
        <w:t>6</w:t>
      </w:r>
      <w:r w:rsidRPr="00E00076">
        <w:t xml:space="preserve">                       </w:t>
      </w:r>
      <w:r>
        <w:t>16</w:t>
      </w:r>
      <w:r w:rsidRPr="00E00076">
        <w:t xml:space="preserve">th </w:t>
      </w:r>
      <w:r>
        <w:t>Aug</w:t>
      </w:r>
      <w:r w:rsidRPr="00E00076">
        <w:t xml:space="preserve"> – </w:t>
      </w:r>
      <w:r>
        <w:t>27</w:t>
      </w:r>
      <w:r w:rsidRPr="00E00076">
        <w:t xml:space="preserve">th </w:t>
      </w:r>
      <w:r>
        <w:t>Aug</w:t>
      </w:r>
      <w:r w:rsidRPr="00E00076">
        <w:t>, 2021</w:t>
      </w:r>
      <w:r w:rsidRPr="00E00076">
        <w:tab/>
      </w:r>
      <w:r w:rsidRPr="00E00076">
        <w:tab/>
        <w:t>E-meeting</w:t>
      </w:r>
    </w:p>
    <w:p w14:paraId="1A5E8C41" w14:textId="77777777" w:rsidR="00A13275" w:rsidRDefault="00A13275" w:rsidP="002F1940"/>
    <w:bookmarkEnd w:id="16"/>
    <w:bookmarkEnd w:id="17"/>
    <w:bookmarkEnd w:id="18"/>
    <w:bookmarkEnd w:id="19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6AC"/>
    <w:rsid w:val="0006250C"/>
    <w:rsid w:val="000F6242"/>
    <w:rsid w:val="00147FB6"/>
    <w:rsid w:val="0023282E"/>
    <w:rsid w:val="002729AC"/>
    <w:rsid w:val="002835BD"/>
    <w:rsid w:val="002F1940"/>
    <w:rsid w:val="00307981"/>
    <w:rsid w:val="00383545"/>
    <w:rsid w:val="003E72B0"/>
    <w:rsid w:val="003F7AEF"/>
    <w:rsid w:val="00433500"/>
    <w:rsid w:val="00433F71"/>
    <w:rsid w:val="00440D43"/>
    <w:rsid w:val="0045131E"/>
    <w:rsid w:val="00452D20"/>
    <w:rsid w:val="0049528C"/>
    <w:rsid w:val="004E3939"/>
    <w:rsid w:val="00501C0A"/>
    <w:rsid w:val="00504F5E"/>
    <w:rsid w:val="00551230"/>
    <w:rsid w:val="005D37B8"/>
    <w:rsid w:val="005D6188"/>
    <w:rsid w:val="006311EB"/>
    <w:rsid w:val="006418CD"/>
    <w:rsid w:val="00696175"/>
    <w:rsid w:val="006A5499"/>
    <w:rsid w:val="006D6AD6"/>
    <w:rsid w:val="006E57DC"/>
    <w:rsid w:val="006F3A76"/>
    <w:rsid w:val="007474A5"/>
    <w:rsid w:val="00757EA3"/>
    <w:rsid w:val="00773FFF"/>
    <w:rsid w:val="007D0571"/>
    <w:rsid w:val="007F4F92"/>
    <w:rsid w:val="0082761C"/>
    <w:rsid w:val="0084395F"/>
    <w:rsid w:val="00884CB7"/>
    <w:rsid w:val="008C7552"/>
    <w:rsid w:val="008D772F"/>
    <w:rsid w:val="00927D2E"/>
    <w:rsid w:val="009454FD"/>
    <w:rsid w:val="00957DC4"/>
    <w:rsid w:val="0099764C"/>
    <w:rsid w:val="009B3E0C"/>
    <w:rsid w:val="009C3C67"/>
    <w:rsid w:val="009F5386"/>
    <w:rsid w:val="00A13275"/>
    <w:rsid w:val="00A348C9"/>
    <w:rsid w:val="00A57C8D"/>
    <w:rsid w:val="00B04C22"/>
    <w:rsid w:val="00B15ACE"/>
    <w:rsid w:val="00B219F9"/>
    <w:rsid w:val="00B97703"/>
    <w:rsid w:val="00BC1870"/>
    <w:rsid w:val="00BD67F1"/>
    <w:rsid w:val="00BD7099"/>
    <w:rsid w:val="00C238DF"/>
    <w:rsid w:val="00C30D1F"/>
    <w:rsid w:val="00C80CDB"/>
    <w:rsid w:val="00CA092E"/>
    <w:rsid w:val="00CA563A"/>
    <w:rsid w:val="00CA5E2C"/>
    <w:rsid w:val="00CB4F6C"/>
    <w:rsid w:val="00CD5BB9"/>
    <w:rsid w:val="00CD6D63"/>
    <w:rsid w:val="00CF6087"/>
    <w:rsid w:val="00D040FE"/>
    <w:rsid w:val="00D74E60"/>
    <w:rsid w:val="00D85EAA"/>
    <w:rsid w:val="00DC25E7"/>
    <w:rsid w:val="00E00076"/>
    <w:rsid w:val="00E60136"/>
    <w:rsid w:val="00E67CD1"/>
    <w:rsid w:val="00E86056"/>
    <w:rsid w:val="00EA5E00"/>
    <w:rsid w:val="00EE4CE1"/>
    <w:rsid w:val="00EE5D23"/>
    <w:rsid w:val="00F5325F"/>
    <w:rsid w:val="00F557E2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71</cp:revision>
  <cp:lastPrinted>2002-04-23T07:10:00Z</cp:lastPrinted>
  <dcterms:created xsi:type="dcterms:W3CDTF">2020-01-14T15:01:00Z</dcterms:created>
  <dcterms:modified xsi:type="dcterms:W3CDTF">2021-04-22T01:35:00Z</dcterms:modified>
</cp:coreProperties>
</file>