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EFE3" w14:textId="77777777" w:rsidR="00683B9B" w:rsidRDefault="00683B9B" w:rsidP="00683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R5s250028</w:t>
        </w:r>
      </w:fldSimple>
    </w:p>
    <w:p w14:paraId="35B69B33" w14:textId="77777777" w:rsidR="00683B9B" w:rsidRDefault="00683B9B" w:rsidP="00683B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3B9B" w14:paraId="1F3A535F" w14:textId="77777777" w:rsidTr="006A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D529" w14:textId="77777777" w:rsidR="00683B9B" w:rsidRDefault="00683B9B" w:rsidP="006A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83B9B" w14:paraId="79394385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D364F" w14:textId="77777777" w:rsidR="00683B9B" w:rsidRDefault="00683B9B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3B9B" w14:paraId="4B564B5F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048D1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6677C18A" w14:textId="77777777" w:rsidTr="006A3A1C">
        <w:tc>
          <w:tcPr>
            <w:tcW w:w="142" w:type="dxa"/>
            <w:tcBorders>
              <w:left w:val="single" w:sz="4" w:space="0" w:color="auto"/>
            </w:tcBorders>
          </w:tcPr>
          <w:p w14:paraId="4896665C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1B202" w14:textId="77777777" w:rsidR="00683B9B" w:rsidRPr="00410371" w:rsidRDefault="00683B9B" w:rsidP="006A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976E7B9" w14:textId="77777777" w:rsidR="00683B9B" w:rsidRDefault="00683B9B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45463" w14:textId="77777777" w:rsidR="00683B9B" w:rsidRPr="00410371" w:rsidRDefault="00683B9B" w:rsidP="006A3A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4875</w:t>
              </w:r>
            </w:fldSimple>
          </w:p>
        </w:tc>
        <w:tc>
          <w:tcPr>
            <w:tcW w:w="709" w:type="dxa"/>
          </w:tcPr>
          <w:p w14:paraId="08462BF1" w14:textId="77777777" w:rsidR="00683B9B" w:rsidRDefault="00683B9B" w:rsidP="006A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06517" w14:textId="77777777" w:rsidR="00683B9B" w:rsidRPr="00410371" w:rsidRDefault="00683B9B" w:rsidP="006A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02E119" w14:textId="77777777" w:rsidR="00683B9B" w:rsidRDefault="00683B9B" w:rsidP="006A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24955" w14:textId="77777777" w:rsidR="00683B9B" w:rsidRPr="00410371" w:rsidRDefault="00683B9B" w:rsidP="006A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442623" w14:textId="77777777" w:rsidR="00683B9B" w:rsidRDefault="00683B9B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683B9B" w14:paraId="4D411261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8A726" w14:textId="77777777" w:rsidR="00683B9B" w:rsidRDefault="00683B9B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683B9B" w14:paraId="245B1258" w14:textId="77777777" w:rsidTr="006A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AE835" w14:textId="77777777" w:rsidR="00683B9B" w:rsidRPr="00F25D98" w:rsidRDefault="00683B9B" w:rsidP="006A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3B9B" w14:paraId="06971FD1" w14:textId="77777777" w:rsidTr="006A3A1C">
        <w:tc>
          <w:tcPr>
            <w:tcW w:w="9641" w:type="dxa"/>
            <w:gridSpan w:val="9"/>
          </w:tcPr>
          <w:p w14:paraId="54DB92AF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C390A" w14:textId="77777777" w:rsidR="00683B9B" w:rsidRDefault="00683B9B" w:rsidP="00683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3B9B" w14:paraId="64D3A487" w14:textId="77777777" w:rsidTr="006A3A1C">
        <w:tc>
          <w:tcPr>
            <w:tcW w:w="2835" w:type="dxa"/>
          </w:tcPr>
          <w:p w14:paraId="6015239A" w14:textId="77777777" w:rsidR="00683B9B" w:rsidRDefault="00683B9B" w:rsidP="006A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03A53C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6C3EA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6CF09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15CD1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02A1E2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91A6A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74102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59DCC" w14:textId="77777777" w:rsidR="00683B9B" w:rsidRDefault="00683B9B" w:rsidP="006A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5BADFB" w14:textId="77777777" w:rsidR="00683B9B" w:rsidRDefault="00683B9B" w:rsidP="00683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3B9B" w14:paraId="54CD20E2" w14:textId="77777777" w:rsidTr="006A3A1C">
        <w:tc>
          <w:tcPr>
            <w:tcW w:w="9640" w:type="dxa"/>
            <w:gridSpan w:val="11"/>
          </w:tcPr>
          <w:p w14:paraId="262E2EFB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17030BDF" w14:textId="77777777" w:rsidTr="006A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365CD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5524C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22.5.21</w:t>
              </w:r>
            </w:fldSimple>
          </w:p>
        </w:tc>
      </w:tr>
      <w:tr w:rsidR="00683B9B" w14:paraId="716DB4CF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6AEB30D1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CB4B7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41B93B55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8BE4B5C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DBA19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83B9B" w14:paraId="0B200E9E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7A25F515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8123A" w14:textId="58E79F7D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83B9B" w14:paraId="31245B1F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67DD8B2D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13E00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5AD6CA82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5AC874EC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A7892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305606" w14:textId="77777777" w:rsidR="00683B9B" w:rsidRDefault="00683B9B" w:rsidP="006A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10DFA" w14:textId="77777777" w:rsidR="00683B9B" w:rsidRDefault="00683B9B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21BF0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2025-01-10</w:t>
              </w:r>
            </w:fldSimple>
          </w:p>
        </w:tc>
      </w:tr>
      <w:tr w:rsidR="00683B9B" w14:paraId="56CC16B9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7D23D509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0A51E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B4AA3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B27C9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A1F1F4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792483CF" w14:textId="77777777" w:rsidTr="006A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90A56D" w14:textId="77777777" w:rsidR="00683B9B" w:rsidRDefault="00683B9B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727DB" w14:textId="77777777" w:rsidR="00683B9B" w:rsidRDefault="00683B9B" w:rsidP="006A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30CDB4" w14:textId="77777777" w:rsidR="00683B9B" w:rsidRDefault="00683B9B" w:rsidP="006A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067BB" w14:textId="77777777" w:rsidR="00683B9B" w:rsidRDefault="00683B9B" w:rsidP="006A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835CB" w14:textId="77777777" w:rsidR="00683B9B" w:rsidRDefault="00683B9B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83B9B" w14:paraId="737B5A89" w14:textId="77777777" w:rsidTr="006A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19EF4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BA8C4" w14:textId="77777777" w:rsidR="00683B9B" w:rsidRDefault="00683B9B" w:rsidP="006A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654E6" w14:textId="77777777" w:rsidR="00683B9B" w:rsidRDefault="00683B9B" w:rsidP="006A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3D265" w14:textId="77777777" w:rsidR="00683B9B" w:rsidRPr="007C2097" w:rsidRDefault="00683B9B" w:rsidP="006A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83B9B" w14:paraId="59626244" w14:textId="77777777" w:rsidTr="006A3A1C">
        <w:tc>
          <w:tcPr>
            <w:tcW w:w="1843" w:type="dxa"/>
          </w:tcPr>
          <w:p w14:paraId="5E4D1E8C" w14:textId="77777777" w:rsidR="00683B9B" w:rsidRDefault="00683B9B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9C689" w14:textId="77777777" w:rsidR="00683B9B" w:rsidRDefault="00683B9B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0618AC24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0A525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C3922" w14:textId="7261B9BB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guard timer is set to 300s, which is sometimes insufficient if the UE has multiple bands enabled</w:t>
            </w:r>
          </w:p>
        </w:tc>
      </w:tr>
      <w:tr w:rsidR="00683B9B" w14:paraId="2A567504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08BEF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54C21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61747051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EB00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B42F4" w14:textId="2A1F215D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the guard timer to 420s.</w:t>
            </w:r>
          </w:p>
        </w:tc>
      </w:tr>
      <w:tr w:rsidR="00683B9B" w14:paraId="4A6DCA0A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BFEC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09B2C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708A60A9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CC06A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E9A18" w14:textId="074FABF4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683B9B" w14:paraId="11D35F98" w14:textId="77777777" w:rsidTr="006A3A1C">
        <w:tc>
          <w:tcPr>
            <w:tcW w:w="2694" w:type="dxa"/>
            <w:gridSpan w:val="2"/>
          </w:tcPr>
          <w:p w14:paraId="07AB1A5A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91FC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5A60B0EA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70509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91AAA" w14:textId="1E83FB6A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22.5.21</w:t>
            </w:r>
          </w:p>
        </w:tc>
      </w:tr>
      <w:tr w:rsidR="00683B9B" w14:paraId="2F4527A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FF3F3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E7D2E" w14:textId="77777777" w:rsidR="00683B9B" w:rsidRDefault="00683B9B" w:rsidP="00683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B9B" w14:paraId="5D0C4C2A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DFDC5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D1D79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07990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42B2F" w14:textId="77777777" w:rsidR="00683B9B" w:rsidRDefault="00683B9B" w:rsidP="00683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96172" w14:textId="77777777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55E27727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2DAB9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DC187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151C" w14:textId="3B449480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4AE6F" w14:textId="77777777" w:rsidR="00683B9B" w:rsidRDefault="00683B9B" w:rsidP="00683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4BB4E" w14:textId="48DE69DB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6D2EC9DF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E882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1BF29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F4C28" w14:textId="1BD4F50B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296038" w14:textId="77777777" w:rsidR="00683B9B" w:rsidRDefault="00683B9B" w:rsidP="00683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CF4F9" w14:textId="178FE288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43577BEC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372EA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C3B13" w14:textId="77777777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306FE" w14:textId="2E37DDE0" w:rsidR="00683B9B" w:rsidRDefault="00683B9B" w:rsidP="00683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015DE" w14:textId="77777777" w:rsidR="00683B9B" w:rsidRDefault="00683B9B" w:rsidP="00683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3A617" w14:textId="05F24B6F" w:rsidR="00683B9B" w:rsidRDefault="00683B9B" w:rsidP="00683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B9B" w14:paraId="5221BCA9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9F616" w14:textId="77777777" w:rsidR="00683B9B" w:rsidRDefault="00683B9B" w:rsidP="00683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26C4D" w14:textId="77777777" w:rsidR="00683B9B" w:rsidRDefault="00683B9B" w:rsidP="00683B9B">
            <w:pPr>
              <w:pStyle w:val="CRCoverPage"/>
              <w:spacing w:after="0"/>
              <w:rPr>
                <w:noProof/>
              </w:rPr>
            </w:pPr>
          </w:p>
        </w:tc>
      </w:tr>
      <w:tr w:rsidR="00683B9B" w14:paraId="23E478E1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F6E71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CD717" w14:textId="77777777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3B9B" w:rsidRPr="008863B9" w14:paraId="6AD23F6D" w14:textId="77777777" w:rsidTr="006A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E1C51" w14:textId="77777777" w:rsidR="00683B9B" w:rsidRPr="008863B9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11B54" w14:textId="77777777" w:rsidR="00683B9B" w:rsidRPr="008863B9" w:rsidRDefault="00683B9B" w:rsidP="00683B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B9B" w14:paraId="2D17C074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8379A" w14:textId="77777777" w:rsidR="00683B9B" w:rsidRDefault="00683B9B" w:rsidP="00683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9E449" w14:textId="77777777" w:rsidR="00683B9B" w:rsidRDefault="00683B9B" w:rsidP="00683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3EE641" w14:textId="77777777" w:rsidR="00683B9B" w:rsidRDefault="00683B9B" w:rsidP="00683B9B">
      <w:pPr>
        <w:pStyle w:val="CRCoverPage"/>
        <w:spacing w:after="0"/>
        <w:rPr>
          <w:noProof/>
          <w:sz w:val="8"/>
          <w:szCs w:val="8"/>
        </w:rPr>
      </w:pPr>
    </w:p>
    <w:p w14:paraId="5DD1BFA8" w14:textId="77777777" w:rsidR="00683B9B" w:rsidRDefault="00683B9B" w:rsidP="00683B9B">
      <w:pPr>
        <w:rPr>
          <w:noProof/>
        </w:rPr>
      </w:pPr>
    </w:p>
    <w:p w14:paraId="3D5F8422" w14:textId="77777777" w:rsidR="00F37ED9" w:rsidRDefault="00F37ED9" w:rsidP="00F37ED9">
      <w:pPr>
        <w:pStyle w:val="CRCoverPage"/>
        <w:spacing w:after="0"/>
        <w:rPr>
          <w:noProof/>
          <w:sz w:val="8"/>
          <w:szCs w:val="8"/>
        </w:rPr>
      </w:pPr>
    </w:p>
    <w:p w14:paraId="4AF1F7BB" w14:textId="77777777" w:rsidR="00F37ED9" w:rsidRDefault="00F37ED9" w:rsidP="00F37ED9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74128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7363E65" w14:textId="1FCE9583" w:rsidR="008667EF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667EF" w:rsidRPr="000B2A60">
        <w:rPr>
          <w:rFonts w:ascii="Arial" w:hAnsi="Arial" w:cs="Arial"/>
          <w:iCs/>
        </w:rPr>
        <w:t>Table of Contents</w:t>
      </w:r>
      <w:r w:rsidR="008667EF">
        <w:tab/>
      </w:r>
      <w:r w:rsidR="008667EF">
        <w:fldChar w:fldCharType="begin"/>
      </w:r>
      <w:r w:rsidR="008667EF">
        <w:instrText xml:space="preserve"> PAGEREF _Toc187412891 \h </w:instrText>
      </w:r>
      <w:r w:rsidR="008667EF">
        <w:fldChar w:fldCharType="separate"/>
      </w:r>
      <w:r w:rsidR="008667EF">
        <w:t>2</w:t>
      </w:r>
      <w:r w:rsidR="008667EF">
        <w:fldChar w:fldCharType="end"/>
      </w:r>
    </w:p>
    <w:p w14:paraId="07049557" w14:textId="0A4017AB" w:rsidR="008667EF" w:rsidRDefault="008667E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B2A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B2A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_Toc187412892 \h </w:instrText>
      </w:r>
      <w:r>
        <w:fldChar w:fldCharType="separate"/>
      </w:r>
      <w:r>
        <w:t>2</w:t>
      </w:r>
      <w:r>
        <w:fldChar w:fldCharType="end"/>
      </w:r>
    </w:p>
    <w:p w14:paraId="55E1EC9E" w14:textId="385C9108" w:rsidR="008667EF" w:rsidRDefault="008667E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B2A6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B2A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_Toc187412893 \h </w:instrText>
      </w:r>
      <w:r>
        <w:fldChar w:fldCharType="separate"/>
      </w:r>
      <w:r>
        <w:t>2</w:t>
      </w:r>
      <w:r>
        <w:fldChar w:fldCharType="end"/>
      </w:r>
    </w:p>
    <w:p w14:paraId="573F4436" w14:textId="53CBEEF4" w:rsidR="008667EF" w:rsidRDefault="008667E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B2A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B2A6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_Toc187412894 \h </w:instrText>
      </w:r>
      <w:r>
        <w:fldChar w:fldCharType="separate"/>
      </w:r>
      <w:r>
        <w:t>2</w:t>
      </w:r>
      <w:r>
        <w:fldChar w:fldCharType="end"/>
      </w:r>
    </w:p>
    <w:p w14:paraId="1E7482B4" w14:textId="3128AB2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741289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532F295D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>iwd-TTCN3-B2024-06_D24wk</w:t>
      </w:r>
      <w:r w:rsidR="00F37ED9">
        <w:rPr>
          <w:rFonts w:cs="Arial"/>
        </w:rPr>
        <w:t>50</w:t>
      </w:r>
      <w:r w:rsidR="004F2142" w:rsidRPr="004F2142">
        <w:rPr>
          <w:rFonts w:cs="Arial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7412893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6A2440A2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7412894"/>
      <w:r>
        <w:rPr>
          <w:rFonts w:cs="Arial"/>
          <w:b/>
          <w:bCs/>
          <w:color w:val="000000"/>
          <w:lang w:val="en-US" w:eastAsia="en-GB"/>
        </w:rPr>
        <w:t>Change</w:t>
      </w:r>
      <w:r w:rsidR="00BB2EDB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F2809C0" w:rsidR="004A40D5" w:rsidRPr="00E13853" w:rsidRDefault="00BB2EDB" w:rsidP="00206ED0">
            <w:pPr>
              <w:pStyle w:val="CRCoverPage"/>
              <w:spacing w:after="0"/>
              <w:rPr>
                <w:noProof/>
              </w:rPr>
            </w:pPr>
            <w:r w:rsidRPr="00BB2EDB">
              <w:rPr>
                <w:rFonts w:cs="Arial"/>
                <w:noProof/>
                <w:lang w:val="en-SG"/>
              </w:rPr>
              <w:t>TC_22_5_21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A0" w14:textId="74868AEE" w:rsidR="006E31A3" w:rsidRPr="00803546" w:rsidRDefault="002460DD" w:rsidP="00BB2ED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guard timer is set to 300s, which is sometimes insufficient if the UE has multiple bands enabled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4A651FBD" w:rsidR="006C61D0" w:rsidRPr="00FB2EB7" w:rsidRDefault="002460DD" w:rsidP="00BB2ED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Extended the guard timer to 420s</w:t>
            </w:r>
          </w:p>
        </w:tc>
      </w:tr>
      <w:tr w:rsidR="006C61D0" w:rsidRPr="00BB2EDB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DDB2FAD" w:rsidR="006C61D0" w:rsidRPr="00E43D01" w:rsidRDefault="00BB2EDB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r>
              <w:rPr>
                <w:rFonts w:ascii="Arial" w:hAnsi="Arial" w:cs="Arial"/>
                <w:lang w:val="de-DE" w:eastAsia="en-GB"/>
              </w:rPr>
              <w:t>NBIOT_Testsuite.ttcn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4A2B7E6B" w:rsidR="006C61D0" w:rsidRPr="00226DA7" w:rsidRDefault="00E64988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322" w14:textId="77777777" w:rsidR="00BB2EDB" w:rsidRPr="00BB2EDB" w:rsidRDefault="00E43D01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B2EDB"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TC_22_5_21() runs on MTC_NBIOT system SYSTEM_NBIOT {</w:t>
            </w:r>
          </w:p>
          <w:p w14:paraId="33443ACD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@purpose</w:t>
            </w:r>
          </w:p>
          <w:p w14:paraId="5B909014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NB-IoT/APN rate control for MO exception data</w:t>
            </w:r>
          </w:p>
          <w:p w14:paraId="53F445A7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5D20F135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53D25A6A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7E37E62" w14:textId="175BDEAC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300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744253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216A5A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NBIOT_PTC.create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("NBIOT") 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4CF9F6CE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C7E1D45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f_MTC_ConnectPTCs_NBIOT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(system,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35B123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FD97A1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>v_NBIOT.start(f_TC_22_5_21_NBIOT());</w:t>
            </w:r>
          </w:p>
          <w:p w14:paraId="252D66E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59D15547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t_GuardTimer.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EC168D2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CDF2CE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f_MTC_MainLoop_NBIOT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3505DA4" w14:textId="48CBB533" w:rsidR="00BB2EDB" w:rsidRPr="00850B74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5430EBB" w14:textId="7C06D30F" w:rsidR="002F79CF" w:rsidRPr="00850B74" w:rsidRDefault="002F79CF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E98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TC_22_5_21() runs on MTC_NBIOT system SYSTEM_NBIOT {</w:t>
            </w:r>
          </w:p>
          <w:p w14:paraId="709A56C0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6BFEF590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NB-IoT/APN rate control for MO exception data</w:t>
            </w:r>
          </w:p>
          <w:p w14:paraId="2F1F9238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69394063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  := 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54681232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78EE82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 w:rsidRPr="00BB2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420</w:t>
            </w: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 //WA#WI1368056 WA#22_5_21 300 --&gt; 420</w:t>
            </w:r>
          </w:p>
          <w:p w14:paraId="006CC76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82BA7B1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NBIOT_PTC.create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("NBIOT") 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6DCD1E3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10E403C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f_MTC_ConnectPTCs_NBIOT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(system,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AC3269F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BAD8019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>v_NBIOT.start(f_TC_22_5_21_NBIOT());</w:t>
            </w:r>
          </w:p>
          <w:p w14:paraId="0A180CDC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57B21C3A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t_GuardTimer.</w:t>
            </w:r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6F1C1C6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3A3A790" w14:textId="77777777" w:rsidR="00BB2EDB" w:rsidRPr="00BB2EDB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f_MTC_MainLoop_NBIOT</w:t>
            </w:r>
            <w:proofErr w:type="spellEnd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proofErr w:type="gramStart"/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4AFCD6C" w14:textId="186028F7" w:rsidR="002F79CF" w:rsidRPr="00F212AA" w:rsidRDefault="00BB2EDB" w:rsidP="00BB2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2ED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D942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B08A8" w14:textId="77777777" w:rsidR="00666E9A" w:rsidRDefault="00666E9A">
      <w:r>
        <w:separator/>
      </w:r>
    </w:p>
  </w:endnote>
  <w:endnote w:type="continuationSeparator" w:id="0">
    <w:p w14:paraId="6EAD61C1" w14:textId="77777777" w:rsidR="00666E9A" w:rsidRDefault="0066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2E13" w14:textId="77777777" w:rsidR="00F37ED9" w:rsidRDefault="00F37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C50B" w14:textId="77777777" w:rsidR="00F37ED9" w:rsidRDefault="00F37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4EE3" w14:textId="77777777" w:rsidR="00F37ED9" w:rsidRDefault="00F37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7402" w14:textId="77777777" w:rsidR="00666E9A" w:rsidRDefault="00666E9A">
      <w:r>
        <w:separator/>
      </w:r>
    </w:p>
  </w:footnote>
  <w:footnote w:type="continuationSeparator" w:id="0">
    <w:p w14:paraId="5E366400" w14:textId="77777777" w:rsidR="00666E9A" w:rsidRDefault="00666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3699B"/>
    <w:multiLevelType w:val="hybridMultilevel"/>
    <w:tmpl w:val="56D833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D6EB5"/>
    <w:multiLevelType w:val="hybridMultilevel"/>
    <w:tmpl w:val="EF02A1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1"/>
  </w:num>
  <w:num w:numId="3" w16cid:durableId="1076515936">
    <w:abstractNumId w:val="9"/>
  </w:num>
  <w:num w:numId="4" w16cid:durableId="873616345">
    <w:abstractNumId w:val="39"/>
  </w:num>
  <w:num w:numId="5" w16cid:durableId="150340604">
    <w:abstractNumId w:val="31"/>
  </w:num>
  <w:num w:numId="6" w16cid:durableId="1181776853">
    <w:abstractNumId w:val="36"/>
  </w:num>
  <w:num w:numId="7" w16cid:durableId="787625230">
    <w:abstractNumId w:val="12"/>
  </w:num>
  <w:num w:numId="8" w16cid:durableId="829176217">
    <w:abstractNumId w:val="37"/>
  </w:num>
  <w:num w:numId="9" w16cid:durableId="1278022492">
    <w:abstractNumId w:val="20"/>
  </w:num>
  <w:num w:numId="10" w16cid:durableId="230778425">
    <w:abstractNumId w:val="25"/>
  </w:num>
  <w:num w:numId="11" w16cid:durableId="323826543">
    <w:abstractNumId w:val="0"/>
  </w:num>
  <w:num w:numId="12" w16cid:durableId="325204867">
    <w:abstractNumId w:val="11"/>
  </w:num>
  <w:num w:numId="13" w16cid:durableId="472597450">
    <w:abstractNumId w:val="41"/>
  </w:num>
  <w:num w:numId="14" w16cid:durableId="1280840319">
    <w:abstractNumId w:val="5"/>
  </w:num>
  <w:num w:numId="15" w16cid:durableId="838085267">
    <w:abstractNumId w:val="28"/>
  </w:num>
  <w:num w:numId="16" w16cid:durableId="1383090398">
    <w:abstractNumId w:val="24"/>
  </w:num>
  <w:num w:numId="17" w16cid:durableId="25377938">
    <w:abstractNumId w:val="27"/>
  </w:num>
  <w:num w:numId="18" w16cid:durableId="489248419">
    <w:abstractNumId w:val="16"/>
  </w:num>
  <w:num w:numId="19" w16cid:durableId="232281866">
    <w:abstractNumId w:val="38"/>
  </w:num>
  <w:num w:numId="20" w16cid:durableId="485632584">
    <w:abstractNumId w:val="33"/>
  </w:num>
  <w:num w:numId="21" w16cid:durableId="1407460385">
    <w:abstractNumId w:val="40"/>
  </w:num>
  <w:num w:numId="22" w16cid:durableId="613174417">
    <w:abstractNumId w:val="30"/>
  </w:num>
  <w:num w:numId="23" w16cid:durableId="118424280">
    <w:abstractNumId w:val="17"/>
  </w:num>
  <w:num w:numId="24" w16cid:durableId="834152293">
    <w:abstractNumId w:val="22"/>
  </w:num>
  <w:num w:numId="25" w16cid:durableId="463734675">
    <w:abstractNumId w:val="6"/>
  </w:num>
  <w:num w:numId="26" w16cid:durableId="964964387">
    <w:abstractNumId w:val="14"/>
  </w:num>
  <w:num w:numId="27" w16cid:durableId="1010982336">
    <w:abstractNumId w:val="19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8"/>
  </w:num>
  <w:num w:numId="31" w16cid:durableId="1857380468">
    <w:abstractNumId w:val="35"/>
  </w:num>
  <w:num w:numId="32" w16cid:durableId="1779567812">
    <w:abstractNumId w:val="4"/>
  </w:num>
  <w:num w:numId="33" w16cid:durableId="1093211651">
    <w:abstractNumId w:val="10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2"/>
  </w:num>
  <w:num w:numId="37" w16cid:durableId="467628339">
    <w:abstractNumId w:val="13"/>
  </w:num>
  <w:num w:numId="38" w16cid:durableId="429014371">
    <w:abstractNumId w:val="23"/>
  </w:num>
  <w:num w:numId="39" w16cid:durableId="1532646812">
    <w:abstractNumId w:val="15"/>
  </w:num>
  <w:num w:numId="40" w16cid:durableId="1066875924">
    <w:abstractNumId w:val="26"/>
  </w:num>
  <w:num w:numId="41" w16cid:durableId="681317918">
    <w:abstractNumId w:val="34"/>
  </w:num>
  <w:num w:numId="42" w16cid:durableId="1492522472">
    <w:abstractNumId w:val="8"/>
  </w:num>
  <w:num w:numId="43" w16cid:durableId="108602960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0DD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373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881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6E9A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3B9B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AB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57AF3"/>
    <w:rsid w:val="00861BAC"/>
    <w:rsid w:val="00861EC3"/>
    <w:rsid w:val="008626E7"/>
    <w:rsid w:val="00863B8B"/>
    <w:rsid w:val="00864DAC"/>
    <w:rsid w:val="008657BF"/>
    <w:rsid w:val="00865F72"/>
    <w:rsid w:val="008667AF"/>
    <w:rsid w:val="008667E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2A6C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74F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2EDB"/>
    <w:rsid w:val="00BB3B86"/>
    <w:rsid w:val="00BB5023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38AB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18"/>
    <w:rsid w:val="00D830CE"/>
    <w:rsid w:val="00D83176"/>
    <w:rsid w:val="00D83EBA"/>
    <w:rsid w:val="00D8491C"/>
    <w:rsid w:val="00D85557"/>
    <w:rsid w:val="00D85B62"/>
    <w:rsid w:val="00D860F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7E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988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6325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1E9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2A38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37ED9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H4VU7HTV54JD-1231737843-1472</_dlc_DocId>
    <_dlc_DocIdUrl xmlns="05fef6b6-48ff-4793-a586-dff4857ec2fd">
      <Url>https://sharepoint.rsint.net/teams/MRT_Dev/_layouts/15/DocIdRedir.aspx?ID=H4VU7HTV54JD-1231737843-1472</Url>
      <Description>H4VU7HTV54JD-1231737843-1472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673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2025-01-15T22:14:00Z</dcterms:created>
  <dcterms:modified xsi:type="dcterms:W3CDTF">2025-01-15T22:14:00Z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7fc5b63e-f7fd-4833-bff2-e8dd694f71ef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