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2448A045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C07F0" w:rsidRPr="001C07F0">
        <w:rPr>
          <w:b/>
          <w:bCs/>
          <w:i/>
          <w:iCs/>
          <w:sz w:val="24"/>
          <w:szCs w:val="24"/>
        </w:rPr>
        <w:t>R5s250026</w:t>
      </w:r>
    </w:p>
    <w:p w14:paraId="41E11216" w14:textId="1593E5A1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A7A4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5B78F5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4ADBDC" w:rsidR="001E41F3" w:rsidRPr="00410371" w:rsidRDefault="001C07F0" w:rsidP="00547111">
            <w:pPr>
              <w:pStyle w:val="CRCoverPage"/>
              <w:spacing w:after="0"/>
              <w:rPr>
                <w:noProof/>
              </w:rPr>
            </w:pPr>
            <w:r w:rsidRPr="001C07F0">
              <w:rPr>
                <w:b/>
                <w:bCs/>
                <w:sz w:val="28"/>
                <w:szCs w:val="28"/>
              </w:rPr>
              <w:t>3613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EDB9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5B78F5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1C07F0">
                <w:rPr>
                  <w:b/>
                  <w:noProof/>
                  <w:sz w:val="28"/>
                </w:rPr>
                <w:t>1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46022" w:rsidRDefault="00E46022" w:rsidP="00E4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6DE2D" w:rsidR="00E46022" w:rsidRDefault="001C07F0" w:rsidP="00E4602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251386"/>
            <w:r w:rsidRPr="001C07F0">
              <w:rPr>
                <w:rFonts w:cs="Arial"/>
              </w:rPr>
              <w:t>Correction to NR5GC Test case</w:t>
            </w:r>
            <w:r>
              <w:rPr>
                <w:rFonts w:cs="Arial"/>
              </w:rPr>
              <w:t>s</w:t>
            </w:r>
            <w:r w:rsidRPr="001C07F0">
              <w:rPr>
                <w:rFonts w:cs="Arial"/>
              </w:rPr>
              <w:t xml:space="preserve"> 7.1.1.4.2.3 and 7.1.1.4.2.4</w:t>
            </w:r>
            <w:bookmarkEnd w:id="1"/>
          </w:p>
        </w:tc>
      </w:tr>
      <w:tr w:rsidR="00E4602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46022" w:rsidRDefault="00E46022" w:rsidP="00E4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E460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46022" w:rsidRDefault="00E46022" w:rsidP="00E4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E46022" w:rsidRDefault="00000000" w:rsidP="00E46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46022">
                <w:rPr>
                  <w:noProof/>
                </w:rPr>
                <w:t>R5</w:t>
              </w:r>
            </w:fldSimple>
          </w:p>
        </w:tc>
      </w:tr>
      <w:tr w:rsidR="00E460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46022" w:rsidRDefault="00E46022" w:rsidP="00E4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AFFFA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 w:rsidRPr="00BE3F79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46022" w:rsidRDefault="00E46022" w:rsidP="00E46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46022" w:rsidRDefault="00E46022" w:rsidP="00E46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E6398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07F0">
              <w:t>5</w:t>
            </w:r>
            <w:r>
              <w:t>-</w:t>
            </w:r>
            <w:r w:rsidR="001C07F0">
              <w:t>0</w:t>
            </w:r>
            <w:r>
              <w:t>1-</w:t>
            </w:r>
            <w:r w:rsidR="001C07F0">
              <w:t>08</w:t>
            </w:r>
          </w:p>
        </w:tc>
      </w:tr>
      <w:tr w:rsidR="00E460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46022" w:rsidRDefault="00E46022" w:rsidP="00E4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898124" w:rsidR="00E46022" w:rsidRPr="005B78F5" w:rsidRDefault="00E46022" w:rsidP="00E4602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B78F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46022" w:rsidRDefault="00E46022" w:rsidP="00E46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E46022" w:rsidRDefault="00000000" w:rsidP="00E46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46022">
                <w:rPr>
                  <w:noProof/>
                </w:rPr>
                <w:t>Rel-18</w:t>
              </w:r>
            </w:fldSimple>
          </w:p>
        </w:tc>
      </w:tr>
      <w:tr w:rsidR="00E4602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46022" w:rsidRDefault="00E46022" w:rsidP="00E46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46022" w:rsidRDefault="00E46022" w:rsidP="00E46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46022" w:rsidRPr="007C2097" w:rsidRDefault="00E46022" w:rsidP="00E46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6022" w14:paraId="7FBEB8E7" w14:textId="77777777" w:rsidTr="00547111">
        <w:tc>
          <w:tcPr>
            <w:tcW w:w="1843" w:type="dxa"/>
          </w:tcPr>
          <w:p w14:paraId="44A3A604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B9CE0" w14:textId="77777777" w:rsidR="00E46022" w:rsidRDefault="00E46022" w:rsidP="00E4602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 w:rsidRPr="00C65403">
              <w:rPr>
                <w:rFonts w:cs="Arial" w:hint="eastAsia"/>
                <w:lang w:eastAsia="zh-CN"/>
              </w:rPr>
              <w:t xml:space="preserve">he </w:t>
            </w:r>
            <w:r>
              <w:rPr>
                <w:rFonts w:cs="Arial" w:hint="eastAsia"/>
                <w:lang w:eastAsia="zh-CN"/>
              </w:rPr>
              <w:t xml:space="preserve">unit for </w:t>
            </w:r>
            <w:r w:rsidRPr="00C65403">
              <w:rPr>
                <w:rFonts w:cs="Arial" w:hint="eastAsia"/>
                <w:lang w:eastAsia="zh-CN"/>
              </w:rPr>
              <w:t>PUSCH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resource</w:t>
            </w:r>
            <w:r>
              <w:rPr>
                <w:rFonts w:cs="Arial" w:hint="eastAsia"/>
                <w:lang w:eastAsia="zh-CN"/>
              </w:rPr>
              <w:t xml:space="preserve"> a</w:t>
            </w:r>
            <w:r w:rsidRPr="001B6AA8">
              <w:rPr>
                <w:rFonts w:cs="Arial"/>
                <w:lang w:eastAsia="zh-CN"/>
              </w:rPr>
              <w:t>ssignment</w:t>
            </w:r>
            <w:r w:rsidRPr="00C6540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is RBG</w:t>
            </w:r>
            <w:r>
              <w:rPr>
                <w:rFonts w:cs="Arial"/>
                <w:lang w:eastAsia="zh-CN"/>
              </w:rPr>
              <w:t xml:space="preserve"> group of 8RBs</w:t>
            </w:r>
          </w:p>
          <w:p w14:paraId="361E32B7" w14:textId="77777777" w:rsidR="00E46022" w:rsidRDefault="00E46022" w:rsidP="00E460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BWP</w:t>
            </w:r>
            <w:r>
              <w:rPr>
                <w:lang w:eastAsia="zh-CN"/>
              </w:rPr>
              <w:t>.</w:t>
            </w:r>
          </w:p>
          <w:p w14:paraId="3F8C5B31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 w:rsidRPr="00120925">
              <w:rPr>
                <w:noProof/>
              </w:rPr>
              <w:t xml:space="preserve">if allocation of RBG mod PRBs is 0 then startPRBs should be set as 0 else StartPRB should be BWPSize </w:t>
            </w:r>
            <w:r>
              <w:rPr>
                <w:noProof/>
              </w:rPr>
              <w:t>–</w:t>
            </w:r>
            <w:r w:rsidRPr="00120925">
              <w:rPr>
                <w:noProof/>
              </w:rPr>
              <w:t xml:space="preserve"> RBG</w:t>
            </w:r>
          </w:p>
          <w:p w14:paraId="06932FEF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</w:p>
          <w:p w14:paraId="57A2A217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in RBGs according to table </w:t>
            </w:r>
            <w:r w:rsidRPr="00120925">
              <w:rPr>
                <w:noProof/>
              </w:rPr>
              <w:t>Table 7.1.1.4.2.3.3.2-2A:</w:t>
            </w:r>
            <w:r>
              <w:rPr>
                <w:noProof/>
              </w:rPr>
              <w:t xml:space="preserve"> in </w:t>
            </w:r>
            <w:r w:rsidRPr="00120925">
              <w:rPr>
                <w:noProof/>
              </w:rPr>
              <w:t>38.523-1</w:t>
            </w:r>
          </w:p>
          <w:p w14:paraId="708AA7DE" w14:textId="17A9D9D9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60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D1762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 w:rsidRPr="00FC56C3">
              <w:rPr>
                <w:noProof/>
              </w:rPr>
              <w:t>Updated StartPRB</w:t>
            </w:r>
          </w:p>
        </w:tc>
      </w:tr>
      <w:tr w:rsidR="00E460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26B21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E46022" w14:paraId="034AF533" w14:textId="77777777" w:rsidTr="00547111">
        <w:tc>
          <w:tcPr>
            <w:tcW w:w="2694" w:type="dxa"/>
            <w:gridSpan w:val="2"/>
          </w:tcPr>
          <w:p w14:paraId="39D9EB5B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E2C27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 w:rsidRPr="00AA44F6">
              <w:rPr>
                <w:lang w:eastAsia="zh-CN"/>
              </w:rPr>
              <w:t>7.1.1.4.2.3.NR5GC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7.1.1.4.2.3.ENDC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7.1.1.4.2.4.ENDC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7.1.1.4.2.4.NR5GC</w:t>
            </w:r>
          </w:p>
        </w:tc>
      </w:tr>
      <w:tr w:rsidR="00E460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6022" w:rsidRDefault="00E46022" w:rsidP="00E46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6022" w:rsidRDefault="00E46022" w:rsidP="00E46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60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6022" w:rsidRDefault="00E46022" w:rsidP="00E46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6022" w:rsidRDefault="00E46022" w:rsidP="00E4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0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E24E17" w:rsidR="00E46022" w:rsidRDefault="001C07F0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6022" w:rsidRDefault="00E46022" w:rsidP="00E4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0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6022" w:rsidRDefault="00E46022" w:rsidP="00E4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0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</w:p>
        </w:tc>
      </w:tr>
      <w:tr w:rsidR="00E460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60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6022" w:rsidRPr="008863B9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6022" w:rsidRPr="008863B9" w:rsidRDefault="00E46022" w:rsidP="00E46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60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6981173" w14:textId="242ADBE6" w:rsidR="005B78F5" w:rsidRDefault="0072478F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78F5" w:rsidRPr="00010113">
        <w:rPr>
          <w:rFonts w:cs="Arial"/>
          <w:iCs/>
        </w:rPr>
        <w:t>Table of Contents</w:t>
      </w:r>
      <w:r w:rsidR="005B78F5">
        <w:tab/>
      </w:r>
      <w:r w:rsidR="005B78F5">
        <w:fldChar w:fldCharType="begin"/>
      </w:r>
      <w:r w:rsidR="005B78F5">
        <w:instrText xml:space="preserve"> PAGEREF _Toc185183400 \h </w:instrText>
      </w:r>
      <w:r w:rsidR="005B78F5">
        <w:fldChar w:fldCharType="separate"/>
      </w:r>
      <w:r w:rsidR="005B78F5">
        <w:t>2</w:t>
      </w:r>
      <w:r w:rsidR="005B78F5">
        <w:fldChar w:fldCharType="end"/>
      </w:r>
    </w:p>
    <w:p w14:paraId="62E238F3" w14:textId="50F63BD4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_Toc185183401 \h </w:instrText>
      </w:r>
      <w:r>
        <w:fldChar w:fldCharType="separate"/>
      </w:r>
      <w:r>
        <w:t>3</w:t>
      </w:r>
      <w:r>
        <w:fldChar w:fldCharType="end"/>
      </w:r>
    </w:p>
    <w:p w14:paraId="1BAFA9C1" w14:textId="06F39125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_Toc185183402 \h </w:instrText>
      </w:r>
      <w:r>
        <w:fldChar w:fldCharType="separate"/>
      </w:r>
      <w:r>
        <w:t>3</w:t>
      </w:r>
      <w:r>
        <w:fldChar w:fldCharType="end"/>
      </w:r>
    </w:p>
    <w:p w14:paraId="3D102509" w14:textId="535711CD" w:rsidR="005B78F5" w:rsidRDefault="005B78F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1011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 w:rsidRPr="0001011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_Toc185183403 \h </w:instrText>
      </w:r>
      <w:r>
        <w:fldChar w:fldCharType="separate"/>
      </w:r>
      <w:r>
        <w:t>3</w:t>
      </w:r>
      <w:r>
        <w:fldChar w:fldCharType="end"/>
      </w:r>
    </w:p>
    <w:p w14:paraId="54D44E35" w14:textId="2F698E88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85183401"/>
      <w:r>
        <w:rPr>
          <w:b/>
          <w:lang w:eastAsia="ja-JP"/>
        </w:rPr>
        <w:lastRenderedPageBreak/>
        <w:t>Overview</w:t>
      </w:r>
      <w:bookmarkEnd w:id="3"/>
      <w:bookmarkEnd w:id="4"/>
    </w:p>
    <w:p w14:paraId="152DB893" w14:textId="7D9ADA3F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ab/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529DD483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5B78F5" w:rsidRPr="005B78F5">
        <w:rPr>
          <w:rFonts w:ascii="Arial" w:hAnsi="Arial" w:cs="Arial"/>
          <w:sz w:val="24"/>
          <w:lang w:eastAsia="ja-JP"/>
        </w:rPr>
        <w:t>Kalahasti, Narendra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r w:rsidR="005B78F5" w:rsidRPr="005B78F5">
        <w:rPr>
          <w:rFonts w:cs="Arial"/>
          <w:lang w:eastAsia="ja-JP"/>
        </w:rPr>
        <w:t>Narendra.Kalahasti@anritsu.com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85183402"/>
      <w:r w:rsidRPr="00854C55">
        <w:rPr>
          <w:b/>
        </w:rPr>
        <w:t>Corrections required</w:t>
      </w:r>
      <w:bookmarkEnd w:id="5"/>
      <w:bookmarkEnd w:id="6"/>
      <w:bookmarkEnd w:id="7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185183403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5522C844" w:rsidR="005B78F5" w:rsidRPr="003C4E4F" w:rsidRDefault="00E46022" w:rsidP="00A7743B">
            <w:pPr>
              <w:spacing w:after="0"/>
              <w:rPr>
                <w:rFonts w:ascii="Arial" w:hAnsi="Arial" w:cs="Arial"/>
              </w:rPr>
            </w:pPr>
            <w:r w:rsidRPr="00E837BC">
              <w:rPr>
                <w:rFonts w:ascii="Arial" w:hAnsi="Arial" w:cs="Arial"/>
                <w:lang w:val="en-IN"/>
              </w:rPr>
              <w:t>f_NR_Resourceallocation0_AllowedNPRB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5422" w14:textId="77777777" w:rsidR="00E46022" w:rsidRDefault="00E46022" w:rsidP="00E4602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 w:rsidRPr="00C65403">
              <w:rPr>
                <w:rFonts w:cs="Arial" w:hint="eastAsia"/>
                <w:lang w:eastAsia="zh-CN"/>
              </w:rPr>
              <w:t xml:space="preserve">he </w:t>
            </w:r>
            <w:r>
              <w:rPr>
                <w:rFonts w:cs="Arial" w:hint="eastAsia"/>
                <w:lang w:eastAsia="zh-CN"/>
              </w:rPr>
              <w:t xml:space="preserve">unit for </w:t>
            </w:r>
            <w:r w:rsidRPr="00C65403">
              <w:rPr>
                <w:rFonts w:cs="Arial" w:hint="eastAsia"/>
                <w:lang w:eastAsia="zh-CN"/>
              </w:rPr>
              <w:t>PUSCH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resource</w:t>
            </w:r>
            <w:r>
              <w:rPr>
                <w:rFonts w:cs="Arial" w:hint="eastAsia"/>
                <w:lang w:eastAsia="zh-CN"/>
              </w:rPr>
              <w:t xml:space="preserve"> a</w:t>
            </w:r>
            <w:r w:rsidRPr="001B6AA8">
              <w:rPr>
                <w:rFonts w:cs="Arial"/>
                <w:lang w:eastAsia="zh-CN"/>
              </w:rPr>
              <w:t>ssignment</w:t>
            </w:r>
            <w:r w:rsidRPr="00C6540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is RBG</w:t>
            </w:r>
            <w:r>
              <w:rPr>
                <w:rFonts w:cs="Arial"/>
                <w:lang w:eastAsia="zh-CN"/>
              </w:rPr>
              <w:t xml:space="preserve"> group of 8RBs</w:t>
            </w:r>
          </w:p>
          <w:p w14:paraId="20B16D5A" w14:textId="77777777" w:rsidR="00E46022" w:rsidRDefault="00E46022" w:rsidP="00E460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BWP</w:t>
            </w:r>
            <w:r>
              <w:rPr>
                <w:lang w:eastAsia="zh-CN"/>
              </w:rPr>
              <w:t>.</w:t>
            </w:r>
          </w:p>
          <w:p w14:paraId="4D2CEE95" w14:textId="77777777" w:rsidR="00E46022" w:rsidRDefault="00E46022" w:rsidP="00E46022">
            <w:pPr>
              <w:pStyle w:val="CRCoverPage"/>
              <w:spacing w:after="0"/>
              <w:rPr>
                <w:lang w:eastAsia="zh-CN"/>
              </w:rPr>
            </w:pPr>
          </w:p>
          <w:p w14:paraId="51BCD6BB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 w:rsidRPr="00120925">
              <w:rPr>
                <w:noProof/>
              </w:rPr>
              <w:t xml:space="preserve">if allocation of RBG mod PRBs is 0 then startPRBs should be set as 0 else StartPRB should be BWPSize </w:t>
            </w:r>
            <w:r>
              <w:rPr>
                <w:noProof/>
              </w:rPr>
              <w:t>–</w:t>
            </w:r>
            <w:r w:rsidRPr="00120925">
              <w:rPr>
                <w:noProof/>
              </w:rPr>
              <w:t xml:space="preserve"> RBG</w:t>
            </w:r>
          </w:p>
          <w:p w14:paraId="36AB8649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</w:p>
          <w:p w14:paraId="04C5228B" w14:textId="18B04F18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in RBGs according to table </w:t>
            </w:r>
            <w:r w:rsidRPr="00120925">
              <w:rPr>
                <w:noProof/>
              </w:rPr>
              <w:t>Table 7.1.1.4.2.3.3.2-2A:</w:t>
            </w:r>
            <w:r>
              <w:rPr>
                <w:noProof/>
              </w:rPr>
              <w:t xml:space="preserve"> in </w:t>
            </w:r>
            <w:r w:rsidRPr="00120925">
              <w:rPr>
                <w:noProof/>
              </w:rPr>
              <w:t>38.523-1</w:t>
            </w:r>
          </w:p>
          <w:p w14:paraId="4E88954B" w14:textId="686F1FC1" w:rsidR="005B78F5" w:rsidRPr="00E46022" w:rsidRDefault="005B78F5" w:rsidP="00E46022">
            <w:pPr>
              <w:rPr>
                <w:rFonts w:ascii="Arial" w:hAnsi="Arial" w:cs="Arial"/>
                <w:noProof/>
              </w:rPr>
            </w:pP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2075" w14:textId="08D616DA" w:rsidR="005B78F5" w:rsidRDefault="00E46022" w:rsidP="00E46022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FC56C3">
              <w:rPr>
                <w:noProof/>
              </w:rPr>
              <w:t>Updat</w:t>
            </w:r>
            <w:r>
              <w:rPr>
                <w:noProof/>
              </w:rPr>
              <w:t xml:space="preserve">e in </w:t>
            </w:r>
            <w:r w:rsidRPr="00FC56C3">
              <w:rPr>
                <w:noProof/>
              </w:rPr>
              <w:t>StartPRB</w:t>
            </w:r>
          </w:p>
          <w:p w14:paraId="5638538A" w14:textId="77777777" w:rsidR="00E46022" w:rsidRDefault="00E46022" w:rsidP="00E46022">
            <w:pPr>
              <w:pStyle w:val="CRCoverPage"/>
              <w:spacing w:after="0"/>
              <w:ind w:left="720"/>
            </w:pPr>
          </w:p>
          <w:p w14:paraId="15C45E8D" w14:textId="524671F8" w:rsidR="00E46022" w:rsidRPr="00D81C1D" w:rsidRDefault="00E46022" w:rsidP="00E46022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 w:rsidRPr="00E46022">
              <w:rPr>
                <w:rFonts w:cs="Arial"/>
              </w:rPr>
              <w:t>Size of BWP: 106, Allowed Value: 92 ==&gt; 98, RBG Size: 8, Last RBG Size: 2</w:t>
            </w:r>
            <w:r w:rsidRPr="00E46022">
              <w:rPr>
                <w:rFonts w:cs="Arial"/>
              </w:rPr>
              <w:br/>
              <w:t>Size of BWP: 270, Allowed Value: 44 ==&gt; 48, RBG Size: 16, Last RBG Size: 14</w:t>
            </w:r>
            <w:r w:rsidRPr="00E46022">
              <w:rPr>
                <w:rFonts w:cs="Arial"/>
              </w:rPr>
              <w:br/>
              <w:t>Size of BWP: 273, Allowed Value: 171 ==&gt; 177, RBG Size: 16, Last RBG Size: 1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77777777" w:rsidR="005B78F5" w:rsidRPr="003C4E4F" w:rsidRDefault="005B78F5" w:rsidP="00A7743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</w:t>
            </w:r>
            <w:r w:rsidRPr="00384946">
              <w:rPr>
                <w:rFonts w:ascii="Arial" w:hAnsi="Arial" w:cs="Arial"/>
              </w:rPr>
              <w:t>_NR5GC</w:t>
            </w:r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0703E0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703E0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6232C012" w:rsidR="005B78F5" w:rsidRPr="000703E0" w:rsidRDefault="000703E0" w:rsidP="00A7743B">
            <w:pPr>
              <w:rPr>
                <w:rFonts w:ascii="Arial" w:hAnsi="Arial" w:cs="Arial"/>
                <w:highlight w:val="cyan"/>
              </w:rPr>
            </w:pPr>
            <w:r w:rsidRPr="000703E0">
              <w:rPr>
                <w:rFonts w:ascii="Arial" w:hAnsi="Arial" w:cs="Arial"/>
                <w:highlight w:val="cyan"/>
              </w:rPr>
              <w:t>Accepted in principle and implemented as mcc proposed implementation below</w:t>
            </w: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6022" w:rsidRPr="003C4E4F" w14:paraId="54457081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91B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function f_NR_Resourceallocation0_AllowedNPRB(integer p_MaxNPRB_BWP,</w:t>
            </w:r>
          </w:p>
          <w:p w14:paraId="4142D6A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                                    integer p_N_PRB, //@sic R5s240522 sic@</w:t>
            </w:r>
          </w:p>
          <w:p w14:paraId="3C319A1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                                    out integer p_StartIndex) return boolean</w:t>
            </w:r>
          </w:p>
          <w:p w14:paraId="55F11A8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{ // as per table 7.1.1.4.1.3.3.2-2A/7.1.1.4.1.4.3.2-2A/7.1.1.4.2.3.3.2-2A/7.1.1.4.2.4.3.2-2A</w:t>
            </w:r>
          </w:p>
          <w:p w14:paraId="1D93936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var boolean v_Result := false;</w:t>
            </w:r>
          </w:p>
          <w:p w14:paraId="418A682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p_StartIndex:=0;</w:t>
            </w:r>
          </w:p>
          <w:p w14:paraId="75CB620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167DBFE1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select (p_MaxNPRB_BWP) {</w:t>
            </w:r>
          </w:p>
          <w:p w14:paraId="7136D9E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(11, 25, 31) {</w:t>
            </w:r>
          </w:p>
          <w:p w14:paraId="6052517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v_Result := true;</w:t>
            </w:r>
          </w:p>
          <w:p w14:paraId="510C982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B35DA0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(18) {</w:t>
            </w:r>
          </w:p>
          <w:p w14:paraId="0BFADBF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31D4A7C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lastRenderedPageBreak/>
              <w:t xml:space="preserve">          case (2,4,6,8,10,12,16,18) {</w:t>
            </w:r>
          </w:p>
          <w:p w14:paraId="4636825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343260A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18-p_N_PRB;</w:t>
            </w:r>
          </w:p>
          <w:p w14:paraId="0BB1B5FE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3B9F78E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FEE5FD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6E02CE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(24) {</w:t>
            </w:r>
          </w:p>
          <w:p w14:paraId="0127536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5CB6E30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(2,4,6,8,10,12,16,18,20,22,24) {</w:t>
            </w:r>
          </w:p>
          <w:p w14:paraId="6F2FF96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1E80C24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24-p_N_PRB;</w:t>
            </w:r>
          </w:p>
          <w:p w14:paraId="4CA93AF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1347D92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46630C61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0DEC33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(32) {</w:t>
            </w:r>
          </w:p>
          <w:p w14:paraId="5CF34CD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7CD7178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(2,4,6,8,10,12,16,18,20,22,24,26,28,30,32) {</w:t>
            </w:r>
          </w:p>
          <w:p w14:paraId="62AFD22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0E1D9F6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32-p_N_PRB;</w:t>
            </w:r>
          </w:p>
          <w:p w14:paraId="2178CA3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31F3A39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AD77D0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7E4064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(38) {</w:t>
            </w:r>
          </w:p>
          <w:p w14:paraId="31D0B29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2E5F656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(2,4,6,8,10,12,16,18,20,22,24,26,28,30,32,34,36,38) {</w:t>
            </w:r>
          </w:p>
          <w:p w14:paraId="1CC1FC8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5900C3C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38-p_N_PRB;</w:t>
            </w:r>
          </w:p>
          <w:p w14:paraId="0D632D6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30D214F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067B69A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4790F34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(51) {</w:t>
            </w:r>
          </w:p>
          <w:p w14:paraId="1ED29D5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10EA568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(3,4,7,8,11,12,15,16,19,20,23,24,27,28,31,32,35,36,39,40,43,44,47,48,51) {</w:t>
            </w:r>
          </w:p>
          <w:p w14:paraId="0905C5D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3D84AD2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lastRenderedPageBreak/>
              <w:t xml:space="preserve">            p_StartIndex := 51-p_N_PRB;</w:t>
            </w:r>
          </w:p>
          <w:p w14:paraId="25F4041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1D4DCC6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4CA79AC1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54E8CA4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(52) {</w:t>
            </w:r>
          </w:p>
          <w:p w14:paraId="01A61DA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5CCB76A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(4,8,12,16,20,24,28,32,36,40,44,48,52) {</w:t>
            </w:r>
          </w:p>
          <w:p w14:paraId="0494350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44C3D1C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52-p_N_PRB;</w:t>
            </w:r>
          </w:p>
          <w:p w14:paraId="2753463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40B86E3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7E67FD9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7678F8C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(65) {</w:t>
            </w:r>
          </w:p>
          <w:p w14:paraId="19EDB40E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4F213FF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(1,4,5,8,9,12,13,16,17,20,21,24,25,28,29,32,33,36,37,40,41,44,45,48,49, 52,53,56,57,60,61,64,65) {</w:t>
            </w:r>
          </w:p>
          <w:p w14:paraId="49A0FB5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3FD7336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65-p_N_PRB;</w:t>
            </w:r>
          </w:p>
          <w:p w14:paraId="3DDC382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4464324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52E9810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308662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(66) {</w:t>
            </w:r>
          </w:p>
          <w:p w14:paraId="5442BF6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1FB4B95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(2,4,6,8,10,12,16,18,20,22,24,26,28,30,32,34,36,38,40,42,44,46,48,50,52, 54,56,58,60,62,64,66) {</w:t>
            </w:r>
          </w:p>
          <w:p w14:paraId="733714E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232A852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66-p_N_PRB;</w:t>
            </w:r>
          </w:p>
          <w:p w14:paraId="3143779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044FEC2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0924015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4553562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(79) {</w:t>
            </w:r>
          </w:p>
          <w:p w14:paraId="291C9B7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4985E04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(7,8,15,16,23,24,31,32,39,40,47,48,55,56,63,64,71,72,79) {</w:t>
            </w:r>
          </w:p>
          <w:p w14:paraId="2FF9E3C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20A416E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79-p_N_PRB;</w:t>
            </w:r>
          </w:p>
          <w:p w14:paraId="5210161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lastRenderedPageBreak/>
              <w:t xml:space="preserve">          }</w:t>
            </w:r>
          </w:p>
          <w:p w14:paraId="4E2CD06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28436A3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3D4E8A4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(106) {</w:t>
            </w:r>
          </w:p>
          <w:p w14:paraId="091CD9B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32D9BD6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(2,8,10,16,18,24,26,32,34,40,42,48,50,56,58,64,66,72,74,80,82,88,90,96, 92,104,106) {</w:t>
            </w:r>
          </w:p>
          <w:p w14:paraId="664372B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44953BC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106-p_N_PRB;</w:t>
            </w:r>
          </w:p>
          <w:p w14:paraId="2C227AC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41CD4DC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7C2DC68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0326E15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(107) {</w:t>
            </w:r>
          </w:p>
          <w:p w14:paraId="059FC9C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5E0DBFB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(3,8,11,16,19,24,27,32,35,40,43,48,51,56,59,64,67,72,75,80,83,88,91,96, 99,104,107) {</w:t>
            </w:r>
          </w:p>
          <w:p w14:paraId="50801B0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5D997A0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107-p_N_PRB;</w:t>
            </w:r>
          </w:p>
          <w:p w14:paraId="63EBA8B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62B3B76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239035E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E71857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(132) {</w:t>
            </w:r>
          </w:p>
          <w:p w14:paraId="1419DAD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3EECE4A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(4,8,12,16,20,24,28,32,36,40,44,48,52,56,60,64,68,72,76,80,84,88,92,96, 100,104, 108,112,116,120,124,128,132) {</w:t>
            </w:r>
          </w:p>
          <w:p w14:paraId="210C111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66F86AF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132-p_N_PRB;</w:t>
            </w:r>
          </w:p>
          <w:p w14:paraId="632C1D6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2E7107E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4149230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DD2866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(133) {</w:t>
            </w:r>
          </w:p>
          <w:p w14:paraId="007B381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1222E0C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(5,8,13,16,21,24,29,32,37,40,45,48,53,56,61,64,69,72,77,80,85,88,93,96, 101,104, 109,112,117,120,125,128,133) {</w:t>
            </w:r>
          </w:p>
          <w:p w14:paraId="5F16351E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7200AAC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133-p_N_PRB;</w:t>
            </w:r>
          </w:p>
          <w:p w14:paraId="1EA4ABF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2E65555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lastRenderedPageBreak/>
              <w:t xml:space="preserve">          }</w:t>
            </w:r>
          </w:p>
          <w:p w14:paraId="00875F5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462698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E77F5E1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4B208BC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(135) {</w:t>
            </w:r>
          </w:p>
          <w:p w14:paraId="3A9E753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6C03430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(7,8,15,16,23,24,31,32,39,40,47,48,55,56,63,64,71,72,79,80,87,88,95,96, 103,104, 111,112,119,120,127,128,135) {</w:t>
            </w:r>
          </w:p>
          <w:p w14:paraId="542F360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3238F70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135-p_N_PRB;</w:t>
            </w:r>
          </w:p>
          <w:p w14:paraId="4E696F6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3DE3B48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391B7B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842FB4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6CAE5A9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case (160) { //@sic R5s200544 sic@</w:t>
            </w:r>
          </w:p>
          <w:p w14:paraId="77D6022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681CC3DE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(16,32,48,64,80,96,112,128,144,160) {</w:t>
            </w:r>
          </w:p>
          <w:p w14:paraId="3292FCA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4BF481A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7E1F4A8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117AC28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D84C82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5A001CB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(216) {</w:t>
            </w:r>
          </w:p>
          <w:p w14:paraId="515BA04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4320BC4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(8,16,24,32,40,48,56,64,72,80,88,96,104,112,120,128,136,144,152,160, 168, 176,184,192,200,208,216) {</w:t>
            </w:r>
          </w:p>
          <w:p w14:paraId="59E3CCA1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132E185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216-p_N_PRB;</w:t>
            </w:r>
          </w:p>
          <w:p w14:paraId="6A6902B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599943E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7CDC0B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5B670C3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(217) {</w:t>
            </w:r>
          </w:p>
          <w:p w14:paraId="1B4D5F3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024BBAA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(9,16,25,32,41,48,57,64,73,80,89,96,105,112,121,128,137,144,153,160, 169,176,185,192,201,208,217) {</w:t>
            </w:r>
          </w:p>
          <w:p w14:paraId="2E432B3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61DDEBC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lastRenderedPageBreak/>
              <w:t xml:space="preserve">            p_StartIndex := 217-p_N_PRB;</w:t>
            </w:r>
          </w:p>
          <w:p w14:paraId="19ABC38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6D790AC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579E597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70DC066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(264) {</w:t>
            </w:r>
          </w:p>
          <w:p w14:paraId="43EF3A4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4B9C402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(8,16,24,32,40,48,56,64,72,80,88,96,104,112,120,128,136,144,152, 160,168, 176,184,192,200,208,216,224,232,240,248,256,264) {</w:t>
            </w:r>
          </w:p>
          <w:p w14:paraId="44565AD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3FE7737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2D45B77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69CD14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916A58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(270) {</w:t>
            </w:r>
          </w:p>
          <w:p w14:paraId="64DA1AF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1E49628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(14,16,30,32,46,44,62,64,78,80,94,96,110,112, 126,128,142,144,158, 160,174, 176,190,192, 206,208,222,224,238,240, 254,256,270) {</w:t>
            </w:r>
          </w:p>
          <w:p w14:paraId="0055A4F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70A776D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270-p_N_PRB;</w:t>
            </w:r>
          </w:p>
          <w:p w14:paraId="63871CC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5166E9B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7420BD8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714297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(273) {</w:t>
            </w:r>
          </w:p>
          <w:p w14:paraId="4B881F2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401F582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(1,16,17,32,33,48,49,64,65,80,81,96,97,112,113,128,129,144,145,160, 161,176,171, 192,193, 208,209, 224,225,240,241,256,257,272,273) {</w:t>
            </w:r>
          </w:p>
          <w:p w14:paraId="0D86CE1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079CA84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273-p_N_PRB;</w:t>
            </w:r>
          </w:p>
          <w:p w14:paraId="1FF0DC4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763E540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502A3CA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7F66923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else {FatalError(__FILE__, __LINE__, "unknown MaxNPRB per BWP")}</w:t>
            </w:r>
          </w:p>
          <w:p w14:paraId="1D04FC6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} // end of select</w:t>
            </w:r>
          </w:p>
          <w:p w14:paraId="63532DB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090DB7D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return v_Result;</w:t>
            </w:r>
          </w:p>
          <w:p w14:paraId="6E51D42B" w14:textId="77777777" w:rsidR="00E46022" w:rsidRPr="003C4E4F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}</w:t>
            </w:r>
          </w:p>
        </w:tc>
      </w:tr>
      <w:tr w:rsidR="005B78F5" w:rsidRPr="003C4E4F" w14:paraId="52D25B3E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CE7" w14:textId="13A0128F" w:rsidR="005B78F5" w:rsidRPr="003C4E4F" w:rsidRDefault="005B78F5" w:rsidP="00A7743B">
            <w:pPr>
              <w:rPr>
                <w:rFonts w:ascii="Arial" w:hAnsi="Arial" w:cs="Arial"/>
              </w:rPr>
            </w:pP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037D" w14:textId="77777777" w:rsidR="00E46022" w:rsidRPr="00AB092C" w:rsidRDefault="005B78F5" w:rsidP="00E46022">
            <w:pPr>
              <w:rPr>
                <w:rFonts w:ascii="Arial" w:hAnsi="Arial" w:cs="Arial"/>
                <w:lang w:val="en-IN"/>
              </w:rPr>
            </w:pPr>
            <w:r w:rsidRPr="00E42298">
              <w:rPr>
                <w:rFonts w:ascii="Arial" w:hAnsi="Arial" w:cs="Arial"/>
              </w:rPr>
              <w:t xml:space="preserve">  </w:t>
            </w:r>
            <w:r w:rsidR="00E46022" w:rsidRPr="00AB092C">
              <w:rPr>
                <w:rFonts w:ascii="Arial" w:hAnsi="Arial" w:cs="Arial"/>
                <w:lang w:val="en-IN"/>
              </w:rPr>
              <w:t>f_NR_Resourceallocation0_AllowedNPRB(integer p_MaxNPRB_BWP,</w:t>
            </w:r>
          </w:p>
          <w:p w14:paraId="21CC7B0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                                    integer p_N_PRB, //@sic R5s240522 sic@</w:t>
            </w:r>
          </w:p>
          <w:p w14:paraId="3C9859E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                                    out integer p_StartIndex) return boolean</w:t>
            </w:r>
          </w:p>
          <w:p w14:paraId="3BBD48F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{ // as per table 7.1.1.4.1.3.3.2-2A/7.1.1.4.1.4.3.2-2A/7.1.1.4.2.3.3.2-2A/7.1.1.4.2.4.3.2-2A</w:t>
            </w:r>
          </w:p>
          <w:p w14:paraId="67A4C3A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var boolean v_Result := false;</w:t>
            </w:r>
          </w:p>
          <w:p w14:paraId="36F1F58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p_StartIndex:=0;</w:t>
            </w:r>
          </w:p>
          <w:p w14:paraId="7B64B6B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</w:p>
          <w:p w14:paraId="61C2B50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select (p_MaxNPRB_BWP) {</w:t>
            </w:r>
          </w:p>
          <w:p w14:paraId="05A7442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(11, 25, 31) {</w:t>
            </w:r>
          </w:p>
          <w:p w14:paraId="7CEF577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v_Result := true;</w:t>
            </w:r>
          </w:p>
          <w:p w14:paraId="04FCAB9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6C4F442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(18) {</w:t>
            </w:r>
          </w:p>
          <w:p w14:paraId="37F5670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5C7E447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(2,4,6,8,10,12,16,18) {</w:t>
            </w:r>
          </w:p>
          <w:p w14:paraId="7316848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41E6A7A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if(p_N_PRB mod 2 == 0){</w:t>
            </w:r>
          </w:p>
          <w:p w14:paraId="48B97FB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0F655A1D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3E3EBAB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078DD075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18-p_N_PRB;</w:t>
            </w:r>
          </w:p>
          <w:p w14:paraId="6682C10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413480B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163B9FE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087291E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2E53FFB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(24) {</w:t>
            </w:r>
          </w:p>
          <w:p w14:paraId="6786F80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3FE64D3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(2,4,6,8,10,12,16,18,20,22,24) {</w:t>
            </w:r>
          </w:p>
          <w:p w14:paraId="012CBF3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2CB0C6C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if(p_N_PRB mod 2 == 0){</w:t>
            </w:r>
          </w:p>
          <w:p w14:paraId="14C758D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3EA77E6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3AA89B75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7160A07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lastRenderedPageBreak/>
              <w:t xml:space="preserve">            p_StartIndex := 24-p_N_PRB;</w:t>
            </w:r>
          </w:p>
          <w:p w14:paraId="22F98BB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5A72B1A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7D15D49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49889F6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195845C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(32) {</w:t>
            </w:r>
          </w:p>
          <w:p w14:paraId="6A7AAE5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7F7E92B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(2,4,6,8,10,12,16,18,20,22,24,26,28,30,32) {</w:t>
            </w:r>
          </w:p>
          <w:p w14:paraId="35CFA49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79EAF9F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if(p_N_PRB mod 2 == 0){</w:t>
            </w:r>
          </w:p>
          <w:p w14:paraId="46847E4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63EC517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BFE118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5CF2627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32-p_N_PRB;</w:t>
            </w:r>
          </w:p>
          <w:p w14:paraId="59B78E7F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1E28B3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1B04424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0D6EA02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6802477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(38) {</w:t>
            </w:r>
          </w:p>
          <w:p w14:paraId="3A7C778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54021A9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(2,4,6,8,10,12,16,18,20,22,24,26,28,30,32,34,36,38) {</w:t>
            </w:r>
          </w:p>
          <w:p w14:paraId="6FC39EB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3EAD070F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if(p_N_PRB mod 4 == 0){</w:t>
            </w:r>
          </w:p>
          <w:p w14:paraId="0EF49B0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58EB0C9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4C4EE288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095567E8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38-p_N_PRB;</w:t>
            </w:r>
          </w:p>
          <w:p w14:paraId="2C7FE35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4141FD1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1B98205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361CBB0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073F380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(51) {</w:t>
            </w:r>
          </w:p>
          <w:p w14:paraId="1F5571D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2BFDCE6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(3,4,7,8,11,12,15,16,19,20,23,24,27,28,31,32,35,36,39,40,43,44,47,48,51) {</w:t>
            </w:r>
          </w:p>
          <w:p w14:paraId="42E50CB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lastRenderedPageBreak/>
              <w:t xml:space="preserve">            v_Result := true;</w:t>
            </w:r>
          </w:p>
          <w:p w14:paraId="68253ED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4 == 0){</w:t>
            </w:r>
          </w:p>
          <w:p w14:paraId="77E7A13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0C203A7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4B6F6A0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0C42777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51-p_N_PRB;</w:t>
            </w:r>
          </w:p>
          <w:p w14:paraId="6CEEC90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FA4055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726D99C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71B0F92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2D52237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(52) {</w:t>
            </w:r>
          </w:p>
          <w:p w14:paraId="4327097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4BA2B20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(4,8,12,16,20,24,28,32,36,40,44,48,52) {</w:t>
            </w:r>
          </w:p>
          <w:p w14:paraId="3B95BA2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7A130F5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4 == 0){</w:t>
            </w:r>
          </w:p>
          <w:p w14:paraId="48400D5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5C4BA36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5CC7C0F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76429FD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52-p_N_PRB;</w:t>
            </w:r>
          </w:p>
          <w:p w14:paraId="74F9F7D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34A5773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4ADBC59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6C38CDD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5A3D4E4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(65) {</w:t>
            </w:r>
          </w:p>
          <w:p w14:paraId="7CEFE06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1981235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(1,4,5,8,9,12,13,16,17,20,21,24,25,28,29,32,33,36,37,40,41,44,45,48,49, 52,53,56,57,60,61,64,65) {</w:t>
            </w:r>
          </w:p>
          <w:p w14:paraId="0A34A7F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211CFB9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4 == 0){</w:t>
            </w:r>
          </w:p>
          <w:p w14:paraId="6FEC743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5D327FA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558DDB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6D3DEB4D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65-p_N_PRB;</w:t>
            </w:r>
          </w:p>
          <w:p w14:paraId="7B78C9B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63DEEB6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79FA001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lastRenderedPageBreak/>
              <w:t xml:space="preserve">        }</w:t>
            </w:r>
          </w:p>
          <w:p w14:paraId="06E1A61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19AD2AB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(66) {</w:t>
            </w:r>
          </w:p>
          <w:p w14:paraId="234C024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36000AD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(2,4,6,8,10,12,16,18,20,22,24,26,28,30,32,34,36,38,40,42,44,46,48,50,52, 54,56,58,60,62,64,66) {</w:t>
            </w:r>
          </w:p>
          <w:p w14:paraId="3AAC20D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78757A73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4 == 0){</w:t>
            </w:r>
          </w:p>
          <w:p w14:paraId="4DE7888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 ;</w:t>
            </w:r>
          </w:p>
          <w:p w14:paraId="466CD17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57ABE3A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784A0E7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66-p_N_PRB;</w:t>
            </w:r>
          </w:p>
          <w:p w14:paraId="4C1A6C1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2CB154F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2A14904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71F078E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315BA9E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(79) {</w:t>
            </w:r>
          </w:p>
          <w:p w14:paraId="24912D2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707CFF4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(7,8,15,16,23,24,31,32,39,40,47,48,55,56,63,64,71,72,79) {</w:t>
            </w:r>
          </w:p>
          <w:p w14:paraId="065A8B7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5AA5C02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23CA7E0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2A5199CD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7861D59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0F20AAF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79-p_N_PRB;</w:t>
            </w:r>
          </w:p>
          <w:p w14:paraId="734A773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0ACCD53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6F1BB30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14AF376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20EC748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(106) {</w:t>
            </w:r>
          </w:p>
          <w:p w14:paraId="2A40502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004F45C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(2,8,10,16,18,24,26,32,34,40,42,48,50,56,58,64,66,72,74,80,82,88,90,96,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98</w:t>
            </w:r>
            <w:r w:rsidRPr="00AB092C">
              <w:rPr>
                <w:rFonts w:ascii="Arial" w:hAnsi="Arial" w:cs="Arial"/>
                <w:lang w:val="en-IN"/>
              </w:rPr>
              <w:t>,104,106) {</w:t>
            </w:r>
          </w:p>
          <w:p w14:paraId="7C34AED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0C238BB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4AB433E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7E386D93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lastRenderedPageBreak/>
              <w:t xml:space="preserve">            }</w:t>
            </w:r>
          </w:p>
          <w:p w14:paraId="55D08AE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3C6C918F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106-p_N_PRB;</w:t>
            </w:r>
          </w:p>
          <w:p w14:paraId="2C19012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564E05B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0A3E217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0C95850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5F1C3D7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(107) {</w:t>
            </w:r>
          </w:p>
          <w:p w14:paraId="59700B9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3A78E97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(3,8,11,16,19,24,27,32,35,40,43,48,51,56,59,64,67,72,75,80,83,88,91,96, 99,104,107) {</w:t>
            </w:r>
          </w:p>
          <w:p w14:paraId="4BA10C4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7C61441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3A7E95C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2543CDC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353A1BC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11480B3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107-p_N_PRB;</w:t>
            </w:r>
          </w:p>
          <w:p w14:paraId="13E21A3D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64155BE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2274245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5CA2A22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6634754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(132) {</w:t>
            </w:r>
          </w:p>
          <w:p w14:paraId="058347D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18669A1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(4,8,12,16,20,24,28,32,36,40,44,48,52,56,60,64,68,72,76,80,84,88,92,96, 100,104, 108,112,116,120,124,128,132) {</w:t>
            </w:r>
          </w:p>
          <w:p w14:paraId="3331CED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18D9560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64C5A29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0CFBF545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38FD0D3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5EEFE25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132-p_N_PRB;</w:t>
            </w:r>
          </w:p>
          <w:p w14:paraId="33CA559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442F1C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47422A4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505D78B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2CEC7C1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(133) {</w:t>
            </w:r>
          </w:p>
          <w:p w14:paraId="07614B0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lastRenderedPageBreak/>
              <w:t xml:space="preserve">        select (p_N_PRB) {</w:t>
            </w:r>
          </w:p>
          <w:p w14:paraId="3A875E9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(5,8,13,16,21,24,29,32,37,40,45,48,53,56,61,64,69,72,77,80,85,88,93,96, 101,104, 109,112,117,120,125,128,133) {</w:t>
            </w:r>
          </w:p>
          <w:p w14:paraId="7644E95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4CB9E0E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11F55C9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0CED53C3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07B329F3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7F5CF50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133-p_N_PRB;</w:t>
            </w:r>
          </w:p>
          <w:p w14:paraId="2C316F7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F8D817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72AD9C2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094BAAC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36E379D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</w:p>
          <w:p w14:paraId="4FC54BD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(135) {</w:t>
            </w:r>
          </w:p>
          <w:p w14:paraId="5EFBA68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772FD1E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(7,8,15,16,23,24,31,32,39,40,47,48,55,56,63,64,71,72,79,80,87,88,95,96, 103,104, 111,112,119,120,127,128,135) {</w:t>
            </w:r>
          </w:p>
          <w:p w14:paraId="0094240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4E36A7F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21D66189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3868898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D71DCB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342C0615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135-p_N_PRB;</w:t>
            </w:r>
          </w:p>
          <w:p w14:paraId="17F22BA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4082295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5C79EAB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4C2E5A1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294284D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</w:p>
          <w:p w14:paraId="77EDE75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case (160) { //@sic R5s200544 sic@</w:t>
            </w:r>
          </w:p>
          <w:p w14:paraId="7CD0F54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775DBA2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(16,32,48,64,80,96,112,128,144,160) {</w:t>
            </w:r>
          </w:p>
          <w:p w14:paraId="61BBF1B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0233E6B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1C261AE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7CE1BF8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lastRenderedPageBreak/>
              <w:t xml:space="preserve">      }</w:t>
            </w:r>
          </w:p>
          <w:p w14:paraId="7B7E22D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</w:p>
          <w:p w14:paraId="310C83B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(216) {</w:t>
            </w:r>
          </w:p>
          <w:p w14:paraId="482651C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011B5B7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(8,16,24,32,40,48,56,64,72,80,88,96,104,112,120,128,136,144,152,160, 168, 176,184,192,200,208,216) {</w:t>
            </w:r>
          </w:p>
          <w:p w14:paraId="1191A65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1BA7794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16 == 0){</w:t>
            </w:r>
          </w:p>
          <w:p w14:paraId="02E5639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352972AD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221338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1EC183C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216-p_N_PRB;</w:t>
            </w:r>
          </w:p>
          <w:p w14:paraId="00E8B243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A0B6B1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231798F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5B5466C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4FF8478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(217) {</w:t>
            </w:r>
          </w:p>
          <w:p w14:paraId="02DCA7F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6625534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(9,16,25,32,41,48,57,64,73,80,89,96,105,112,121,128,137,144,153,160, 169,176,185,192,201,208,217) {</w:t>
            </w:r>
          </w:p>
          <w:p w14:paraId="40F79CE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764A8AC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16 == 0){</w:t>
            </w:r>
          </w:p>
          <w:p w14:paraId="24B9E33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0A4F357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BC2C058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1959A698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217-p_N_PRB;</w:t>
            </w:r>
          </w:p>
          <w:p w14:paraId="1F58D8A8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2E7C6AC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7619A55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50E8F24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13A2F7B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(264) {</w:t>
            </w:r>
          </w:p>
          <w:p w14:paraId="6E0504B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51938C6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(8,16,24,32,40,48,56,64,72,80,88,96,104,112,120,128,136,144,152, 160,168, 176,184,192,200,208,216,224,232,240,248,256,264) {</w:t>
            </w:r>
          </w:p>
          <w:p w14:paraId="247EC2E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2E08168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0755D1A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lastRenderedPageBreak/>
              <w:t xml:space="preserve">        }</w:t>
            </w:r>
          </w:p>
          <w:p w14:paraId="0258B08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1F7857F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(270) {</w:t>
            </w:r>
          </w:p>
          <w:p w14:paraId="66D2CE4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403FA7A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(14,16,30,32,46,</w:t>
            </w:r>
            <w:r w:rsidRPr="00B47597">
              <w:rPr>
                <w:rFonts w:ascii="Arial" w:hAnsi="Arial" w:cs="Arial"/>
                <w:highlight w:val="yellow"/>
                <w:lang w:val="en-IN"/>
              </w:rPr>
              <w:t>48</w:t>
            </w:r>
            <w:r w:rsidRPr="00AB092C">
              <w:rPr>
                <w:rFonts w:ascii="Arial" w:hAnsi="Arial" w:cs="Arial"/>
                <w:lang w:val="en-IN"/>
              </w:rPr>
              <w:t>,62,64,78,80,94,96,110,112, 126,128,142,144,158, 160,174, 176,190,192, 206,208,222,224,238,240, 254,256,270) {</w:t>
            </w:r>
          </w:p>
          <w:p w14:paraId="6510485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3CB385FF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16 == 0){</w:t>
            </w:r>
          </w:p>
          <w:p w14:paraId="4E286C6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7FD4041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03AE8BB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5A3230A9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270-p_N_PRB;</w:t>
            </w:r>
          </w:p>
          <w:p w14:paraId="5281AD0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53D85D2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2E7B93E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55E6488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7E7A538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(273) {</w:t>
            </w:r>
          </w:p>
          <w:p w14:paraId="35E3BAD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7C8283C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(1,16,17,32,33,48,49,64,65,80,81,96,97,112,113,128,129,144,145,160, 161,176,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177,</w:t>
            </w:r>
            <w:r w:rsidRPr="00AB092C">
              <w:rPr>
                <w:rFonts w:ascii="Arial" w:hAnsi="Arial" w:cs="Arial"/>
                <w:lang w:val="en-IN"/>
              </w:rPr>
              <w:t xml:space="preserve"> 192,193, 208,209, 224,225,240,241,256,257,272,273) {</w:t>
            </w:r>
          </w:p>
          <w:p w14:paraId="3605FDF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1EED1865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16 == 0){</w:t>
            </w:r>
          </w:p>
          <w:p w14:paraId="08CD937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519FF01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FCB49D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34DDD8D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273-p_N_PRB;</w:t>
            </w:r>
          </w:p>
          <w:p w14:paraId="3DD4681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8A9950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3CC78F4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4ED161A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519D087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else {FatalError(__FILE__, __LINE__, "unknown MaxNPRB per BWP")}</w:t>
            </w:r>
          </w:p>
          <w:p w14:paraId="105B405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} // end of select</w:t>
            </w:r>
          </w:p>
          <w:p w14:paraId="17BFDB1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</w:p>
          <w:p w14:paraId="3643DB0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return v_Result;</w:t>
            </w:r>
          </w:p>
          <w:p w14:paraId="4669A2F8" w14:textId="26F0342F" w:rsidR="005B78F5" w:rsidRPr="00E46022" w:rsidRDefault="00E46022" w:rsidP="00A7743B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68C9CD36" w14:textId="77777777" w:rsidR="001E41F3" w:rsidRDefault="001E41F3" w:rsidP="005B78F5">
      <w:pPr>
        <w:rPr>
          <w:noProof/>
        </w:rPr>
      </w:pPr>
    </w:p>
    <w:p w14:paraId="155A9AC7" w14:textId="242EA1E3" w:rsidR="000703E0" w:rsidRDefault="000703E0" w:rsidP="005B78F5">
      <w:pPr>
        <w:rPr>
          <w:noProof/>
        </w:rPr>
      </w:pPr>
      <w:r>
        <w:rPr>
          <w:noProof/>
        </w:rPr>
        <w:lastRenderedPageBreak/>
        <w:t>MCC 160 Proposed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03E0" w14:paraId="7CF08D88" w14:textId="77777777" w:rsidTr="000703E0">
        <w:tc>
          <w:tcPr>
            <w:tcW w:w="9629" w:type="dxa"/>
          </w:tcPr>
          <w:p w14:paraId="5F8DEBC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>function f_NR_Resourceallocation0_AllowedNPRB(integer p_MaxNPRB_BWP,</w:t>
            </w:r>
          </w:p>
          <w:p w14:paraId="629A584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integer p_N_PRB, //@sic R5s240522 sic@</w:t>
            </w:r>
          </w:p>
          <w:p w14:paraId="56397DB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out integer p_StartIndex) return boolean</w:t>
            </w:r>
          </w:p>
          <w:p w14:paraId="76990B8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{ // as per table 7.1.1.4.1.3.3.2-2A/7.1.1.4.1.4.3.2-2A/7.1.1.4.2.3.3.2-2A/7.1.1.4.2.4.3.2-2A</w:t>
            </w:r>
          </w:p>
          <w:p w14:paraId="685D2F4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//@sic R5-247548 sic@</w:t>
            </w:r>
          </w:p>
          <w:p w14:paraId="59EAEDBD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var boolean v_Result := false;</w:t>
            </w:r>
          </w:p>
          <w:p w14:paraId="24AF41A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0703E0">
              <w:rPr>
                <w:noProof/>
                <w:highlight w:val="cyan"/>
              </w:rPr>
              <w:t>p_StartIndex:=0;</w:t>
            </w:r>
          </w:p>
          <w:p w14:paraId="727777C4" w14:textId="77777777" w:rsidR="000703E0" w:rsidRDefault="000703E0" w:rsidP="000703E0">
            <w:pPr>
              <w:rPr>
                <w:noProof/>
              </w:rPr>
            </w:pPr>
          </w:p>
          <w:p w14:paraId="6C3A85F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select (p_MaxNPRB_BWP) {</w:t>
            </w:r>
          </w:p>
          <w:p w14:paraId="1C319CE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(11, 25, 31) {</w:t>
            </w:r>
          </w:p>
          <w:p w14:paraId="365D643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v_Result := true;</w:t>
            </w:r>
          </w:p>
          <w:p w14:paraId="37D9ABE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0703E0">
              <w:rPr>
                <w:noProof/>
                <w:highlight w:val="green"/>
              </w:rPr>
              <w:t>if(p_N_PRB mod 2 != 0){p_StartIndex := p_MaxNPRB_BWP-p_N_PRB;} //@sic R5s250026 sic@</w:t>
            </w:r>
          </w:p>
          <w:p w14:paraId="34A5942A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4F31ECC5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(18) {</w:t>
            </w:r>
          </w:p>
          <w:p w14:paraId="49550F6B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5F3D4B25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(2,4,6,8,10,12,16,18) {</w:t>
            </w:r>
          </w:p>
          <w:p w14:paraId="4D78AB06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2945E43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//p_StartIndex := 18-p_N_PRB;//@sic R5s250026 sic@</w:t>
            </w:r>
          </w:p>
          <w:p w14:paraId="794FEB90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0A0CE34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2B771CD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139A30FC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(24) {</w:t>
            </w:r>
          </w:p>
          <w:p w14:paraId="1D55F4F6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05A34ACD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(2,4,6,8,10,12,16,18,20,22,24) {</w:t>
            </w:r>
          </w:p>
          <w:p w14:paraId="64794E3F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1CBBB46F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//p_StartIndex := 24-p_N_PRB;//@sic R5s250026 sic@</w:t>
            </w:r>
          </w:p>
          <w:p w14:paraId="6805CF3A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41EBDA28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101D1490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46AA9E98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(32) {</w:t>
            </w:r>
          </w:p>
          <w:p w14:paraId="1A93159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17B0430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(2,4,6,8,10,12,16,18,20,22,24,26,28,30,32) {</w:t>
            </w:r>
          </w:p>
          <w:p w14:paraId="60086970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3DC1DE3B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</w:t>
            </w:r>
            <w:r w:rsidRPr="000703E0">
              <w:rPr>
                <w:noProof/>
                <w:highlight w:val="green"/>
              </w:rPr>
              <w:t>//p_StartIndex := 32-p_N_PRB;//@sic R5s250026 sic@</w:t>
            </w:r>
          </w:p>
          <w:p w14:paraId="5177508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695935BD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1E6F86AD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378E6DB8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(38) {</w:t>
            </w:r>
          </w:p>
          <w:p w14:paraId="6E1401A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108FA33C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(2,4,6,8,10,12,16,18,20,22,24,26,28,30,32,34,36,38) {</w:t>
            </w:r>
          </w:p>
          <w:p w14:paraId="7175E02D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5226251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4 != 0){p_StartIndex := 38-p_N_PRB;} //@sic R5s250026 sic@</w:t>
            </w:r>
          </w:p>
          <w:p w14:paraId="1C68EDCC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00775ED0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7E7D11C6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1F1FCC5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(51) {</w:t>
            </w:r>
          </w:p>
          <w:p w14:paraId="21EE40A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4C34135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(3,4,7,8,11,12,15,16,19,20,23,24,27,28,31,32,35,36,39,40,43,44,47,48,51) {</w:t>
            </w:r>
          </w:p>
          <w:p w14:paraId="04D729C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4D69A495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4 != 0){p_StartIndex := 51-p_N_PRB;} //@sic R5s250026 sic@</w:t>
            </w:r>
          </w:p>
          <w:p w14:paraId="68DBCF4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53ACC1BF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2591912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5C79898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(52) {</w:t>
            </w:r>
          </w:p>
          <w:p w14:paraId="3D9E31D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78EB2CF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(4,8,12,16,20,24,28,32,36,40,44,48,52) {</w:t>
            </w:r>
          </w:p>
          <w:p w14:paraId="712814F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29B8DB2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//p_StartIndex := 52-p_N_PRB;//@sic R5s250026 sic@</w:t>
            </w:r>
          </w:p>
          <w:p w14:paraId="33BBA95A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415CC12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1E6ADEBF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04EFF63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(65) {</w:t>
            </w:r>
          </w:p>
          <w:p w14:paraId="04C66C7D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4B3CA138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(1,4,5,8,9,12,13,16,17,20,21,24,25,28,29,32,33,36,37,40,41,44,45,48,49, 52,53,56,57,60,61,64,65) {</w:t>
            </w:r>
          </w:p>
          <w:p w14:paraId="7001C8D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0F81F436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4 != 0){p_StartIndex := 65-p_N_PRB;} //@sic R5s250026 sic@</w:t>
            </w:r>
          </w:p>
          <w:p w14:paraId="07827FE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3470A06C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}</w:t>
            </w:r>
          </w:p>
          <w:p w14:paraId="5FC7263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7612547C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(66) {</w:t>
            </w:r>
          </w:p>
          <w:p w14:paraId="38401BF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0E7CF958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(2,4,6,8,10,12,16,18,20,22,24,26,28,30,32,34,36,38,40,42,44,46,48,50,52,54,56,58,60,62,64,66) {</w:t>
            </w:r>
          </w:p>
          <w:p w14:paraId="6B76640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37E96B0B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4 != 0){p_StartIndex := 66-p_N_PRB;} //@sic R5s250026 sic@</w:t>
            </w:r>
          </w:p>
          <w:p w14:paraId="10BC458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21C3752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627131DA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2B92613F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(79) {</w:t>
            </w:r>
          </w:p>
          <w:p w14:paraId="29A97AB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65D492B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(7,8,15,16,23,24,31,32,39,40,47,48,55,56,63,64,71,72,79) {</w:t>
            </w:r>
          </w:p>
          <w:p w14:paraId="270E76F0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70F5AEF3" w14:textId="1402F5C6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</w:t>
            </w:r>
            <w:r w:rsidRPr="000703E0">
              <w:rPr>
                <w:noProof/>
                <w:highlight w:val="green"/>
              </w:rPr>
              <w:t>f(p_N_PRB mod 8 != 0){p_StartIndex := 79-p_N_PRB;} //@sic R5s250026 sic@</w:t>
            </w:r>
          </w:p>
          <w:p w14:paraId="1C45915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33E5BA8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0F32AE68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265996F0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(106) {</w:t>
            </w:r>
          </w:p>
          <w:p w14:paraId="56002FC8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6035E72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(2,8,10,16,18,24,26,32,34,40,42,48,50,56,58,64,66,72,74,80,82,88,90,96, 98,104,106) {</w:t>
            </w:r>
          </w:p>
          <w:p w14:paraId="0EF147F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59629A2F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 </w:t>
            </w:r>
            <w:r w:rsidRPr="000703E0">
              <w:rPr>
                <w:noProof/>
                <w:highlight w:val="green"/>
              </w:rPr>
              <w:t>if(p_N_PRB mod 8 != 0){p_StartIndex := 106-p_N_PRB;} //@sic R5s250026 sic@</w:t>
            </w:r>
          </w:p>
          <w:p w14:paraId="36C1D38B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44DD4680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77E66F8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5E51250B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(107) {</w:t>
            </w:r>
          </w:p>
          <w:p w14:paraId="6A070E3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2BB8E0B8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(3,8,11,16,19,24,27,32,35,40,43,48,51,56,59,64,67,72,75,80,83,88,91,96, 99,104,107) {</w:t>
            </w:r>
          </w:p>
          <w:p w14:paraId="6E91C80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69B3EF4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8 != 0){p_StartIndex := 107-p_N_PRB;} //@sic R5s250026 sic@</w:t>
            </w:r>
          </w:p>
          <w:p w14:paraId="36EED00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02B0867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4922A9B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51D4C2D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case (132) {</w:t>
            </w:r>
          </w:p>
          <w:p w14:paraId="6A42C2C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1E368FD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(4,8,12,16,20,24,28,32,36,40,44,48,52,56,60,64,68,72,76,80,84,88,92,96, 100,104, 108,112,116,120,124,128,132) {</w:t>
            </w:r>
          </w:p>
          <w:p w14:paraId="2E387B7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47E4D6E6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8 != 0){p_StartIndex := 132-p_N_PRB;} //@sic R5s250026 sic@</w:t>
            </w:r>
          </w:p>
          <w:p w14:paraId="3115138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109A804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1236F42A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6141ABB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(133) {</w:t>
            </w:r>
          </w:p>
          <w:p w14:paraId="2F65C87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6EC7C15C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(5,8,13,16,21,24,29,32,37,40,45,48,53,56,61,64,69,72,77,80,85,88,93,96, 101,104, 109,112,117,120,125,128,133) {</w:t>
            </w:r>
          </w:p>
          <w:p w14:paraId="0051E19C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6048C276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8 != 0){p_StartIndex := 133-p_N_PRB;} //@sic R5s250026 sic@</w:t>
            </w:r>
          </w:p>
          <w:p w14:paraId="625909D3" w14:textId="77777777" w:rsidR="000703E0" w:rsidRDefault="000703E0" w:rsidP="000703E0">
            <w:pPr>
              <w:rPr>
                <w:noProof/>
              </w:rPr>
            </w:pPr>
          </w:p>
          <w:p w14:paraId="0CDACD88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410B80C5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7157DF6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53226A74" w14:textId="77777777" w:rsidR="000703E0" w:rsidRDefault="000703E0" w:rsidP="000703E0">
            <w:pPr>
              <w:rPr>
                <w:noProof/>
              </w:rPr>
            </w:pPr>
          </w:p>
          <w:p w14:paraId="6A5ABDAD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(135) {</w:t>
            </w:r>
          </w:p>
          <w:p w14:paraId="362B9860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41815E6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(7,8,15,16,23,24,31,32,39,40,47,48,55,56,63,64,71,72,79,80,87,88,95,96, 103,104, 111,112,119,120,127,128,135) {</w:t>
            </w:r>
          </w:p>
          <w:p w14:paraId="1B0EC8B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2136082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8 != 0){p_StartIndex := 135-p_N_PRB;} //@sic R5s250026 sic@</w:t>
            </w:r>
          </w:p>
          <w:p w14:paraId="30E31EC0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141F852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1843844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71377016" w14:textId="77777777" w:rsidR="000703E0" w:rsidRDefault="000703E0" w:rsidP="000703E0">
            <w:pPr>
              <w:rPr>
                <w:noProof/>
              </w:rPr>
            </w:pPr>
          </w:p>
          <w:p w14:paraId="76D3EE5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case (160) { //@sic R5s200544 sic@</w:t>
            </w:r>
          </w:p>
          <w:p w14:paraId="3B6B13E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15E7B42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(16,32,48,64,80,96,112,128,144,160) {</w:t>
            </w:r>
          </w:p>
          <w:p w14:paraId="74F7F6B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67C0B88C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6774CC9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06DAA99C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}</w:t>
            </w:r>
          </w:p>
          <w:p w14:paraId="0DA981D8" w14:textId="77777777" w:rsidR="000703E0" w:rsidRDefault="000703E0" w:rsidP="000703E0">
            <w:pPr>
              <w:rPr>
                <w:noProof/>
              </w:rPr>
            </w:pPr>
          </w:p>
          <w:p w14:paraId="3AE6E97A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(216) {</w:t>
            </w:r>
          </w:p>
          <w:p w14:paraId="4797B50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2208A0D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(8,16,24,32,40,48,56,64,72,80,88,96,104,112,120,128,136,144,152,160, 168, 176,184,192,200,208,216) {</w:t>
            </w:r>
          </w:p>
          <w:p w14:paraId="40101786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44635655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16 != 0){p_StartIndex := 216-p_N_PRB;} //@sic R5s250026 sic@</w:t>
            </w:r>
          </w:p>
          <w:p w14:paraId="31F3CEE0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7154329A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462625DF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4087B37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(217) {</w:t>
            </w:r>
          </w:p>
          <w:p w14:paraId="30FC420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587D0A89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(9,16,25,32,41,48,57,64,73,80,89,96,105,112,121,128,137,144,153,160, 169,176,185,192,201,208,217) {</w:t>
            </w:r>
          </w:p>
          <w:p w14:paraId="500A125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2D6F8FD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16 != 0){p_StartIndex := 217-p_N_PRB;} //@sic R5s250026 sic@</w:t>
            </w:r>
          </w:p>
          <w:p w14:paraId="2BEF0AD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0C7EE598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7B3AC0BF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18015900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(264) {</w:t>
            </w:r>
          </w:p>
          <w:p w14:paraId="06C000FD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0EF28EE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(8,16,24,32,40,48,56,64,72,80,88,96,104,112,120,128,136,144,152, 160,168, 176,184,192,200,208,216,224,232,240,248,256,264) {</w:t>
            </w:r>
          </w:p>
          <w:p w14:paraId="0A61E99A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694B61B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0703E0">
              <w:rPr>
                <w:noProof/>
                <w:highlight w:val="green"/>
              </w:rPr>
              <w:t>if(p_N_PRB mod 16 != 0){p_StartIndex := 264-p_N_PRB;} //@sic R5s250026 sic@</w:t>
            </w:r>
          </w:p>
          <w:p w14:paraId="0BF02F6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1857434F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66BDECB6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1F2EF91B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(270) {</w:t>
            </w:r>
          </w:p>
          <w:p w14:paraId="6817455E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5FCD08B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(14,16,30,32,46,48,62,64,78,80,94,96,110,112, 126,128,142,144,158, 160,174, 176,190,192, 206,208,222,224,238,240, 254,256,270) {</w:t>
            </w:r>
          </w:p>
          <w:p w14:paraId="57D3CE4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739CB74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16 != 0){p_StartIndex := 270-p_N_PRB;} //@sic R5s250026 sic@</w:t>
            </w:r>
          </w:p>
          <w:p w14:paraId="5E2F2D6D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52EE8F5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24FD767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}</w:t>
            </w:r>
          </w:p>
          <w:p w14:paraId="2AB66AC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(273) {</w:t>
            </w:r>
          </w:p>
          <w:p w14:paraId="332A3871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select (p_N_PRB) {</w:t>
            </w:r>
          </w:p>
          <w:p w14:paraId="75C4281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case (1,16,17,32,33,48,49,64,65,80,81,96,97,112,113,128,129,144,145,160, 161,176,177, 192,193, 208,209, 224,225,240,241,256,257,272,273) {</w:t>
            </w:r>
          </w:p>
          <w:p w14:paraId="0142901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v_Result := true;</w:t>
            </w:r>
          </w:p>
          <w:p w14:paraId="719E698A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Pr="000703E0">
              <w:rPr>
                <w:noProof/>
                <w:highlight w:val="green"/>
              </w:rPr>
              <w:t>if(p_N_PRB mod 16 != 0){p_StartIndex := 273-p_N_PRB;} //@sic R5s250026 sic@</w:t>
            </w:r>
          </w:p>
          <w:p w14:paraId="6543D34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760C8794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59BA3B97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588CEF63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  case else {FatalError(__FILE__, __LINE__, "unknown MaxNPRB per BWP")}</w:t>
            </w:r>
          </w:p>
          <w:p w14:paraId="31C89982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} // end of select</w:t>
            </w:r>
          </w:p>
          <w:p w14:paraId="77B5E352" w14:textId="77777777" w:rsidR="000703E0" w:rsidRDefault="000703E0" w:rsidP="000703E0">
            <w:pPr>
              <w:rPr>
                <w:noProof/>
              </w:rPr>
            </w:pPr>
          </w:p>
          <w:p w14:paraId="17DEAB7D" w14:textId="77777777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  return v_Result;</w:t>
            </w:r>
          </w:p>
          <w:p w14:paraId="2B47CF83" w14:textId="5465A710" w:rsidR="000703E0" w:rsidRDefault="000703E0" w:rsidP="000703E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5F3CEE2D" w14:textId="77777777" w:rsidR="000703E0" w:rsidRDefault="000703E0" w:rsidP="005B78F5">
      <w:pPr>
        <w:rPr>
          <w:noProof/>
        </w:rPr>
      </w:pPr>
    </w:p>
    <w:sectPr w:rsidR="000703E0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53C8" w14:textId="77777777" w:rsidR="00245B01" w:rsidRDefault="00245B01">
      <w:r>
        <w:separator/>
      </w:r>
    </w:p>
  </w:endnote>
  <w:endnote w:type="continuationSeparator" w:id="0">
    <w:p w14:paraId="12ECED85" w14:textId="77777777" w:rsidR="00245B01" w:rsidRDefault="0024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16F4E" w14:textId="77777777" w:rsidR="00245B01" w:rsidRDefault="00245B01">
      <w:r>
        <w:separator/>
      </w:r>
    </w:p>
  </w:footnote>
  <w:footnote w:type="continuationSeparator" w:id="0">
    <w:p w14:paraId="12CF1B68" w14:textId="77777777" w:rsidR="00245B01" w:rsidRDefault="00245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132911612">
    <w:abstractNumId w:val="5"/>
  </w:num>
  <w:num w:numId="5" w16cid:durableId="372271094">
    <w:abstractNumId w:val="3"/>
  </w:num>
  <w:num w:numId="6" w16cid:durableId="1142623150">
    <w:abstractNumId w:val="2"/>
  </w:num>
  <w:num w:numId="7" w16cid:durableId="1806895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7C"/>
    <w:rsid w:val="0005018F"/>
    <w:rsid w:val="000663D6"/>
    <w:rsid w:val="00067F72"/>
    <w:rsid w:val="000703E0"/>
    <w:rsid w:val="00070E09"/>
    <w:rsid w:val="00076B78"/>
    <w:rsid w:val="000A6394"/>
    <w:rsid w:val="000B7FED"/>
    <w:rsid w:val="000C038A"/>
    <w:rsid w:val="000C6598"/>
    <w:rsid w:val="000C7802"/>
    <w:rsid w:val="000D44B3"/>
    <w:rsid w:val="000E7EAC"/>
    <w:rsid w:val="000F1F75"/>
    <w:rsid w:val="00134E47"/>
    <w:rsid w:val="00145D43"/>
    <w:rsid w:val="00152689"/>
    <w:rsid w:val="00192C46"/>
    <w:rsid w:val="001A08B3"/>
    <w:rsid w:val="001A7B60"/>
    <w:rsid w:val="001B1160"/>
    <w:rsid w:val="001B52F0"/>
    <w:rsid w:val="001B7A65"/>
    <w:rsid w:val="001C07F0"/>
    <w:rsid w:val="001D1501"/>
    <w:rsid w:val="001E41F3"/>
    <w:rsid w:val="002050A4"/>
    <w:rsid w:val="00205A30"/>
    <w:rsid w:val="002242E5"/>
    <w:rsid w:val="0024481A"/>
    <w:rsid w:val="00245B01"/>
    <w:rsid w:val="0026004D"/>
    <w:rsid w:val="00262387"/>
    <w:rsid w:val="00263174"/>
    <w:rsid w:val="002640DD"/>
    <w:rsid w:val="00275D12"/>
    <w:rsid w:val="00281371"/>
    <w:rsid w:val="00284FEB"/>
    <w:rsid w:val="002860C4"/>
    <w:rsid w:val="002B5741"/>
    <w:rsid w:val="002D5CDE"/>
    <w:rsid w:val="002E472E"/>
    <w:rsid w:val="002F6F61"/>
    <w:rsid w:val="0030168E"/>
    <w:rsid w:val="00305409"/>
    <w:rsid w:val="00321AA8"/>
    <w:rsid w:val="00326AE1"/>
    <w:rsid w:val="003314D7"/>
    <w:rsid w:val="00340772"/>
    <w:rsid w:val="0036004C"/>
    <w:rsid w:val="003609EF"/>
    <w:rsid w:val="0036231A"/>
    <w:rsid w:val="0036250D"/>
    <w:rsid w:val="00374DD4"/>
    <w:rsid w:val="003C011B"/>
    <w:rsid w:val="003E1A36"/>
    <w:rsid w:val="003F3F0D"/>
    <w:rsid w:val="00400218"/>
    <w:rsid w:val="00410371"/>
    <w:rsid w:val="004242F1"/>
    <w:rsid w:val="0046318A"/>
    <w:rsid w:val="00482500"/>
    <w:rsid w:val="00486855"/>
    <w:rsid w:val="004B24F7"/>
    <w:rsid w:val="004B75B7"/>
    <w:rsid w:val="004D393E"/>
    <w:rsid w:val="004E5C06"/>
    <w:rsid w:val="005141D9"/>
    <w:rsid w:val="0051580D"/>
    <w:rsid w:val="00516D71"/>
    <w:rsid w:val="00533EB1"/>
    <w:rsid w:val="0054030B"/>
    <w:rsid w:val="00543793"/>
    <w:rsid w:val="00547111"/>
    <w:rsid w:val="00551998"/>
    <w:rsid w:val="00592D74"/>
    <w:rsid w:val="00594544"/>
    <w:rsid w:val="005A1FBC"/>
    <w:rsid w:val="005A4721"/>
    <w:rsid w:val="005A7D8F"/>
    <w:rsid w:val="005B2992"/>
    <w:rsid w:val="005B78F5"/>
    <w:rsid w:val="005C465A"/>
    <w:rsid w:val="005E2C44"/>
    <w:rsid w:val="005E5831"/>
    <w:rsid w:val="00616CF1"/>
    <w:rsid w:val="00621188"/>
    <w:rsid w:val="006257ED"/>
    <w:rsid w:val="00653DE4"/>
    <w:rsid w:val="00657F8A"/>
    <w:rsid w:val="00665C47"/>
    <w:rsid w:val="006665EE"/>
    <w:rsid w:val="006923C8"/>
    <w:rsid w:val="00695808"/>
    <w:rsid w:val="006B1A54"/>
    <w:rsid w:val="006B464F"/>
    <w:rsid w:val="006B46FB"/>
    <w:rsid w:val="006E21FB"/>
    <w:rsid w:val="006E2E92"/>
    <w:rsid w:val="006F167B"/>
    <w:rsid w:val="0072478F"/>
    <w:rsid w:val="00762A2D"/>
    <w:rsid w:val="0078526D"/>
    <w:rsid w:val="0078681D"/>
    <w:rsid w:val="00792342"/>
    <w:rsid w:val="007977A8"/>
    <w:rsid w:val="007A514F"/>
    <w:rsid w:val="007B3424"/>
    <w:rsid w:val="007B512A"/>
    <w:rsid w:val="007C2097"/>
    <w:rsid w:val="007D31B2"/>
    <w:rsid w:val="007D6A07"/>
    <w:rsid w:val="007F5884"/>
    <w:rsid w:val="007F7259"/>
    <w:rsid w:val="008040A8"/>
    <w:rsid w:val="00805DCE"/>
    <w:rsid w:val="00820F80"/>
    <w:rsid w:val="008279FA"/>
    <w:rsid w:val="00845CB5"/>
    <w:rsid w:val="008626E7"/>
    <w:rsid w:val="00870EE7"/>
    <w:rsid w:val="008863B9"/>
    <w:rsid w:val="008A45A6"/>
    <w:rsid w:val="008B2A90"/>
    <w:rsid w:val="008C2111"/>
    <w:rsid w:val="008C4DC3"/>
    <w:rsid w:val="008D3CCC"/>
    <w:rsid w:val="008E3D43"/>
    <w:rsid w:val="008F3789"/>
    <w:rsid w:val="008F679A"/>
    <w:rsid w:val="008F686C"/>
    <w:rsid w:val="00910641"/>
    <w:rsid w:val="009148DE"/>
    <w:rsid w:val="00936B7A"/>
    <w:rsid w:val="00941E30"/>
    <w:rsid w:val="009531B0"/>
    <w:rsid w:val="009741B3"/>
    <w:rsid w:val="00976455"/>
    <w:rsid w:val="009777D9"/>
    <w:rsid w:val="00986CCD"/>
    <w:rsid w:val="00991B88"/>
    <w:rsid w:val="009A31E9"/>
    <w:rsid w:val="009A5753"/>
    <w:rsid w:val="009A579D"/>
    <w:rsid w:val="009D1D71"/>
    <w:rsid w:val="009D5732"/>
    <w:rsid w:val="009E3297"/>
    <w:rsid w:val="009F734F"/>
    <w:rsid w:val="00A051A4"/>
    <w:rsid w:val="00A05550"/>
    <w:rsid w:val="00A107A9"/>
    <w:rsid w:val="00A11219"/>
    <w:rsid w:val="00A246B6"/>
    <w:rsid w:val="00A47E70"/>
    <w:rsid w:val="00A50CF0"/>
    <w:rsid w:val="00A62A78"/>
    <w:rsid w:val="00A7671C"/>
    <w:rsid w:val="00AA2CBC"/>
    <w:rsid w:val="00AA4382"/>
    <w:rsid w:val="00AC5820"/>
    <w:rsid w:val="00AD1CD8"/>
    <w:rsid w:val="00B258BB"/>
    <w:rsid w:val="00B37A9D"/>
    <w:rsid w:val="00B4559B"/>
    <w:rsid w:val="00B66431"/>
    <w:rsid w:val="00B67B97"/>
    <w:rsid w:val="00B713B2"/>
    <w:rsid w:val="00B94C6C"/>
    <w:rsid w:val="00B968C8"/>
    <w:rsid w:val="00BA3EC5"/>
    <w:rsid w:val="00BA51D9"/>
    <w:rsid w:val="00BB5DFC"/>
    <w:rsid w:val="00BC5B90"/>
    <w:rsid w:val="00BD279D"/>
    <w:rsid w:val="00BD4E5F"/>
    <w:rsid w:val="00BD6BB8"/>
    <w:rsid w:val="00BF7320"/>
    <w:rsid w:val="00C550B6"/>
    <w:rsid w:val="00C66BA2"/>
    <w:rsid w:val="00C870F6"/>
    <w:rsid w:val="00C94FF2"/>
    <w:rsid w:val="00C95985"/>
    <w:rsid w:val="00CA2D89"/>
    <w:rsid w:val="00CA73B4"/>
    <w:rsid w:val="00CC3C0A"/>
    <w:rsid w:val="00CC5026"/>
    <w:rsid w:val="00CC68D0"/>
    <w:rsid w:val="00CD690B"/>
    <w:rsid w:val="00CE6C5B"/>
    <w:rsid w:val="00D03F9A"/>
    <w:rsid w:val="00D06D51"/>
    <w:rsid w:val="00D24991"/>
    <w:rsid w:val="00D4089A"/>
    <w:rsid w:val="00D50255"/>
    <w:rsid w:val="00D66520"/>
    <w:rsid w:val="00D84AE9"/>
    <w:rsid w:val="00D9124E"/>
    <w:rsid w:val="00D91B72"/>
    <w:rsid w:val="00DE34CF"/>
    <w:rsid w:val="00DE71BA"/>
    <w:rsid w:val="00E13F3D"/>
    <w:rsid w:val="00E30743"/>
    <w:rsid w:val="00E312DB"/>
    <w:rsid w:val="00E315DC"/>
    <w:rsid w:val="00E34898"/>
    <w:rsid w:val="00E46022"/>
    <w:rsid w:val="00E51490"/>
    <w:rsid w:val="00E52ED0"/>
    <w:rsid w:val="00E55C8D"/>
    <w:rsid w:val="00E937BB"/>
    <w:rsid w:val="00EA32BF"/>
    <w:rsid w:val="00EB09B7"/>
    <w:rsid w:val="00ED440B"/>
    <w:rsid w:val="00EE7D7C"/>
    <w:rsid w:val="00F25D98"/>
    <w:rsid w:val="00F26591"/>
    <w:rsid w:val="00F300FB"/>
    <w:rsid w:val="00F62FCE"/>
    <w:rsid w:val="00F67B56"/>
    <w:rsid w:val="00F748E6"/>
    <w:rsid w:val="00F9619D"/>
    <w:rsid w:val="00FA42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table" w:styleId="TableGrid">
    <w:name w:val="Table Grid"/>
    <w:basedOn w:val="TableNormal"/>
    <w:rsid w:val="00070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22</Pages>
  <Words>3416</Words>
  <Characters>19475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2025-02-27T06:40:00Z</dcterms:created>
  <dcterms:modified xsi:type="dcterms:W3CDTF">2025-02-27T06:47:00Z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