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8450A" w14:textId="2725F6C0" w:rsidR="008E7BAB" w:rsidRDefault="008E7BAB" w:rsidP="001A1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43</w:t>
      </w:r>
      <w:r>
        <w:rPr>
          <w:b/>
          <w:i/>
          <w:noProof/>
          <w:sz w:val="28"/>
        </w:rPr>
        <w:fldChar w:fldCharType="end"/>
      </w:r>
    </w:p>
    <w:p w14:paraId="46DD4874" w14:textId="77777777" w:rsidR="008E7BAB" w:rsidRDefault="008E7BAB" w:rsidP="008E7B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1784" w14:paraId="3117B9CC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6235F" w14:textId="77777777" w:rsidR="00A91784" w:rsidRDefault="00A91784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91784" w14:paraId="7E7C4512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F891E" w14:textId="77777777" w:rsidR="00A91784" w:rsidRDefault="00A9178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1784" w14:paraId="4EA697F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2C971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7EF82BFF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681FD29D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FC314" w14:textId="77777777" w:rsidR="00A91784" w:rsidRPr="00410371" w:rsidRDefault="00A91784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34.123-3</w:t>
              </w:r>
            </w:fldSimple>
          </w:p>
        </w:tc>
        <w:tc>
          <w:tcPr>
            <w:tcW w:w="709" w:type="dxa"/>
          </w:tcPr>
          <w:p w14:paraId="4E4B9B46" w14:textId="77777777" w:rsidR="00A91784" w:rsidRDefault="00A9178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0B16F" w14:textId="77777777" w:rsidR="00A91784" w:rsidRPr="00410371" w:rsidRDefault="00A91784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3685</w:t>
              </w:r>
            </w:fldSimple>
          </w:p>
        </w:tc>
        <w:tc>
          <w:tcPr>
            <w:tcW w:w="709" w:type="dxa"/>
          </w:tcPr>
          <w:p w14:paraId="5AF3C378" w14:textId="77777777" w:rsidR="00A91784" w:rsidRDefault="00A91784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EABC2" w14:textId="72B02DE4" w:rsidR="00A91784" w:rsidRPr="00410371" w:rsidRDefault="008E7BAB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301128" w14:textId="77777777" w:rsidR="00A91784" w:rsidRDefault="00A91784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F2A02" w14:textId="77777777" w:rsidR="00A91784" w:rsidRPr="00410371" w:rsidRDefault="00A91784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B7FF2" w14:textId="77777777" w:rsidR="00A91784" w:rsidRDefault="00A9178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A91784" w14:paraId="115C4DC6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CC19D" w14:textId="77777777" w:rsidR="00A91784" w:rsidRDefault="00A9178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A91784" w14:paraId="7DEC33F1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05F14" w14:textId="77777777" w:rsidR="00A91784" w:rsidRPr="00F25D98" w:rsidRDefault="00A91784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1784" w14:paraId="102017D5" w14:textId="77777777" w:rsidTr="00606F73">
        <w:tc>
          <w:tcPr>
            <w:tcW w:w="9641" w:type="dxa"/>
            <w:gridSpan w:val="9"/>
          </w:tcPr>
          <w:p w14:paraId="69918ECC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EF330" w14:textId="77777777" w:rsidR="00A91784" w:rsidRDefault="00A91784" w:rsidP="00A917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1784" w14:paraId="4DD674DB" w14:textId="77777777" w:rsidTr="00606F73">
        <w:tc>
          <w:tcPr>
            <w:tcW w:w="2835" w:type="dxa"/>
          </w:tcPr>
          <w:p w14:paraId="1C0443BE" w14:textId="77777777" w:rsidR="00A91784" w:rsidRDefault="00A91784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A7988D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9452D5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A87A6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2D614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8B90E4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22336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4DCB27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74672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DCFB3" w14:textId="77777777" w:rsidR="00A91784" w:rsidRDefault="00A91784" w:rsidP="00A917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1784" w14:paraId="283E5986" w14:textId="77777777" w:rsidTr="00606F73">
        <w:tc>
          <w:tcPr>
            <w:tcW w:w="9640" w:type="dxa"/>
            <w:gridSpan w:val="11"/>
          </w:tcPr>
          <w:p w14:paraId="3F25CD36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33A0EA23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FD3966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00872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enumerated type </w:t>
            </w:r>
            <w:proofErr w:type="spellStart"/>
            <w:r>
              <w:t>GPRS_CipheringAlgorithm_Type</w:t>
            </w:r>
            <w:proofErr w:type="spellEnd"/>
            <w:r>
              <w:fldChar w:fldCharType="end"/>
            </w:r>
          </w:p>
        </w:tc>
      </w:tr>
      <w:tr w:rsidR="00A91784" w14:paraId="362E2AF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F4309B2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7C85C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2E9F048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43332C1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ED49A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91784" w14:paraId="595E4F3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57D1D5D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C315B" w14:textId="4C4DED0E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91784" w14:paraId="597C9B7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11E50C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CBEB2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0E60AFB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C65E8AC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9BD54C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526AAC" w14:textId="77777777" w:rsidR="00A91784" w:rsidRDefault="00A91784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2CD0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B09B7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A91784" w14:paraId="2FD8513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E429BAF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5B60FD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A4B0A2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19382E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D03D2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38A9AB32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B0F1EB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D81A9" w14:textId="77777777" w:rsidR="00A91784" w:rsidRDefault="00A91784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4208F" w14:textId="77777777" w:rsidR="00A91784" w:rsidRDefault="00A91784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20AEE" w14:textId="77777777" w:rsidR="00A91784" w:rsidRDefault="00A91784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A2567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91784" w14:paraId="79D753E9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1981A4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F60AC" w14:textId="77777777" w:rsidR="00A91784" w:rsidRDefault="00A91784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C7623" w14:textId="77777777" w:rsidR="00A91784" w:rsidRDefault="00A91784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CCD36A" w14:textId="77777777" w:rsidR="00A91784" w:rsidRPr="007C2097" w:rsidRDefault="00A91784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91784" w14:paraId="63F22A91" w14:textId="77777777" w:rsidTr="00606F73">
        <w:tc>
          <w:tcPr>
            <w:tcW w:w="1843" w:type="dxa"/>
          </w:tcPr>
          <w:p w14:paraId="54BAF9A5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080D47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111E6C1F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57EB58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C73AC" w14:textId="0B3D6AD1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 w:rsidRPr="00C20990">
              <w:rPr>
                <w:rFonts w:cs="Arial"/>
                <w:noProof/>
                <w:sz w:val="18"/>
                <w:szCs w:val="18"/>
              </w:rPr>
              <w:t xml:space="preserve">In the 24wk50, the </w:t>
            </w:r>
            <w:r w:rsidRPr="004C4854">
              <w:rPr>
                <w:rFonts w:cs="Arial"/>
                <w:noProof/>
                <w:sz w:val="18"/>
                <w:szCs w:val="18"/>
                <w:highlight w:val="yellow"/>
              </w:rPr>
              <w:t>following</w:t>
            </w:r>
            <w:r w:rsidRPr="00C20990">
              <w:rPr>
                <w:rFonts w:cs="Arial"/>
                <w:noProof/>
                <w:sz w:val="18"/>
                <w:szCs w:val="18"/>
              </w:rPr>
              <w:t xml:space="preserve"> is still present :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 type enumerated GPRS_CipheringAlgorithm_Type {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gea0(0),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 xml:space="preserve">    </w:t>
            </w:r>
            <w:r w:rsidRPr="00AD036C">
              <w:rPr>
                <w:rFonts w:cs="Arial"/>
                <w:noProof/>
                <w:sz w:val="18"/>
                <w:szCs w:val="18"/>
                <w:highlight w:val="yellow"/>
              </w:rPr>
              <w:t>gea2(2),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gea3(3),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gea4(4)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 };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However, the support of GEA2 has been prohibited from all releases of 3gpp core specs.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The TTCN also needs to reflect this.</w:t>
            </w:r>
          </w:p>
        </w:tc>
      </w:tr>
      <w:tr w:rsidR="00A91784" w14:paraId="4CFB253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6A48C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36D0C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24C5657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EE613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77E1C" w14:textId="77777777" w:rsidR="00A91784" w:rsidRDefault="00A91784" w:rsidP="00A91784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Updated the TTCN to remove gea2(2).</w:t>
            </w:r>
          </w:p>
          <w:p w14:paraId="715D5651" w14:textId="41EDDC20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Please see below</w:t>
            </w:r>
          </w:p>
        </w:tc>
      </w:tr>
      <w:tr w:rsidR="00A91784" w14:paraId="4AC1B9D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1C8B7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DE973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3D002EA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4525E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89606" w14:textId="5D229D4D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inline with core specs.</w:t>
            </w:r>
          </w:p>
        </w:tc>
      </w:tr>
      <w:tr w:rsidR="00A91784" w14:paraId="6DA52021" w14:textId="77777777" w:rsidTr="00606F73">
        <w:tc>
          <w:tcPr>
            <w:tcW w:w="2694" w:type="dxa"/>
            <w:gridSpan w:val="2"/>
          </w:tcPr>
          <w:p w14:paraId="4B0AD200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272436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668190E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E7D35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657C1" w14:textId="0FED37B8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inter-RAT testcases including GERAN</w:t>
            </w:r>
          </w:p>
        </w:tc>
      </w:tr>
      <w:tr w:rsidR="00A91784" w14:paraId="709DAC0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0EF9F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56A59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037FF21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D5E42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60263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4665E9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05C3B" w14:textId="77777777" w:rsidR="00A91784" w:rsidRDefault="00A91784" w:rsidP="00A917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9F334D" w14:textId="77777777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5306C58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6D2B0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D9995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9B554" w14:textId="57DF19C2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E4D4E" w14:textId="77777777" w:rsidR="00A91784" w:rsidRDefault="00A91784" w:rsidP="00A917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8717D" w14:textId="648C1B95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69C028F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52602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003A1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7F65A" w14:textId="24EBFA0D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2C3BF" w14:textId="77777777" w:rsidR="00A91784" w:rsidRDefault="00A91784" w:rsidP="00A9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C4356" w14:textId="6E0B19BD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5E6C797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13739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039DC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87096" w14:textId="0BE47EA5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3DECA" w14:textId="77777777" w:rsidR="00A91784" w:rsidRDefault="00A91784" w:rsidP="00A9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6E358" w14:textId="3AE7561B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0E53C3C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CA38D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AF91F" w14:textId="77777777" w:rsidR="00A91784" w:rsidRDefault="00A91784" w:rsidP="00A91784">
            <w:pPr>
              <w:pStyle w:val="CRCoverPage"/>
              <w:spacing w:after="0"/>
              <w:rPr>
                <w:noProof/>
              </w:rPr>
            </w:pPr>
          </w:p>
        </w:tc>
      </w:tr>
      <w:tr w:rsidR="00A91784" w14:paraId="063A011E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A6588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E61E" w14:textId="77777777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784" w:rsidRPr="008863B9" w14:paraId="4447ACBE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984CE" w14:textId="77777777" w:rsidR="00A91784" w:rsidRPr="008863B9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78D9C7" w14:textId="77777777" w:rsidR="00A91784" w:rsidRPr="008863B9" w:rsidRDefault="00A91784" w:rsidP="00A917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784" w14:paraId="7D401129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ABBD6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4A6CE" w14:textId="77777777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F5A7E" w14:textId="77777777" w:rsidR="00A91784" w:rsidRDefault="00A91784" w:rsidP="00A91784">
      <w:pPr>
        <w:pStyle w:val="CRCoverPage"/>
        <w:spacing w:after="0"/>
        <w:rPr>
          <w:noProof/>
          <w:sz w:val="8"/>
          <w:szCs w:val="8"/>
        </w:rPr>
      </w:pPr>
    </w:p>
    <w:p w14:paraId="2640AB21" w14:textId="77777777" w:rsidR="00A91784" w:rsidRDefault="00A91784" w:rsidP="00A91784">
      <w:pPr>
        <w:rPr>
          <w:noProof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00016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DB1A207" w14:textId="6D104009" w:rsidR="00AD036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AD036C" w:rsidRPr="00801FB4">
        <w:rPr>
          <w:rFonts w:ascii="Arial" w:hAnsi="Arial" w:cs="Arial"/>
          <w:iCs/>
          <w:noProof/>
        </w:rPr>
        <w:t>Table of Contents</w:t>
      </w:r>
      <w:r w:rsidR="00AD036C">
        <w:rPr>
          <w:noProof/>
        </w:rPr>
        <w:tab/>
      </w:r>
      <w:r w:rsidR="00AD036C">
        <w:rPr>
          <w:noProof/>
        </w:rPr>
        <w:fldChar w:fldCharType="begin"/>
      </w:r>
      <w:r w:rsidR="00AD036C">
        <w:rPr>
          <w:noProof/>
        </w:rPr>
        <w:instrText xml:space="preserve"> PAGEREF _Toc185000161 \h </w:instrText>
      </w:r>
      <w:r w:rsidR="00AD036C">
        <w:rPr>
          <w:noProof/>
        </w:rPr>
      </w:r>
      <w:r w:rsidR="00AD036C">
        <w:rPr>
          <w:noProof/>
        </w:rPr>
        <w:fldChar w:fldCharType="separate"/>
      </w:r>
      <w:r w:rsidR="00AD036C">
        <w:rPr>
          <w:noProof/>
        </w:rPr>
        <w:t>2</w:t>
      </w:r>
      <w:r w:rsidR="00AD036C">
        <w:rPr>
          <w:noProof/>
        </w:rPr>
        <w:fldChar w:fldCharType="end"/>
      </w:r>
    </w:p>
    <w:p w14:paraId="72A18F87" w14:textId="588A09FC" w:rsidR="00AD036C" w:rsidRDefault="00AD03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B0C1598" w14:textId="675B639A" w:rsidR="00AD036C" w:rsidRDefault="00AD03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9A54341" w14:textId="4CE13EA8" w:rsidR="00AD036C" w:rsidRDefault="00AD036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412090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000162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000163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000164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70AB2AE" w:rsidR="00273EC8" w:rsidRPr="000D7399" w:rsidRDefault="00C20990" w:rsidP="00962FDE">
            <w:pPr>
              <w:spacing w:after="0"/>
              <w:rPr>
                <w:rFonts w:ascii="Arial" w:hAnsi="Arial" w:cs="Arial"/>
              </w:rPr>
            </w:pPr>
            <w:r w:rsidRPr="00C20990">
              <w:rPr>
                <w:rFonts w:ascii="Arial" w:hAnsi="Arial" w:cs="Arial"/>
              </w:rPr>
              <w:t xml:space="preserve">type enumerated </w:t>
            </w:r>
            <w:proofErr w:type="spellStart"/>
            <w:r w:rsidRPr="00C20990">
              <w:rPr>
                <w:rFonts w:ascii="Arial" w:hAnsi="Arial" w:cs="Arial"/>
              </w:rPr>
              <w:t>GPRS_CipheringAlgorithm_Type</w:t>
            </w:r>
            <w:proofErr w:type="spellEnd"/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5AD368AD" w:rsidR="00CF375B" w:rsidRPr="009834DE" w:rsidRDefault="00C20990" w:rsidP="00AB75DD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20990">
              <w:rPr>
                <w:rFonts w:ascii="Arial" w:hAnsi="Arial" w:cs="Arial"/>
                <w:noProof/>
                <w:sz w:val="18"/>
                <w:szCs w:val="18"/>
              </w:rPr>
              <w:t>In the 24wk50, the following is still present :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 type enumerated GPRS_CipheringAlgorithm_Type {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gea0(0),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gea2(2),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gea3(3),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gea4(4)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 };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However, the support of GEA2 has been prohibited from all releases of 3gpp core specs.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The TTCN also needs to reflect this.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13C6DCC" w:rsidR="00DE4E0A" w:rsidRPr="002A077B" w:rsidRDefault="00AB75DD" w:rsidP="00C2099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Updated the TTCN to </w:t>
            </w:r>
            <w:r w:rsidR="00C20990">
              <w:rPr>
                <w:rFonts w:cs="Arial"/>
                <w:sz w:val="18"/>
                <w:szCs w:val="18"/>
              </w:rPr>
              <w:t>remove gea2(2) from the above.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B2F9A63" w:rsidR="00DE4E0A" w:rsidRPr="000D7399" w:rsidRDefault="00C2099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CommonDefs.ttcn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EF19302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type enumerated </w:t>
            </w:r>
            <w:proofErr w:type="spellStart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>GPRS_CipheringAlgorithm_Type</w:t>
            </w:r>
            <w:proofErr w:type="spellEnd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54A19356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gea0(0),</w:t>
            </w:r>
          </w:p>
          <w:p w14:paraId="559E1B63" w14:textId="015F7D7A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gea2(2),</w:t>
            </w:r>
          </w:p>
          <w:p w14:paraId="2D8D9A4E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gea3(3),</w:t>
            </w:r>
          </w:p>
          <w:p w14:paraId="2C65670C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gea4(4)</w:t>
            </w:r>
          </w:p>
          <w:p w14:paraId="5B72381C" w14:textId="492F007D" w:rsidR="002A077B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9F670A9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type enumerated </w:t>
            </w:r>
            <w:proofErr w:type="spellStart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>GPRS_CipheringAlgorithm_Type</w:t>
            </w:r>
            <w:proofErr w:type="spellEnd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1E4CC46F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gea0(0),</w:t>
            </w:r>
          </w:p>
          <w:p w14:paraId="0218A348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A221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//COMMENTED OUT gea2(2), //WA#WI1366787</w:t>
            </w:r>
          </w:p>
          <w:p w14:paraId="063CA32D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gea3(3),</w:t>
            </w:r>
          </w:p>
          <w:p w14:paraId="5F4CBAA8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gea4(4)</w:t>
            </w:r>
          </w:p>
          <w:p w14:paraId="2625C754" w14:textId="1DA1B08A" w:rsidR="0093623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57C2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076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3F6840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692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E7BAB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1784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4B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1900-12-31T16:00:00Z</cp:lastPrinted>
  <dcterms:created xsi:type="dcterms:W3CDTF">2024-12-16T14:17:00Z</dcterms:created>
  <dcterms:modified xsi:type="dcterms:W3CDTF">2025-01-29T11:13:00Z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