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02ECB" w14:textId="77777777" w:rsidR="00220997" w:rsidRDefault="00220997" w:rsidP="002209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R5s250029</w:t>
      </w:r>
      <w:r>
        <w:rPr>
          <w:b/>
          <w:i/>
          <w:noProof/>
          <w:sz w:val="28"/>
        </w:rPr>
        <w:fldChar w:fldCharType="end"/>
      </w:r>
    </w:p>
    <w:p w14:paraId="2E100E8B" w14:textId="77777777" w:rsidR="00220997" w:rsidRDefault="00220997" w:rsidP="002209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0997" w14:paraId="6B9F79FC" w14:textId="77777777" w:rsidTr="000943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ABA72" w14:textId="77777777" w:rsidR="00220997" w:rsidRDefault="00220997" w:rsidP="000943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20997" w14:paraId="044EE698" w14:textId="77777777" w:rsidTr="000943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98D4" w14:textId="77777777" w:rsidR="00220997" w:rsidRDefault="00220997" w:rsidP="000943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997" w14:paraId="7682CADC" w14:textId="77777777" w:rsidTr="000943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10612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709E1891" w14:textId="77777777" w:rsidTr="00094347">
        <w:tc>
          <w:tcPr>
            <w:tcW w:w="142" w:type="dxa"/>
            <w:tcBorders>
              <w:left w:val="single" w:sz="4" w:space="0" w:color="auto"/>
            </w:tcBorders>
          </w:tcPr>
          <w:p w14:paraId="12AD5076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F48022" w14:textId="77777777" w:rsidR="00220997" w:rsidRPr="00410371" w:rsidRDefault="00220997" w:rsidP="000943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E453D8" w14:textId="77777777" w:rsidR="00220997" w:rsidRDefault="00220997" w:rsidP="000943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7167DA" w14:textId="77777777" w:rsidR="00220997" w:rsidRPr="00410371" w:rsidRDefault="00220997" w:rsidP="0009434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A9DCA1" w14:textId="77777777" w:rsidR="00220997" w:rsidRDefault="00220997" w:rsidP="000943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81DC6F" w14:textId="77777777" w:rsidR="00220997" w:rsidRPr="00410371" w:rsidRDefault="00220997" w:rsidP="000943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F28742" w14:textId="77777777" w:rsidR="00220997" w:rsidRDefault="00220997" w:rsidP="000943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BCF43" w14:textId="77777777" w:rsidR="00220997" w:rsidRPr="00410371" w:rsidRDefault="00220997" w:rsidP="000943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8B0079" w14:textId="77777777" w:rsidR="00220997" w:rsidRDefault="00220997" w:rsidP="00094347">
            <w:pPr>
              <w:pStyle w:val="CRCoverPage"/>
              <w:spacing w:after="0"/>
              <w:rPr>
                <w:noProof/>
              </w:rPr>
            </w:pPr>
          </w:p>
        </w:tc>
      </w:tr>
      <w:tr w:rsidR="00220997" w14:paraId="279A9202" w14:textId="77777777" w:rsidTr="000943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16131" w14:textId="77777777" w:rsidR="00220997" w:rsidRDefault="00220997" w:rsidP="00094347">
            <w:pPr>
              <w:pStyle w:val="CRCoverPage"/>
              <w:spacing w:after="0"/>
              <w:rPr>
                <w:noProof/>
              </w:rPr>
            </w:pPr>
          </w:p>
        </w:tc>
      </w:tr>
      <w:tr w:rsidR="00220997" w14:paraId="03F69BE8" w14:textId="77777777" w:rsidTr="000943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E01E48" w14:textId="77777777" w:rsidR="00220997" w:rsidRPr="00F25D98" w:rsidRDefault="00220997" w:rsidP="000943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0997" w14:paraId="5A4BC4B2" w14:textId="77777777" w:rsidTr="00094347">
        <w:tc>
          <w:tcPr>
            <w:tcW w:w="9641" w:type="dxa"/>
            <w:gridSpan w:val="9"/>
          </w:tcPr>
          <w:p w14:paraId="26C7CE8D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C5D9D3" w14:textId="77777777" w:rsidR="00220997" w:rsidRDefault="00220997" w:rsidP="002209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0997" w14:paraId="1D443E3D" w14:textId="77777777" w:rsidTr="00094347">
        <w:tc>
          <w:tcPr>
            <w:tcW w:w="2835" w:type="dxa"/>
          </w:tcPr>
          <w:p w14:paraId="6C424279" w14:textId="77777777" w:rsidR="00220997" w:rsidRDefault="00220997" w:rsidP="000943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FD1F75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C9CF4" w14:textId="77777777" w:rsidR="00220997" w:rsidRDefault="00220997" w:rsidP="0009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0E0121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E0337" w14:textId="77777777" w:rsidR="00220997" w:rsidRDefault="00220997" w:rsidP="0009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DE1F9B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6F7A37" w14:textId="77777777" w:rsidR="00220997" w:rsidRDefault="00220997" w:rsidP="0009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061F4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A9C8B" w14:textId="77777777" w:rsidR="00220997" w:rsidRDefault="00220997" w:rsidP="000943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147769" w14:textId="77777777" w:rsidR="00220997" w:rsidRDefault="00220997" w:rsidP="002209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0997" w14:paraId="772EB33D" w14:textId="77777777" w:rsidTr="00094347">
        <w:tc>
          <w:tcPr>
            <w:tcW w:w="9640" w:type="dxa"/>
            <w:gridSpan w:val="11"/>
          </w:tcPr>
          <w:p w14:paraId="5235DB66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3C2E40B9" w14:textId="77777777" w:rsidTr="000943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F2D89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2BCB5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NITZ testcase 9.4.10</w:t>
            </w:r>
            <w:r>
              <w:fldChar w:fldCharType="end"/>
            </w:r>
          </w:p>
        </w:tc>
      </w:tr>
      <w:tr w:rsidR="00220997" w14:paraId="4F5AFA63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5575D24C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18654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2C968A20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704498CE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705CF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20997" w14:paraId="7A0DF531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263DC2BF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4DA0D" w14:textId="02AA7A04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20997" w14:paraId="1BC36AF1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04845C27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007AD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4B05F67C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32EA5307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800537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54E85E" w14:textId="77777777" w:rsidR="00220997" w:rsidRDefault="00220997" w:rsidP="000943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352BD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9E86B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2025-01-13</w:t>
            </w:r>
            <w:r>
              <w:rPr>
                <w:noProof/>
              </w:rPr>
              <w:fldChar w:fldCharType="end"/>
            </w:r>
          </w:p>
        </w:tc>
      </w:tr>
      <w:tr w:rsidR="00220997" w14:paraId="0D765242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3ECDD3EE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825FA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E5E3D3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2072C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9DD93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5E9A5D6D" w14:textId="77777777" w:rsidTr="000943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E5937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13F09" w14:textId="77777777" w:rsidR="00220997" w:rsidRDefault="00220997" w:rsidP="000943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C34FA" w14:textId="77777777" w:rsidR="00220997" w:rsidRDefault="00220997" w:rsidP="000943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94C90" w14:textId="77777777" w:rsidR="00220997" w:rsidRDefault="00220997" w:rsidP="000943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AFFF7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20997" w14:paraId="3AB680EB" w14:textId="77777777" w:rsidTr="000943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FF0F5D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FD4AC8" w14:textId="77777777" w:rsidR="00220997" w:rsidRDefault="00220997" w:rsidP="000943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2ADF5B" w14:textId="77777777" w:rsidR="00220997" w:rsidRDefault="00220997" w:rsidP="000943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C773E8" w14:textId="77777777" w:rsidR="00220997" w:rsidRPr="007C2097" w:rsidRDefault="00220997" w:rsidP="000943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20997" w14:paraId="6B6F7C36" w14:textId="77777777" w:rsidTr="00094347">
        <w:tc>
          <w:tcPr>
            <w:tcW w:w="1843" w:type="dxa"/>
          </w:tcPr>
          <w:p w14:paraId="067C981B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E40A63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350F6127" w14:textId="77777777" w:rsidTr="000943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D1463" w14:textId="77777777" w:rsidR="00220997" w:rsidRDefault="00220997" w:rsidP="0009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086F1" w14:textId="77777777" w:rsidR="001C6BCC" w:rsidRDefault="001C6BCC" w:rsidP="001C6BC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RAN5#94e, R5-222018 was agreed for testcase 9.4.10.</w:t>
            </w:r>
          </w:p>
          <w:p w14:paraId="27C5ADEF" w14:textId="77777777" w:rsidR="001C6BCC" w:rsidRDefault="001C6BCC" w:rsidP="001C6BC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However, the changes mentioned for Step 7 in this CR are incorrectly implemented in latest 34.123-</w:t>
            </w:r>
            <w:proofErr w:type="gramStart"/>
            <w:r>
              <w:rPr>
                <w:rFonts w:cs="Arial"/>
                <w:lang w:eastAsia="zh-CN"/>
              </w:rPr>
              <w:t>1 :</w:t>
            </w:r>
            <w:proofErr w:type="gramEnd"/>
            <w:r>
              <w:rPr>
                <w:rFonts w:cs="Arial"/>
                <w:lang w:eastAsia="zh-CN"/>
              </w:rPr>
              <w:t xml:space="preserve"> current year/date is implemented as 12/3 instead of 12/3</w:t>
            </w:r>
            <w:r w:rsidRPr="004B2BB8">
              <w:rPr>
                <w:rFonts w:cs="Arial"/>
                <w:b/>
                <w:bCs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as proposed in the CR.</w:t>
            </w:r>
          </w:p>
          <w:p w14:paraId="65AE7041" w14:textId="77777777" w:rsidR="001C6BCC" w:rsidRDefault="001C6BCC" w:rsidP="001C6BC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As a result, the TTCN implementation is also incorrect.</w:t>
            </w:r>
          </w:p>
          <w:p w14:paraId="3E03DBAD" w14:textId="701563EC" w:rsidR="00220997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This needs to be addressed.</w:t>
            </w:r>
          </w:p>
        </w:tc>
      </w:tr>
      <w:tr w:rsidR="00220997" w14:paraId="33175710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DED3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70D56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23C83E11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3CAD8" w14:textId="77777777" w:rsidR="00220997" w:rsidRDefault="00220997" w:rsidP="0009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536C0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template </w:t>
            </w:r>
            <w:r w:rsidRPr="00EB1E2C">
              <w:rPr>
                <w:noProof/>
              </w:rPr>
              <w:t>cs_UniversalTime</w:t>
            </w:r>
            <w:r>
              <w:rPr>
                <w:noProof/>
              </w:rPr>
              <w:t>.</w:t>
            </w:r>
          </w:p>
          <w:p w14:paraId="669253D7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16A7551F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3985A0" w14:textId="2C793CF6" w:rsidR="00220997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will be raised for this.</w:t>
            </w:r>
          </w:p>
        </w:tc>
      </w:tr>
      <w:tr w:rsidR="00220997" w14:paraId="1EF5B423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1DE3A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73EEB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BCC" w14:paraId="71AE4DEC" w14:textId="77777777" w:rsidTr="000943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C525E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CE12" w14:textId="5703C139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inline with Prose.</w:t>
            </w:r>
          </w:p>
        </w:tc>
      </w:tr>
      <w:tr w:rsidR="001C6BCC" w14:paraId="69054802" w14:textId="77777777" w:rsidTr="00094347">
        <w:tc>
          <w:tcPr>
            <w:tcW w:w="2694" w:type="dxa"/>
            <w:gridSpan w:val="2"/>
          </w:tcPr>
          <w:p w14:paraId="46F03837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A97BF6" w14:textId="77777777" w:rsidR="001C6BCC" w:rsidRDefault="001C6BCC" w:rsidP="001C6B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BCC" w14:paraId="23AE60EC" w14:textId="77777777" w:rsidTr="000943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8650C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93B8C" w14:textId="46189BD9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9.4.10</w:t>
            </w:r>
          </w:p>
        </w:tc>
      </w:tr>
      <w:tr w:rsidR="001C6BCC" w14:paraId="5289FF11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90956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80CA6" w14:textId="77777777" w:rsidR="001C6BCC" w:rsidRDefault="001C6BCC" w:rsidP="001C6B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BCC" w14:paraId="48715891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B02F3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CF19B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D8C2B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0724B1" w14:textId="77777777" w:rsidR="001C6BCC" w:rsidRDefault="001C6BCC" w:rsidP="001C6B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175052" w14:textId="77777777" w:rsidR="001C6BCC" w:rsidRDefault="001C6BCC" w:rsidP="001C6B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6BCC" w14:paraId="5E6EEF30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9967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CDF61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279B6" w14:textId="15454D71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3FD0D" w14:textId="77777777" w:rsidR="001C6BCC" w:rsidRDefault="001C6BCC" w:rsidP="001C6B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FD5EE" w14:textId="3108CB5C" w:rsidR="001C6BCC" w:rsidRDefault="001C6BCC" w:rsidP="001C6B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6BCC" w14:paraId="3B10540F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AFBA6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F4E8C5" w14:textId="1EB8B455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2A2C3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7ADA79" w14:textId="77777777" w:rsidR="001C6BCC" w:rsidRDefault="001C6BCC" w:rsidP="001C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204E" w14:textId="6427318F" w:rsidR="001C6BCC" w:rsidRDefault="001C6BCC" w:rsidP="001C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34.123-1</w:t>
            </w:r>
          </w:p>
        </w:tc>
      </w:tr>
      <w:tr w:rsidR="001C6BCC" w14:paraId="31C17347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5A9DF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2DBD4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82BC3" w14:textId="2EEAD0E9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37FD9" w14:textId="77777777" w:rsidR="001C6BCC" w:rsidRDefault="001C6BCC" w:rsidP="001C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CA7E3" w14:textId="5860D12B" w:rsidR="001C6BCC" w:rsidRDefault="001C6BCC" w:rsidP="001C6B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6BCC" w14:paraId="0F5236CF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02D08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C6C44" w14:textId="77777777" w:rsidR="001C6BCC" w:rsidRDefault="001C6BCC" w:rsidP="001C6BCC">
            <w:pPr>
              <w:pStyle w:val="CRCoverPage"/>
              <w:spacing w:after="0"/>
              <w:rPr>
                <w:noProof/>
              </w:rPr>
            </w:pPr>
          </w:p>
        </w:tc>
      </w:tr>
      <w:tr w:rsidR="001C6BCC" w14:paraId="5DDC69BC" w14:textId="77777777" w:rsidTr="000943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D6F53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B1F8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6BCC" w:rsidRPr="008863B9" w14:paraId="53EB0F50" w14:textId="77777777" w:rsidTr="000943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127D6" w14:textId="77777777" w:rsidR="001C6BCC" w:rsidRPr="008863B9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23514" w14:textId="77777777" w:rsidR="001C6BCC" w:rsidRPr="008863B9" w:rsidRDefault="001C6BCC" w:rsidP="001C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6BCC" w14:paraId="137DB902" w14:textId="77777777" w:rsidTr="000943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7621A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B6AD1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F367A" w14:textId="77777777" w:rsidR="00220997" w:rsidRDefault="00220997" w:rsidP="00220997">
      <w:pPr>
        <w:pStyle w:val="CRCoverPage"/>
        <w:spacing w:after="0"/>
        <w:rPr>
          <w:noProof/>
          <w:sz w:val="8"/>
          <w:szCs w:val="8"/>
        </w:rPr>
      </w:pPr>
    </w:p>
    <w:p w14:paraId="3EA5BED8" w14:textId="77777777" w:rsidR="00220997" w:rsidRDefault="00220997" w:rsidP="00220997">
      <w:pPr>
        <w:rPr>
          <w:noProof/>
        </w:rPr>
      </w:pPr>
    </w:p>
    <w:p w14:paraId="033EE641" w14:textId="77777777" w:rsidR="00683B9B" w:rsidRDefault="00683B9B" w:rsidP="00683B9B">
      <w:pPr>
        <w:pStyle w:val="CRCoverPage"/>
        <w:spacing w:after="0"/>
        <w:rPr>
          <w:noProof/>
          <w:sz w:val="8"/>
          <w:szCs w:val="8"/>
        </w:rPr>
      </w:pPr>
    </w:p>
    <w:p w14:paraId="5DD1BFA8" w14:textId="77777777" w:rsidR="00683B9B" w:rsidRDefault="00683B9B" w:rsidP="00683B9B">
      <w:pPr>
        <w:rPr>
          <w:noProof/>
        </w:rPr>
      </w:pPr>
    </w:p>
    <w:p w14:paraId="3D5F8422" w14:textId="77777777" w:rsidR="00F37ED9" w:rsidRDefault="00F37ED9" w:rsidP="00F37ED9">
      <w:pPr>
        <w:pStyle w:val="CRCoverPage"/>
        <w:spacing w:after="0"/>
        <w:rPr>
          <w:noProof/>
          <w:sz w:val="8"/>
          <w:szCs w:val="8"/>
        </w:rPr>
      </w:pPr>
    </w:p>
    <w:p w14:paraId="4AF1F7BB" w14:textId="77777777" w:rsidR="00F37ED9" w:rsidRDefault="00F37ED9" w:rsidP="00F37ED9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767784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4447620" w14:textId="6FC337F0" w:rsidR="001C6BCC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6BCC" w:rsidRPr="007B1E8C">
        <w:rPr>
          <w:rFonts w:ascii="Arial" w:hAnsi="Arial" w:cs="Arial"/>
          <w:iCs/>
        </w:rPr>
        <w:t>Table of Contents</w:t>
      </w:r>
      <w:r w:rsidR="001C6BCC">
        <w:tab/>
      </w:r>
      <w:r w:rsidR="001C6BCC">
        <w:fldChar w:fldCharType="begin"/>
      </w:r>
      <w:r w:rsidR="001C6BCC">
        <w:instrText xml:space="preserve"> PAGEREF _Toc187677843 \h </w:instrText>
      </w:r>
      <w:r w:rsidR="001C6BCC">
        <w:fldChar w:fldCharType="separate"/>
      </w:r>
      <w:r w:rsidR="001C6BCC">
        <w:t>2</w:t>
      </w:r>
      <w:r w:rsidR="001C6BCC">
        <w:fldChar w:fldCharType="end"/>
      </w:r>
    </w:p>
    <w:p w14:paraId="11747C6D" w14:textId="1E0AAA3B" w:rsidR="001C6BCC" w:rsidRDefault="001C6BC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E8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E8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_Toc187677844 \h </w:instrText>
      </w:r>
      <w:r>
        <w:fldChar w:fldCharType="separate"/>
      </w:r>
      <w:r>
        <w:t>2</w:t>
      </w:r>
      <w:r>
        <w:fldChar w:fldCharType="end"/>
      </w:r>
    </w:p>
    <w:p w14:paraId="3CD60A0F" w14:textId="681E955A" w:rsidR="001C6BCC" w:rsidRDefault="001C6BC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E8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E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_Toc187677845 \h </w:instrText>
      </w:r>
      <w:r>
        <w:fldChar w:fldCharType="separate"/>
      </w:r>
      <w:r>
        <w:t>2</w:t>
      </w:r>
      <w:r>
        <w:fldChar w:fldCharType="end"/>
      </w:r>
    </w:p>
    <w:p w14:paraId="7A4CBE95" w14:textId="063A341A" w:rsidR="001C6BCC" w:rsidRDefault="001C6BC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E8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E8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_Toc187677846 \h </w:instrText>
      </w:r>
      <w:r>
        <w:fldChar w:fldCharType="separate"/>
      </w:r>
      <w:r>
        <w:t>2</w:t>
      </w:r>
      <w:r>
        <w:fldChar w:fldCharType="end"/>
      </w:r>
    </w:p>
    <w:p w14:paraId="1E7482B4" w14:textId="6D3851DD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87677844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76C6EDC2" w14:textId="532F295D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>iwd-TTCN3-B2024-06_D24wk</w:t>
      </w:r>
      <w:r w:rsidR="00F37ED9">
        <w:rPr>
          <w:rFonts w:cs="Arial"/>
        </w:rPr>
        <w:t>50</w:t>
      </w:r>
      <w:r w:rsidR="004F2142" w:rsidRPr="004F2142">
        <w:rPr>
          <w:rFonts w:cs="Arial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7677845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6A2440A2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7677846"/>
      <w:r>
        <w:rPr>
          <w:rFonts w:cs="Arial"/>
          <w:b/>
          <w:bCs/>
          <w:color w:val="000000"/>
          <w:lang w:val="en-US" w:eastAsia="en-GB"/>
        </w:rPr>
        <w:t>Change</w:t>
      </w:r>
      <w:r w:rsidR="00BB2EDB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212DC79" w:rsidR="004A40D5" w:rsidRPr="00E13853" w:rsidRDefault="007352EC" w:rsidP="00206ED0">
            <w:pPr>
              <w:pStyle w:val="CRCoverPage"/>
              <w:spacing w:after="0"/>
              <w:rPr>
                <w:noProof/>
              </w:rPr>
            </w:pPr>
            <w:r w:rsidRPr="007352EC">
              <w:rPr>
                <w:rFonts w:cs="Arial"/>
                <w:noProof/>
                <w:lang w:val="en-SG"/>
              </w:rPr>
              <w:t>cs_UniversalTime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E2B" w14:textId="77777777" w:rsidR="008F24BC" w:rsidRDefault="008F24BC" w:rsidP="008F24B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RAN5#94e, R5-222018 was agreed for testcase 9.4.10.</w:t>
            </w:r>
          </w:p>
          <w:p w14:paraId="75C769A9" w14:textId="77777777" w:rsidR="008F24BC" w:rsidRDefault="008F24BC" w:rsidP="008F24B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However, the changes mentioned for Step 7 in this CR are incorrectly implemented in latest 34.123-</w:t>
            </w:r>
            <w:proofErr w:type="gramStart"/>
            <w:r>
              <w:rPr>
                <w:rFonts w:cs="Arial"/>
                <w:lang w:eastAsia="zh-CN"/>
              </w:rPr>
              <w:t>1 :</w:t>
            </w:r>
            <w:proofErr w:type="gramEnd"/>
            <w:r>
              <w:rPr>
                <w:rFonts w:cs="Arial"/>
                <w:lang w:eastAsia="zh-CN"/>
              </w:rPr>
              <w:t xml:space="preserve"> current year/date is implemented as 12/3 instead of 12/3</w:t>
            </w:r>
            <w:r w:rsidRPr="004B2BB8">
              <w:rPr>
                <w:rFonts w:cs="Arial"/>
                <w:b/>
                <w:bCs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as proposed in the CR.</w:t>
            </w:r>
          </w:p>
          <w:p w14:paraId="7E2D63EA" w14:textId="77777777" w:rsidR="008F24BC" w:rsidRDefault="008F24BC" w:rsidP="008F24B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As a result, the TTCN implementation is also incorrect.</w:t>
            </w:r>
          </w:p>
          <w:p w14:paraId="40D410A0" w14:textId="2E5EFB06" w:rsidR="006E31A3" w:rsidRPr="00803546" w:rsidRDefault="008F24BC" w:rsidP="008F24B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lang w:eastAsia="zh-CN"/>
              </w:rPr>
              <w:t>This needs to be addressed.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EE7B" w14:textId="77777777" w:rsidR="008F24BC" w:rsidRDefault="008F24BC" w:rsidP="008F2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template </w:t>
            </w:r>
            <w:r w:rsidRPr="00EB1E2C">
              <w:rPr>
                <w:noProof/>
              </w:rPr>
              <w:t>cs_UniversalTime</w:t>
            </w:r>
            <w:r>
              <w:rPr>
                <w:noProof/>
              </w:rPr>
              <w:t>.</w:t>
            </w:r>
          </w:p>
          <w:p w14:paraId="72A7BAD9" w14:textId="77777777" w:rsidR="008F24BC" w:rsidRDefault="008F24BC" w:rsidP="008F2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4DDB96DE" w14:textId="0D4FCCF8" w:rsidR="006C61D0" w:rsidRPr="00FB2EB7" w:rsidRDefault="006C61D0" w:rsidP="00BB2ED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6C61D0" w:rsidRPr="00BB2EDB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3A792BE2" w:rsidR="006C61D0" w:rsidRPr="00E43D01" w:rsidRDefault="00BB2EDB" w:rsidP="006C61D0">
            <w:pPr>
              <w:spacing w:after="0"/>
              <w:rPr>
                <w:rFonts w:ascii="Arial" w:hAnsi="Arial" w:cs="Arial"/>
                <w:lang w:val="de-DE" w:eastAsia="en-GB"/>
              </w:rPr>
            </w:pPr>
            <w:proofErr w:type="spellStart"/>
            <w:r>
              <w:rPr>
                <w:rFonts w:ascii="Arial" w:hAnsi="Arial" w:cs="Arial"/>
                <w:lang w:val="de-DE" w:eastAsia="en-GB"/>
              </w:rPr>
              <w:t>N</w:t>
            </w:r>
            <w:r w:rsidR="008F24BC">
              <w:rPr>
                <w:rFonts w:ascii="Arial" w:hAnsi="Arial" w:cs="Arial"/>
                <w:lang w:val="de-DE" w:eastAsia="en-GB"/>
              </w:rPr>
              <w:t>ITZ.ttcn</w:t>
            </w:r>
            <w:proofErr w:type="spellEnd"/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760B6C2B" w:rsidR="006C61D0" w:rsidRPr="00226DA7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BF3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TimeZoneAndTime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UniversalTime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O1_Type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p_CurrentYear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60767F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O1_Type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p_TimeZone</w:t>
            </w:r>
            <w:proofErr w:type="spellEnd"/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24AEA8FA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/* @status    APPROVED (SSNITZ) */</w:t>
            </w:r>
          </w:p>
          <w:p w14:paraId="15430EBB" w14:textId="5B953332" w:rsidR="002F79CF" w:rsidRPr="00850B74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TimeZoneAndTime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p_CurrentYear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, '50'O, '51'O, '60'O, '52'O, '00'O,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p_TimeZone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F35B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TimeZoneAndTime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UniversalTime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O1_Type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p_CurrentYear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7A9A63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O1_Type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p_TimeZone</w:t>
            </w:r>
            <w:proofErr w:type="spellEnd"/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4381A7E0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/* @status    APPROVED (SSNITZ) */</w:t>
            </w:r>
          </w:p>
          <w:p w14:paraId="04AFCD6C" w14:textId="60120308" w:rsidR="002F79CF" w:rsidRPr="00F212AA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TimeZoneAndTime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p_CurrentYear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BD62B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'21'O, '13'O,</w:t>
            </w: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'60'O, '52'O, '00'O,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p_TimeZone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); //WA#WI1368876 WA#9_4_10</w:t>
            </w:r>
          </w:p>
        </w:tc>
      </w:tr>
    </w:tbl>
    <w:p w14:paraId="27C17BBE" w14:textId="77777777" w:rsidR="001C6BC1" w:rsidRDefault="001C6BC1" w:rsidP="00D9427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B9280" w14:textId="77777777" w:rsidR="00D83018" w:rsidRDefault="00D83018">
      <w:r>
        <w:separator/>
      </w:r>
    </w:p>
  </w:endnote>
  <w:endnote w:type="continuationSeparator" w:id="0">
    <w:p w14:paraId="62FABA3A" w14:textId="77777777" w:rsidR="00D83018" w:rsidRDefault="00D8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72E13" w14:textId="77777777" w:rsidR="00F37ED9" w:rsidRDefault="00F37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8C50B" w14:textId="77777777" w:rsidR="00F37ED9" w:rsidRDefault="00F37E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34EE3" w14:textId="77777777" w:rsidR="00F37ED9" w:rsidRDefault="00F37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A7D63" w14:textId="77777777" w:rsidR="00D83018" w:rsidRDefault="00D83018">
      <w:r>
        <w:separator/>
      </w:r>
    </w:p>
  </w:footnote>
  <w:footnote w:type="continuationSeparator" w:id="0">
    <w:p w14:paraId="60B84A64" w14:textId="77777777" w:rsidR="00D83018" w:rsidRDefault="00D83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3699B"/>
    <w:multiLevelType w:val="hybridMultilevel"/>
    <w:tmpl w:val="56D833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D6EB5"/>
    <w:multiLevelType w:val="hybridMultilevel"/>
    <w:tmpl w:val="EF02A1B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22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8419">
    <w:abstractNumId w:val="21"/>
  </w:num>
  <w:num w:numId="3" w16cid:durableId="1076515936">
    <w:abstractNumId w:val="9"/>
  </w:num>
  <w:num w:numId="4" w16cid:durableId="873616345">
    <w:abstractNumId w:val="39"/>
  </w:num>
  <w:num w:numId="5" w16cid:durableId="150340604">
    <w:abstractNumId w:val="31"/>
  </w:num>
  <w:num w:numId="6" w16cid:durableId="1181776853">
    <w:abstractNumId w:val="36"/>
  </w:num>
  <w:num w:numId="7" w16cid:durableId="787625230">
    <w:abstractNumId w:val="12"/>
  </w:num>
  <w:num w:numId="8" w16cid:durableId="829176217">
    <w:abstractNumId w:val="37"/>
  </w:num>
  <w:num w:numId="9" w16cid:durableId="1278022492">
    <w:abstractNumId w:val="20"/>
  </w:num>
  <w:num w:numId="10" w16cid:durableId="230778425">
    <w:abstractNumId w:val="25"/>
  </w:num>
  <w:num w:numId="11" w16cid:durableId="323826543">
    <w:abstractNumId w:val="0"/>
  </w:num>
  <w:num w:numId="12" w16cid:durableId="325204867">
    <w:abstractNumId w:val="11"/>
  </w:num>
  <w:num w:numId="13" w16cid:durableId="472597450">
    <w:abstractNumId w:val="41"/>
  </w:num>
  <w:num w:numId="14" w16cid:durableId="1280840319">
    <w:abstractNumId w:val="5"/>
  </w:num>
  <w:num w:numId="15" w16cid:durableId="838085267">
    <w:abstractNumId w:val="28"/>
  </w:num>
  <w:num w:numId="16" w16cid:durableId="1383090398">
    <w:abstractNumId w:val="24"/>
  </w:num>
  <w:num w:numId="17" w16cid:durableId="25377938">
    <w:abstractNumId w:val="27"/>
  </w:num>
  <w:num w:numId="18" w16cid:durableId="489248419">
    <w:abstractNumId w:val="16"/>
  </w:num>
  <w:num w:numId="19" w16cid:durableId="232281866">
    <w:abstractNumId w:val="38"/>
  </w:num>
  <w:num w:numId="20" w16cid:durableId="485632584">
    <w:abstractNumId w:val="33"/>
  </w:num>
  <w:num w:numId="21" w16cid:durableId="1407460385">
    <w:abstractNumId w:val="40"/>
  </w:num>
  <w:num w:numId="22" w16cid:durableId="613174417">
    <w:abstractNumId w:val="30"/>
  </w:num>
  <w:num w:numId="23" w16cid:durableId="118424280">
    <w:abstractNumId w:val="17"/>
  </w:num>
  <w:num w:numId="24" w16cid:durableId="834152293">
    <w:abstractNumId w:val="22"/>
  </w:num>
  <w:num w:numId="25" w16cid:durableId="463734675">
    <w:abstractNumId w:val="6"/>
  </w:num>
  <w:num w:numId="26" w16cid:durableId="964964387">
    <w:abstractNumId w:val="14"/>
  </w:num>
  <w:num w:numId="27" w16cid:durableId="1010982336">
    <w:abstractNumId w:val="19"/>
  </w:num>
  <w:num w:numId="28" w16cid:durableId="476460100">
    <w:abstractNumId w:val="1"/>
  </w:num>
  <w:num w:numId="29" w16cid:durableId="1105810521">
    <w:abstractNumId w:val="2"/>
  </w:num>
  <w:num w:numId="30" w16cid:durableId="851837324">
    <w:abstractNumId w:val="18"/>
  </w:num>
  <w:num w:numId="31" w16cid:durableId="1857380468">
    <w:abstractNumId w:val="35"/>
  </w:num>
  <w:num w:numId="32" w16cid:durableId="1779567812">
    <w:abstractNumId w:val="4"/>
  </w:num>
  <w:num w:numId="33" w16cid:durableId="1093211651">
    <w:abstractNumId w:val="10"/>
  </w:num>
  <w:num w:numId="34" w16cid:durableId="2063361310">
    <w:abstractNumId w:val="7"/>
  </w:num>
  <w:num w:numId="35" w16cid:durableId="650476180">
    <w:abstractNumId w:val="3"/>
  </w:num>
  <w:num w:numId="36" w16cid:durableId="345522997">
    <w:abstractNumId w:val="32"/>
  </w:num>
  <w:num w:numId="37" w16cid:durableId="467628339">
    <w:abstractNumId w:val="13"/>
  </w:num>
  <w:num w:numId="38" w16cid:durableId="429014371">
    <w:abstractNumId w:val="23"/>
  </w:num>
  <w:num w:numId="39" w16cid:durableId="1532646812">
    <w:abstractNumId w:val="15"/>
  </w:num>
  <w:num w:numId="40" w16cid:durableId="1066875924">
    <w:abstractNumId w:val="26"/>
  </w:num>
  <w:num w:numId="41" w16cid:durableId="681317918">
    <w:abstractNumId w:val="34"/>
  </w:num>
  <w:num w:numId="42" w16cid:durableId="1492522472">
    <w:abstractNumId w:val="8"/>
  </w:num>
  <w:num w:numId="43" w16cid:durableId="108602960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310A"/>
    <w:rsid w:val="000C430E"/>
    <w:rsid w:val="000C444E"/>
    <w:rsid w:val="000C54DB"/>
    <w:rsid w:val="000C6598"/>
    <w:rsid w:val="000C72FB"/>
    <w:rsid w:val="000C7BB1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3CF3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1BF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6BCC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0997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26DA7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0DD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30D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2F5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373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881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3B9B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2EC"/>
    <w:rsid w:val="00735405"/>
    <w:rsid w:val="0073567F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AB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57AF3"/>
    <w:rsid w:val="00861BAC"/>
    <w:rsid w:val="00861EC3"/>
    <w:rsid w:val="008626E7"/>
    <w:rsid w:val="00863B8B"/>
    <w:rsid w:val="00864DAC"/>
    <w:rsid w:val="008657BF"/>
    <w:rsid w:val="00865F72"/>
    <w:rsid w:val="008667AF"/>
    <w:rsid w:val="008667E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68E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4BC"/>
    <w:rsid w:val="008F2760"/>
    <w:rsid w:val="008F3395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2A6C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D38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5AFD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74F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2EDB"/>
    <w:rsid w:val="00BB3B86"/>
    <w:rsid w:val="00BB5023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2BD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5C5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18"/>
    <w:rsid w:val="00D830CE"/>
    <w:rsid w:val="00D83176"/>
    <w:rsid w:val="00D83EBA"/>
    <w:rsid w:val="00D8491C"/>
    <w:rsid w:val="00D85557"/>
    <w:rsid w:val="00D85B62"/>
    <w:rsid w:val="00D860F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7E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589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6325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1E2C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1E9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37ED9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H4VU7HTV54JD-1231737843-1472</_dlc_DocId>
    <_dlc_DocIdUrl xmlns="05fef6b6-48ff-4793-a586-dff4857ec2fd">
      <Url>https://sharepoint.rsint.net/teams/MRT_Dev/_layouts/15/DocIdRedir.aspx?ID=H4VU7HTV54JD-1231737843-1472</Url>
      <Description>H4VU7HTV54JD-1231737843-1472</Description>
    </_dlc_DocIdUrl>
  </documentManagement>
</p:propertie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A6943-0EAD-44EC-A781-9A6C134EB7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435</Words>
  <Characters>3987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14</cp:revision>
  <cp:lastPrinted>1900-01-01T00:00:00Z</cp:lastPrinted>
  <dcterms:created xsi:type="dcterms:W3CDTF">2025-01-06T15:08:00Z</dcterms:created>
  <dcterms:modified xsi:type="dcterms:W3CDTF">2025-01-13T16:24:00Z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7fc5b63e-f7fd-4833-bff2-e8dd694f71ef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