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882301" w14:textId="111E285F" w:rsidR="00E535FF" w:rsidRDefault="00E535FF" w:rsidP="00606F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R5s2500</w:t>
      </w:r>
      <w:r>
        <w:rPr>
          <w:b/>
          <w:i/>
          <w:noProof/>
          <w:sz w:val="28"/>
        </w:rPr>
        <w:t>23</w:t>
      </w:r>
      <w:r>
        <w:rPr>
          <w:b/>
          <w:i/>
          <w:noProof/>
          <w:sz w:val="28"/>
        </w:rPr>
        <w:fldChar w:fldCharType="end"/>
      </w:r>
    </w:p>
    <w:p w14:paraId="6CB3C07E" w14:textId="77777777" w:rsidR="00E535FF" w:rsidRDefault="00E535FF" w:rsidP="00E535F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2AE300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6EB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B63E50" w:rsidR="001E41F3" w:rsidRPr="00410371" w:rsidRDefault="002E3A86" w:rsidP="00FB59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2E3A86">
                <w:rPr>
                  <w:b/>
                  <w:noProof/>
                  <w:sz w:val="28"/>
                </w:rPr>
                <w:t>36.579-5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6337C9" w:rsidR="001E41F3" w:rsidRPr="00410371" w:rsidRDefault="002E3A86" w:rsidP="00BC27FD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2E3A86">
                <w:rPr>
                  <w:b/>
                  <w:noProof/>
                  <w:sz w:val="28"/>
                </w:rPr>
                <w:t>0124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1B118B" w:rsidR="001E41F3" w:rsidRPr="00745C21" w:rsidRDefault="00E535FF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0F7374" w:rsidR="001E41F3" w:rsidRPr="00410371" w:rsidRDefault="002E3A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2E3A86">
                <w:rPr>
                  <w:b/>
                  <w:noProof/>
                  <w:sz w:val="28"/>
                </w:rPr>
                <w:t>18.</w:t>
              </w:r>
              <w:r w:rsidR="00E535FF">
                <w:rPr>
                  <w:b/>
                  <w:noProof/>
                  <w:sz w:val="28"/>
                </w:rPr>
                <w:t>1</w:t>
              </w:r>
              <w:r w:rsidRPr="002E3A8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25ED41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72B9D4" w:rsidR="001E41F3" w:rsidRDefault="002E3A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Re-verification of MCPTT test case 5.1 to the MCX ATS with MCX-EUTRA model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343694" w:rsidR="001E41F3" w:rsidRDefault="002E3A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1015B2" w:rsidR="001E41F3" w:rsidRDefault="009876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E3A86">
              <w:rPr>
                <w:noProof/>
              </w:rPr>
              <w:t xml:space="preserve">TEI14_Test, </w:t>
            </w:r>
            <w:r w:rsidR="002E3A86">
              <w:t>MCPTT-</w:t>
            </w:r>
            <w:proofErr w:type="spellStart"/>
            <w:r w:rsidR="002E3A86">
              <w:t>ConTest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69A488" w:rsidR="001E41F3" w:rsidRDefault="00DA5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3A86">
              <w:rPr>
                <w:noProof/>
              </w:rPr>
              <w:t>2024-11-26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ABCFAF" w:rsidR="001E41F3" w:rsidRDefault="002E3A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2E3A8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0D36DF" w:rsidR="001E41F3" w:rsidRDefault="002E3A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544B3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C2A322F" w:rsidR="00566EBC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29F7" w:rsidRPr="00D929F7">
              <w:rPr>
                <w:rFonts w:ascii="Times New Roman" w:hAnsi="Times New Roman"/>
                <w:i/>
                <w:noProof/>
                <w:sz w:val="18"/>
              </w:rPr>
              <w:t xml:space="preserve"> </w:t>
            </w:r>
            <w:r w:rsidR="00D929F7" w:rsidRPr="00D929F7">
              <w:rPr>
                <w:i/>
                <w:noProof/>
                <w:sz w:val="18"/>
              </w:rPr>
              <w:br/>
              <w:t>Rel-20</w:t>
            </w:r>
            <w:r w:rsidR="00D929F7" w:rsidRPr="00D929F7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D45075" w:rsidR="001E41F3" w:rsidRDefault="00EE534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</w:t>
            </w:r>
            <w:r w:rsidR="0028238E">
              <w:t>re-verify</w:t>
            </w:r>
            <w:r>
              <w:t xml:space="preserve"> MCPTT TC 5.1 to the MCX ATS on </w:t>
            </w:r>
            <w:r w:rsidRPr="00EE5347">
              <w:rPr>
                <w:rFonts w:cs="Arial"/>
                <w:lang w:val="en-US" w:eastAsia="zh-CN"/>
              </w:rPr>
              <w:t>MCX</w:t>
            </w:r>
            <w:r>
              <w:rPr>
                <w:rFonts w:cs="Arial"/>
                <w:lang w:val="en-US" w:eastAsia="zh-CN"/>
              </w:rPr>
              <w:t xml:space="preserve">-EUTRA </w:t>
            </w:r>
            <w:r w:rsidRPr="00EE5347">
              <w:rPr>
                <w:rFonts w:cs="Arial"/>
                <w:lang w:val="en-US" w:eastAsia="zh-CN"/>
              </w:rPr>
              <w:t>test model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9C05F8" w:rsidR="001E41F3" w:rsidRDefault="00EE5347">
            <w:pPr>
              <w:pStyle w:val="CRCoverPage"/>
              <w:spacing w:after="0"/>
              <w:ind w:left="100"/>
              <w:rPr>
                <w:noProof/>
              </w:rPr>
            </w:pPr>
            <w:r w:rsidRPr="00EE5347">
              <w:rPr>
                <w:rFonts w:cs="Arial"/>
                <w:lang w:val="en-US" w:eastAsia="zh-CN"/>
              </w:rPr>
              <w:t>This document lists all changes applied to the TTCN code required to obtain a pass using the MCX</w:t>
            </w:r>
            <w:r>
              <w:rPr>
                <w:rFonts w:cs="Arial"/>
                <w:lang w:val="en-US" w:eastAsia="zh-CN"/>
              </w:rPr>
              <w:t xml:space="preserve">-EUTRA </w:t>
            </w:r>
            <w:r w:rsidRPr="00EE5347">
              <w:rPr>
                <w:rFonts w:cs="Arial"/>
                <w:lang w:val="en-US" w:eastAsia="zh-CN"/>
              </w:rPr>
              <w:t>test model. See detailed change description for further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F71740" w:rsidR="001E41F3" w:rsidRDefault="00F77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testcase will not be added to MCX ATS with </w:t>
            </w:r>
            <w:r w:rsidRPr="00EE5347">
              <w:rPr>
                <w:rFonts w:cs="Arial"/>
                <w:lang w:val="en-US" w:eastAsia="zh-CN"/>
              </w:rPr>
              <w:t>MCX</w:t>
            </w:r>
            <w:r>
              <w:rPr>
                <w:rFonts w:cs="Arial"/>
                <w:lang w:val="en-US" w:eastAsia="zh-CN"/>
              </w:rPr>
              <w:t>-EUTRA model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CB36F3" w:rsidR="001E41F3" w:rsidRDefault="001616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  <w:r w:rsidR="005B0E32">
              <w:rPr>
                <w:noProof/>
              </w:rPr>
              <w:t>.MCPTT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1CD4A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A8979C" w:rsidR="001E41F3" w:rsidRDefault="00A43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494C28B" w:rsidR="001E41F3" w:rsidRDefault="005204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8360987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CF2FBD3" w14:textId="7B265A28" w:rsidR="00791FBD" w:rsidRDefault="00007D8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91FBD" w:rsidRPr="0091737E">
        <w:rPr>
          <w:rFonts w:cs="Arial"/>
          <w:iCs/>
        </w:rPr>
        <w:t>Table of Contents</w:t>
      </w:r>
      <w:r w:rsidR="00791FBD">
        <w:tab/>
      </w:r>
      <w:r w:rsidR="00791FBD">
        <w:fldChar w:fldCharType="begin"/>
      </w:r>
      <w:r w:rsidR="00791FBD">
        <w:instrText xml:space="preserve"> PAGEREF _Toc183609872 \h </w:instrText>
      </w:r>
      <w:r w:rsidR="00791FBD">
        <w:fldChar w:fldCharType="separate"/>
      </w:r>
      <w:r w:rsidR="00791FBD">
        <w:t>2</w:t>
      </w:r>
      <w:r w:rsidR="00791FBD">
        <w:fldChar w:fldCharType="end"/>
      </w:r>
    </w:p>
    <w:p w14:paraId="10B3C3F8" w14:textId="7DDA8187" w:rsidR="00791FBD" w:rsidRDefault="00791FB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91737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91737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_Toc183609873 \h </w:instrText>
      </w:r>
      <w:r>
        <w:fldChar w:fldCharType="separate"/>
      </w:r>
      <w:r>
        <w:t>3</w:t>
      </w:r>
      <w:r>
        <w:fldChar w:fldCharType="end"/>
      </w:r>
    </w:p>
    <w:p w14:paraId="5B71AD60" w14:textId="74C3416A" w:rsidR="00791FBD" w:rsidRDefault="00791FB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91737E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91737E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_Toc183609874 \h </w:instrText>
      </w:r>
      <w:r>
        <w:fldChar w:fldCharType="separate"/>
      </w:r>
      <w:r>
        <w:t>3</w:t>
      </w:r>
      <w:r>
        <w:fldChar w:fldCharType="end"/>
      </w:r>
    </w:p>
    <w:p w14:paraId="33152321" w14:textId="0E2EF4B6" w:rsidR="00791FBD" w:rsidRDefault="00791FB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91737E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91737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_Toc183609875 \h </w:instrText>
      </w:r>
      <w:r>
        <w:fldChar w:fldCharType="separate"/>
      </w:r>
      <w:r>
        <w:t>3</w:t>
      </w:r>
      <w:r>
        <w:fldChar w:fldCharType="end"/>
      </w:r>
    </w:p>
    <w:p w14:paraId="4CF16801" w14:textId="3FA014EE" w:rsidR="00791FBD" w:rsidRDefault="00791FB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91737E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91737E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_Toc183609876 \h </w:instrText>
      </w:r>
      <w:r>
        <w:fldChar w:fldCharType="separate"/>
      </w:r>
      <w:r>
        <w:t>3</w:t>
      </w:r>
      <w:r>
        <w:fldChar w:fldCharType="end"/>
      </w:r>
    </w:p>
    <w:p w14:paraId="642FBEFC" w14:textId="3D75DFCF" w:rsidR="00791FBD" w:rsidRDefault="00791FB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91737E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91737E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_Toc183609877 \h </w:instrText>
      </w:r>
      <w:r>
        <w:fldChar w:fldCharType="separate"/>
      </w:r>
      <w:r>
        <w:t>4</w:t>
      </w:r>
      <w:r>
        <w:fldChar w:fldCharType="end"/>
      </w:r>
    </w:p>
    <w:p w14:paraId="16BEB479" w14:textId="10F0C718" w:rsidR="00791FBD" w:rsidRDefault="00791FB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91737E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91737E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_Toc183609878 \h </w:instrText>
      </w:r>
      <w:r>
        <w:fldChar w:fldCharType="separate"/>
      </w:r>
      <w:r>
        <w:t>5</w:t>
      </w:r>
      <w:r>
        <w:fldChar w:fldCharType="end"/>
      </w:r>
    </w:p>
    <w:p w14:paraId="2D1E4127" w14:textId="600AEF68" w:rsidR="00791FBD" w:rsidRDefault="00791FB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91737E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91737E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_Toc183609879 \h </w:instrText>
      </w:r>
      <w:r>
        <w:fldChar w:fldCharType="separate"/>
      </w:r>
      <w:r>
        <w:t>5</w:t>
      </w:r>
      <w:r>
        <w:fldChar w:fldCharType="end"/>
      </w:r>
    </w:p>
    <w:p w14:paraId="7CB63BAC" w14:textId="5054A517" w:rsidR="00791FBD" w:rsidRDefault="00791FB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91737E">
        <w:rPr>
          <w:rFonts w:cs="Arial"/>
          <w:b/>
          <w:bCs/>
        </w:rP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91737E">
        <w:rPr>
          <w:b/>
          <w:bCs/>
        </w:rPr>
        <w:t>Alea - a Leonardo Company, MCXPTT Platform v. 4.2.0 - Android Client v 1.12.0</w:t>
      </w:r>
      <w:r>
        <w:tab/>
      </w:r>
      <w:r>
        <w:fldChar w:fldCharType="begin"/>
      </w:r>
      <w:r>
        <w:instrText xml:space="preserve"> PAGEREF _Toc183609880 \h </w:instrText>
      </w:r>
      <w:r>
        <w:fldChar w:fldCharType="separate"/>
      </w:r>
      <w:r>
        <w:t>5</w:t>
      </w:r>
      <w:r>
        <w:fldChar w:fldCharType="end"/>
      </w:r>
    </w:p>
    <w:p w14:paraId="761C32C3" w14:textId="5568CFDC" w:rsidR="00791FBD" w:rsidRDefault="00791FB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91737E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91737E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_Toc183609881 \h </w:instrText>
      </w:r>
      <w:r>
        <w:fldChar w:fldCharType="separate"/>
      </w:r>
      <w:r>
        <w:t>5</w:t>
      </w:r>
      <w:r>
        <w:fldChar w:fldCharType="end"/>
      </w:r>
    </w:p>
    <w:p w14:paraId="325A0C2F" w14:textId="32D457A7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83609873"/>
      <w:r>
        <w:rPr>
          <w:b/>
          <w:lang w:eastAsia="ja-JP"/>
        </w:rPr>
        <w:lastRenderedPageBreak/>
        <w:t>Overview</w:t>
      </w:r>
      <w:bookmarkEnd w:id="2"/>
      <w:bookmarkEnd w:id="3"/>
    </w:p>
    <w:p w14:paraId="2834AD16" w14:textId="23240ED0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bookmarkStart w:id="4" w:name="_Toc122434488"/>
      <w:bookmarkStart w:id="5" w:name="_Toc295288959"/>
      <w:r>
        <w:rPr>
          <w:rFonts w:cs="Arial"/>
        </w:rPr>
        <w:t xml:space="preserve">This document lists all the essential changes needed to correct problems in the TTCN implementation of test case </w:t>
      </w:r>
      <w:r w:rsidR="00B26181" w:rsidRPr="000B0149">
        <w:rPr>
          <w:rFonts w:cs="Arial"/>
          <w:lang w:eastAsia="ja-JP"/>
        </w:rPr>
        <w:fldChar w:fldCharType="begin"/>
      </w:r>
      <w:r w:rsidR="00B26181" w:rsidRPr="000B0149">
        <w:rPr>
          <w:rFonts w:cs="Arial"/>
          <w:lang w:eastAsia="ja-JP"/>
        </w:rPr>
        <w:instrText xml:space="preserve"> DOCPROPERTY  TCname  \* MERGEFORMAT </w:instrText>
      </w:r>
      <w:r w:rsidR="00B26181" w:rsidRPr="000B0149">
        <w:rPr>
          <w:rFonts w:cs="Arial"/>
          <w:lang w:eastAsia="ja-JP"/>
        </w:rPr>
        <w:fldChar w:fldCharType="separate"/>
      </w:r>
      <w:r w:rsidR="002E3A86">
        <w:rPr>
          <w:rFonts w:cs="Arial"/>
          <w:lang w:eastAsia="ja-JP"/>
        </w:rPr>
        <w:t>5.1.MCPTT</w:t>
      </w:r>
      <w:r w:rsidR="00B26181" w:rsidRPr="000B0149">
        <w:rPr>
          <w:rFonts w:cs="Arial"/>
          <w:lang w:eastAsia="ja-JP"/>
        </w:rPr>
        <w:fldChar w:fldCharType="end"/>
      </w:r>
      <w:r w:rsidR="00B26181">
        <w:rPr>
          <w:rFonts w:cs="Arial"/>
          <w:lang w:eastAsia="ja-JP"/>
        </w:rPr>
        <w:t xml:space="preserve"> </w:t>
      </w:r>
      <w:r>
        <w:rPr>
          <w:rFonts w:cs="Arial"/>
        </w:rPr>
        <w:t xml:space="preserve">which is part of the </w:t>
      </w:r>
      <w:r w:rsidR="00B26181">
        <w:rPr>
          <w:rFonts w:cs="Arial"/>
        </w:rPr>
        <w:fldChar w:fldCharType="begin"/>
      </w:r>
      <w:r w:rsidR="00B26181">
        <w:rPr>
          <w:rFonts w:cs="Arial"/>
        </w:rPr>
        <w:instrText xml:space="preserve"> DOCPROPERTY  TestSuiteName  \* MERGEFORMAT </w:instrText>
      </w:r>
      <w:r w:rsidR="00B26181">
        <w:rPr>
          <w:rFonts w:cs="Arial"/>
        </w:rPr>
        <w:fldChar w:fldCharType="separate"/>
      </w:r>
      <w:r w:rsidR="002E3A86">
        <w:rPr>
          <w:rFonts w:cs="Arial"/>
        </w:rPr>
        <w:t>MCX_EUTRA</w:t>
      </w:r>
      <w:r w:rsidR="00B26181">
        <w:rPr>
          <w:rFonts w:cs="Arial"/>
        </w:rPr>
        <w:fldChar w:fldCharType="end"/>
      </w:r>
      <w:r w:rsidR="00B26181">
        <w:rPr>
          <w:rFonts w:cs="Arial"/>
          <w:color w:val="FF0000"/>
        </w:rPr>
        <w:t xml:space="preserve"> </w:t>
      </w:r>
      <w:r>
        <w:rPr>
          <w:rFonts w:cs="Arial"/>
        </w:rPr>
        <w:t xml:space="preserve">test suite. </w:t>
      </w:r>
    </w:p>
    <w:p w14:paraId="07E0DD31" w14:textId="7777777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58925D1E" w14:textId="6C46A27C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26E3B"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A26E3B">
        <w:rPr>
          <w:rFonts w:cs="Arial"/>
          <w:lang w:eastAsia="ja-JP"/>
        </w:rPr>
        <w:t>mohit.kanchan</w:t>
      </w:r>
      <w:r w:rsidR="00A26E3B" w:rsidRPr="00A37C31">
        <w:rPr>
          <w:rFonts w:cs="Arial"/>
          <w:lang w:eastAsia="ja-JP"/>
        </w:rPr>
        <w:t>@keysight.com</w:t>
      </w:r>
    </w:p>
    <w:p w14:paraId="020B2A35" w14:textId="2FAC46A8" w:rsidR="00D64AD6" w:rsidRPr="007036CE" w:rsidRDefault="00D64AD6" w:rsidP="00D64AD6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6" w:name="_Toc54888061"/>
      <w:bookmarkStart w:id="7" w:name="_Toc183609874"/>
      <w:r w:rsidRPr="007036CE">
        <w:rPr>
          <w:b/>
        </w:rPr>
        <w:t>Verification Test Summary</w:t>
      </w:r>
      <w:bookmarkEnd w:id="6"/>
      <w:bookmarkEnd w:id="7"/>
    </w:p>
    <w:p w14:paraId="015EF2B9" w14:textId="2633017F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0B0149" w:rsidRPr="000B0149">
        <w:rPr>
          <w:rFonts w:cs="Arial"/>
          <w:lang w:eastAsia="ja-JP"/>
        </w:rPr>
        <w:fldChar w:fldCharType="begin"/>
      </w:r>
      <w:r w:rsidR="000B0149" w:rsidRPr="000B0149">
        <w:rPr>
          <w:rFonts w:cs="Arial"/>
          <w:lang w:eastAsia="ja-JP"/>
        </w:rPr>
        <w:instrText xml:space="preserve"> DOCPROPERTY  TCname  \* MERGEFORMAT </w:instrText>
      </w:r>
      <w:r w:rsidR="000B0149" w:rsidRPr="000B0149">
        <w:rPr>
          <w:rFonts w:cs="Arial"/>
          <w:lang w:eastAsia="ja-JP"/>
        </w:rPr>
        <w:fldChar w:fldCharType="separate"/>
      </w:r>
      <w:r w:rsidR="002E3A86">
        <w:rPr>
          <w:rFonts w:cs="Arial"/>
          <w:lang w:eastAsia="ja-JP"/>
        </w:rPr>
        <w:t>5.1.MCPTT</w:t>
      </w:r>
      <w:r w:rsidR="000B0149" w:rsidRPr="000B0149">
        <w:rPr>
          <w:rFonts w:cs="Arial"/>
          <w:lang w:eastAsia="ja-JP"/>
        </w:rPr>
        <w:fldChar w:fldCharType="end"/>
      </w:r>
    </w:p>
    <w:p w14:paraId="329250EB" w14:textId="10588F29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48090B">
        <w:rPr>
          <w:rFonts w:cs="Arial"/>
        </w:rPr>
        <w:fldChar w:fldCharType="begin"/>
      </w:r>
      <w:r w:rsidR="0048090B">
        <w:rPr>
          <w:rFonts w:cs="Arial"/>
        </w:rPr>
        <w:instrText xml:space="preserve"> DOCPROPERTY  ATSVersion  \* MERGEFORMAT </w:instrText>
      </w:r>
      <w:r w:rsidR="0048090B">
        <w:rPr>
          <w:rFonts w:cs="Arial"/>
        </w:rPr>
        <w:fldChar w:fldCharType="separate"/>
      </w:r>
      <w:r w:rsidR="002E3A86">
        <w:rPr>
          <w:rFonts w:cs="Arial"/>
        </w:rPr>
        <w:t>iwd-TTCN3-B2024-06_D24wk37</w:t>
      </w:r>
      <w:r w:rsidR="0048090B">
        <w:rPr>
          <w:rFonts w:cs="Arial"/>
        </w:rPr>
        <w:fldChar w:fldCharType="end"/>
      </w:r>
    </w:p>
    <w:p w14:paraId="32370A34" w14:textId="2364211A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48090B">
        <w:rPr>
          <w:rFonts w:cs="Arial"/>
          <w:lang w:eastAsia="ja-JP"/>
        </w:rPr>
        <w:fldChar w:fldCharType="begin"/>
      </w:r>
      <w:r w:rsidR="0048090B">
        <w:rPr>
          <w:rFonts w:cs="Arial"/>
          <w:lang w:eastAsia="ja-JP"/>
        </w:rPr>
        <w:instrText xml:space="preserve"> DOCPROPERTY  SSsystem  \* MERGEFORMAT </w:instrText>
      </w:r>
      <w:r w:rsidR="0048090B">
        <w:rPr>
          <w:rFonts w:cs="Arial"/>
          <w:lang w:eastAsia="ja-JP"/>
        </w:rPr>
        <w:fldChar w:fldCharType="separate"/>
      </w:r>
      <w:r w:rsidR="002E3A86">
        <w:rPr>
          <w:rFonts w:cs="Arial"/>
          <w:lang w:eastAsia="ja-JP"/>
        </w:rPr>
        <w:t>Keysight S8704A Protocol Conformance Toolset</w:t>
      </w:r>
      <w:r w:rsidR="0048090B">
        <w:rPr>
          <w:rFonts w:cs="Arial"/>
          <w:lang w:eastAsia="ja-JP"/>
        </w:rPr>
        <w:fldChar w:fldCharType="end"/>
      </w:r>
    </w:p>
    <w:p w14:paraId="048F347D" w14:textId="3ED02D3B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48090B">
        <w:rPr>
          <w:rFonts w:cs="Arial"/>
          <w:b/>
          <w:lang w:eastAsia="ja-JP"/>
        </w:rPr>
        <w:fldChar w:fldCharType="begin"/>
      </w:r>
      <w:r w:rsidR="0048090B">
        <w:rPr>
          <w:rFonts w:cs="Arial"/>
          <w:b/>
          <w:lang w:eastAsia="ja-JP"/>
        </w:rPr>
        <w:instrText xml:space="preserve"> DOCPROPERTY  UEname  \* MERGEFORMAT </w:instrText>
      </w:r>
      <w:r w:rsidR="0048090B">
        <w:rPr>
          <w:rFonts w:cs="Arial"/>
          <w:b/>
          <w:lang w:eastAsia="ja-JP"/>
        </w:rPr>
        <w:fldChar w:fldCharType="separate"/>
      </w:r>
      <w:r w:rsidR="002E3A86">
        <w:rPr>
          <w:rFonts w:cs="Arial"/>
          <w:b/>
          <w:lang w:eastAsia="ja-JP"/>
        </w:rPr>
        <w:t>Alea - a Leonardo Company, MCXPTT Platform v. 4.2.0 - Android Client v 1.12.0</w:t>
      </w:r>
      <w:r w:rsidR="0048090B">
        <w:rPr>
          <w:rFonts w:cs="Arial"/>
          <w:b/>
          <w:lang w:eastAsia="ja-JP"/>
        </w:rPr>
        <w:fldChar w:fldCharType="end"/>
      </w:r>
      <w:r w:rsidR="004760A5">
        <w:rPr>
          <w:rFonts w:cs="Arial"/>
          <w:b/>
          <w:lang w:eastAsia="ja-JP"/>
        </w:rPr>
        <w:t xml:space="preserve"> on COTS LTE UE</w:t>
      </w:r>
    </w:p>
    <w:p w14:paraId="04DD551A" w14:textId="7777777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3A166C52" w14:textId="77777777" w:rsidR="00D64AD6" w:rsidRDefault="00D64AD6" w:rsidP="00D64AD6"/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8" w:name="_Toc183609875"/>
      <w:r w:rsidRPr="00854C55">
        <w:rPr>
          <w:b/>
        </w:rPr>
        <w:t>Corrections required</w:t>
      </w:r>
      <w:bookmarkEnd w:id="4"/>
      <w:bookmarkEnd w:id="5"/>
      <w:bookmarkEnd w:id="8"/>
    </w:p>
    <w:p w14:paraId="11DFD92E" w14:textId="6AF608D9" w:rsidR="00E3561F" w:rsidRPr="00E3561F" w:rsidRDefault="00E35E15" w:rsidP="00E3561F">
      <w:r w:rsidRPr="00E35E15">
        <w:t>R5s240640</w:t>
      </w:r>
      <w:r>
        <w:t xml:space="preserve"> </w:t>
      </w:r>
      <w:r w:rsidR="004715D9">
        <w:t>was</w:t>
      </w:r>
      <w:r>
        <w:t xml:space="preserve"> implemented on top of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ATSVersion  \* MERGEFORMAT </w:instrText>
      </w:r>
      <w:r>
        <w:rPr>
          <w:rFonts w:cs="Arial"/>
        </w:rPr>
        <w:fldChar w:fldCharType="separate"/>
      </w:r>
      <w:r w:rsidR="002E3A86">
        <w:rPr>
          <w:rFonts w:cs="Arial"/>
        </w:rPr>
        <w:t>iwd-TTCN3-B2024-06_D24wk37</w:t>
      </w:r>
      <w:r>
        <w:rPr>
          <w:rFonts w:cs="Arial"/>
        </w:rPr>
        <w:fldChar w:fldCharType="end"/>
      </w:r>
      <w:r>
        <w:rPr>
          <w:rFonts w:cs="Arial"/>
        </w:rPr>
        <w:t xml:space="preserve"> TTCN, as well as corrections listed </w:t>
      </w:r>
      <w:r w:rsidR="00603A7B">
        <w:rPr>
          <w:rFonts w:cs="Arial"/>
        </w:rPr>
        <w:t xml:space="preserve">in this section as </w:t>
      </w:r>
      <w:r>
        <w:rPr>
          <w:rFonts w:cs="Arial"/>
        </w:rPr>
        <w:t>below</w:t>
      </w:r>
      <w:r w:rsidR="00603A7B">
        <w:rPr>
          <w:rFonts w:cs="Arial"/>
        </w:rPr>
        <w:t>.</w:t>
      </w:r>
    </w:p>
    <w:p w14:paraId="6567DAB3" w14:textId="5016EA4C" w:rsidR="00007D89" w:rsidRDefault="00007D89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83609876"/>
      <w:bookmarkStart w:id="10" w:name="_Ref173157194"/>
      <w:r>
        <w:rPr>
          <w:b/>
          <w:lang w:val="pt-BR"/>
        </w:rPr>
        <w:t xml:space="preserve">Change </w:t>
      </w:r>
      <w:r w:rsidR="006D4DFA">
        <w:rPr>
          <w:b/>
          <w:lang w:val="pt-BR"/>
        </w:rPr>
        <w:fldChar w:fldCharType="begin"/>
      </w:r>
      <w:r w:rsidR="006D4DFA">
        <w:rPr>
          <w:b/>
          <w:lang w:val="pt-BR"/>
        </w:rPr>
        <w:instrText xml:space="preserve"> SEQ  changeindex \* MERGEFORMAT </w:instrText>
      </w:r>
      <w:r w:rsidR="006D4DFA">
        <w:rPr>
          <w:b/>
          <w:lang w:val="pt-BR"/>
        </w:rPr>
        <w:fldChar w:fldCharType="separate"/>
      </w:r>
      <w:r w:rsidR="002E3A86">
        <w:rPr>
          <w:b/>
          <w:noProof/>
          <w:lang w:val="pt-BR"/>
        </w:rPr>
        <w:t>1</w:t>
      </w:r>
      <w:bookmarkEnd w:id="9"/>
      <w:r w:rsidR="006D4DFA">
        <w:rPr>
          <w:b/>
          <w:lang w:val="pt-BR"/>
        </w:rPr>
        <w:fldChar w:fldCharType="end"/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89119F" w14:paraId="34D56387" w14:textId="77777777" w:rsidTr="00EA3878">
        <w:trPr>
          <w:trHeight w:val="447"/>
        </w:trPr>
        <w:tc>
          <w:tcPr>
            <w:tcW w:w="1985" w:type="dxa"/>
          </w:tcPr>
          <w:p w14:paraId="5C3DE41C" w14:textId="77777777" w:rsidR="0089119F" w:rsidRPr="00E751F5" w:rsidRDefault="0089119F" w:rsidP="0089119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D64F344" w14:textId="27A7A073" w:rsidR="0089119F" w:rsidRPr="002D56A7" w:rsidRDefault="0089119F" w:rsidP="0089119F">
            <w:pPr>
              <w:spacing w:after="0"/>
            </w:pPr>
            <w:proofErr w:type="spellStart"/>
            <w:r w:rsidRPr="00B34401">
              <w:t>f_SIP_InstanceId</w:t>
            </w:r>
            <w:proofErr w:type="spellEnd"/>
            <w:r w:rsidRPr="00B34401">
              <w:t>()</w:t>
            </w:r>
          </w:p>
        </w:tc>
      </w:tr>
      <w:tr w:rsidR="0089119F" w14:paraId="57289C0E" w14:textId="77777777" w:rsidTr="00EA3878">
        <w:trPr>
          <w:trHeight w:val="452"/>
        </w:trPr>
        <w:tc>
          <w:tcPr>
            <w:tcW w:w="1985" w:type="dxa"/>
          </w:tcPr>
          <w:p w14:paraId="7957F420" w14:textId="77777777" w:rsidR="0089119F" w:rsidRPr="00E751F5" w:rsidRDefault="0089119F" w:rsidP="0089119F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C8924BB" w14:textId="77777777" w:rsidR="0089119F" w:rsidRDefault="0089119F" w:rsidP="0089119F">
            <w:r w:rsidRPr="00B34401">
              <w:t xml:space="preserve">In MCSUEID generation, the </w:t>
            </w:r>
            <w:proofErr w:type="spellStart"/>
            <w:r w:rsidRPr="00B34401">
              <w:t>Instance_ID</w:t>
            </w:r>
            <w:proofErr w:type="spellEnd"/>
            <w:r w:rsidRPr="00B34401">
              <w:t xml:space="preserve"> is generated using IMEI along with angular brackets </w:t>
            </w:r>
            <w:proofErr w:type="gramStart"/>
            <w:r w:rsidRPr="00B34401">
              <w:t>&lt;..</w:t>
            </w:r>
            <w:proofErr w:type="gramEnd"/>
            <w:r w:rsidRPr="00B34401">
              <w:t xml:space="preserve">&gt;. </w:t>
            </w:r>
          </w:p>
          <w:p w14:paraId="3E3D77C5" w14:textId="5022291C" w:rsidR="0089119F" w:rsidRPr="00A573C1" w:rsidRDefault="0089119F" w:rsidP="0089119F">
            <w:pPr>
              <w:rPr>
                <w:lang w:val="en-US"/>
              </w:rPr>
            </w:pPr>
            <w:r w:rsidRPr="00B34401">
              <w:t xml:space="preserve">This string is used in function like </w:t>
            </w:r>
            <w:proofErr w:type="spellStart"/>
            <w:r w:rsidRPr="00B34401">
              <w:t>f_MCX_HTTP_ConfigurationGroupManagementSubscription</w:t>
            </w:r>
            <w:proofErr w:type="spellEnd"/>
            <w:r w:rsidRPr="00B34401">
              <w:t xml:space="preserve"> for generating URI </w:t>
            </w:r>
            <w:proofErr w:type="spellStart"/>
            <w:r w:rsidRPr="00B34401">
              <w:t>resource_list</w:t>
            </w:r>
            <w:proofErr w:type="spellEnd"/>
            <w:r w:rsidRPr="00B34401">
              <w:t>. But the angular brackets are reserved char, and shall not be present</w:t>
            </w:r>
          </w:p>
        </w:tc>
      </w:tr>
      <w:tr w:rsidR="0089119F" w14:paraId="2EE06418" w14:textId="77777777" w:rsidTr="00EA3878">
        <w:tc>
          <w:tcPr>
            <w:tcW w:w="1985" w:type="dxa"/>
          </w:tcPr>
          <w:p w14:paraId="4BF7969C" w14:textId="77777777" w:rsidR="0089119F" w:rsidRPr="00E751F5" w:rsidRDefault="0089119F" w:rsidP="0089119F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459AA1F" w14:textId="5AF6AFA2" w:rsidR="0089119F" w:rsidRPr="00A573C1" w:rsidRDefault="0089119F" w:rsidP="0089119F">
            <w:pPr>
              <w:pStyle w:val="CRCoverPage"/>
              <w:spacing w:after="0"/>
              <w:rPr>
                <w:rFonts w:ascii="Times New Roman" w:hAnsi="Times New Roman"/>
                <w:noProof/>
                <w:lang w:val="en-SG"/>
              </w:rPr>
            </w:pPr>
            <w:r>
              <w:rPr>
                <w:rFonts w:ascii="Times New Roman" w:hAnsi="Times New Roman"/>
              </w:rPr>
              <w:t>Removed the angular brackets.</w:t>
            </w:r>
          </w:p>
        </w:tc>
      </w:tr>
      <w:tr w:rsidR="0089119F" w14:paraId="349BF3BB" w14:textId="77777777" w:rsidTr="00EA3878">
        <w:tc>
          <w:tcPr>
            <w:tcW w:w="1985" w:type="dxa"/>
          </w:tcPr>
          <w:p w14:paraId="716CB7DE" w14:textId="77777777" w:rsidR="0089119F" w:rsidRPr="00E751F5" w:rsidRDefault="0089119F" w:rsidP="0089119F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2D6C6F7" w14:textId="4AAC8128" w:rsidR="0089119F" w:rsidRPr="001B0DAB" w:rsidRDefault="007306CA" w:rsidP="0089119F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7306CA">
              <w:t>IMS_SIP_Templates.ttcn</w:t>
            </w:r>
            <w:proofErr w:type="spellEnd"/>
          </w:p>
        </w:tc>
      </w:tr>
      <w:tr w:rsidR="00007D89" w:rsidRPr="00E751F5" w14:paraId="0BA69C07" w14:textId="77777777" w:rsidTr="00EA3878">
        <w:tc>
          <w:tcPr>
            <w:tcW w:w="1985" w:type="dxa"/>
          </w:tcPr>
          <w:p w14:paraId="5DE22C77" w14:textId="77777777" w:rsidR="00007D89" w:rsidRPr="00E751F5" w:rsidRDefault="00007D89" w:rsidP="00EA387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8D0C1C6" w14:textId="77777777" w:rsidR="00007D89" w:rsidRPr="00E751F5" w:rsidRDefault="00007D89" w:rsidP="00EA3878">
            <w:pPr>
              <w:rPr>
                <w:rFonts w:ascii="Arial" w:hAnsi="Arial"/>
                <w:highlight w:val="cyan"/>
              </w:rPr>
            </w:pPr>
          </w:p>
        </w:tc>
      </w:tr>
    </w:tbl>
    <w:p w14:paraId="11BC7CE1" w14:textId="77777777" w:rsidR="00007D89" w:rsidRDefault="00007D89" w:rsidP="00007D89">
      <w:pPr>
        <w:rPr>
          <w:noProof/>
        </w:rPr>
      </w:pPr>
    </w:p>
    <w:p w14:paraId="1CB8289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A437D" w14:paraId="0D88E104" w14:textId="77777777" w:rsidTr="0018372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5FDF" w14:textId="77777777" w:rsidR="00DC7670" w:rsidRPr="00E730DE" w:rsidRDefault="00A573C1" w:rsidP="00DC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</w:t>
            </w:r>
            <w:r w:rsidR="00DC7670"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function </w:t>
            </w:r>
            <w:proofErr w:type="spellStart"/>
            <w:r w:rsidR="00DC7670"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f_SIP_</w:t>
            </w:r>
            <w:proofErr w:type="gramStart"/>
            <w:r w:rsidR="00DC7670"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InstanceId</w:t>
            </w:r>
            <w:proofErr w:type="spellEnd"/>
            <w:r w:rsidR="00DC7670"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proofErr w:type="gramEnd"/>
            <w:r w:rsidR="00DC7670"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hexstring</w:t>
            </w:r>
            <w:proofErr w:type="spellEnd"/>
            <w:r w:rsidR="00DC7670"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="00DC7670"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p_IMEI</w:t>
            </w:r>
            <w:proofErr w:type="spellEnd"/>
            <w:r w:rsidR="00DC7670"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="00DC7670"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px_IMEI_Def</w:t>
            </w:r>
            <w:proofErr w:type="spellEnd"/>
            <w:r w:rsidR="00DC7670"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 return </w:t>
            </w:r>
            <w:proofErr w:type="spellStart"/>
            <w:r w:rsidR="00DC7670"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charstring</w:t>
            </w:r>
            <w:proofErr w:type="spellEnd"/>
          </w:p>
          <w:p w14:paraId="4A18F94E" w14:textId="77777777" w:rsidR="00DC7670" w:rsidRPr="00E730DE" w:rsidRDefault="00DC7670" w:rsidP="00DC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3B20F296" w14:textId="77777777" w:rsidR="00DC7670" w:rsidRPr="00E730DE" w:rsidRDefault="00DC7670" w:rsidP="00DC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charstring</w:t>
            </w:r>
            <w:proofErr w:type="spellEnd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ImeiString</w:t>
            </w:r>
            <w:proofErr w:type="spellEnd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hex2str(</w:t>
            </w:r>
            <w:proofErr w:type="spellStart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p_IMEI</w:t>
            </w:r>
            <w:proofErr w:type="spellEnd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7A0748BE" w14:textId="77777777" w:rsidR="00DC7670" w:rsidRPr="00E730DE" w:rsidRDefault="00DC7670" w:rsidP="00DC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charstring</w:t>
            </w:r>
            <w:proofErr w:type="spellEnd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InstanceId</w:t>
            </w:r>
            <w:proofErr w:type="spellEnd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"</w:t>
            </w:r>
            <w:r w:rsidRPr="00C113E4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&lt;</w:t>
            </w:r>
            <w:proofErr w:type="spellStart"/>
            <w:r w:rsidRPr="00C113E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urn:gsma:imei</w:t>
            </w:r>
            <w:proofErr w:type="spellEnd"/>
            <w:r w:rsidRPr="00C113E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:" &amp; </w:t>
            </w:r>
            <w:proofErr w:type="spellStart"/>
            <w:r w:rsidRPr="00C113E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substr</w:t>
            </w:r>
            <w:proofErr w:type="spellEnd"/>
            <w:r w:rsidRPr="00C113E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C113E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v_ImeiString</w:t>
            </w:r>
            <w:proofErr w:type="spellEnd"/>
            <w:r w:rsidRPr="00C113E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0, 8) &amp; "-" &amp; </w:t>
            </w:r>
            <w:proofErr w:type="spellStart"/>
            <w:r w:rsidRPr="00C113E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substr</w:t>
            </w:r>
            <w:proofErr w:type="spellEnd"/>
            <w:r w:rsidRPr="00C113E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C113E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v_ImeiString</w:t>
            </w:r>
            <w:proofErr w:type="spellEnd"/>
            <w:r w:rsidRPr="00C113E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 8, 6) &amp; "-0</w:t>
            </w:r>
            <w:r w:rsidRPr="00C113E4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&gt;</w:t>
            </w:r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";// @sic R5s160006 sic@</w:t>
            </w:r>
          </w:p>
          <w:p w14:paraId="047EA294" w14:textId="77777777" w:rsidR="00DC7670" w:rsidRPr="00E730DE" w:rsidRDefault="00DC7670" w:rsidP="00DC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092FBD7E" w14:textId="77777777" w:rsidR="00DC7670" w:rsidRPr="00E730DE" w:rsidRDefault="00DC7670" w:rsidP="00DC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return </w:t>
            </w:r>
            <w:proofErr w:type="spellStart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InstanceId</w:t>
            </w:r>
            <w:proofErr w:type="spellEnd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  <w:proofErr w:type="gramEnd"/>
          </w:p>
          <w:p w14:paraId="387221D6" w14:textId="07854752" w:rsidR="004A437D" w:rsidRPr="00A32194" w:rsidRDefault="00DC7670" w:rsidP="00DC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</w:p>
        </w:tc>
      </w:tr>
    </w:tbl>
    <w:p w14:paraId="572D1ADD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86C63E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1418A0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A592B25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49D92D5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A437D" w14:paraId="1E518210" w14:textId="77777777" w:rsidTr="0018372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6D49" w14:textId="77777777" w:rsidR="00DC7670" w:rsidRPr="00E730DE" w:rsidRDefault="00DC7670" w:rsidP="00DC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lastRenderedPageBreak/>
              <w:t xml:space="preserve">  </w:t>
            </w:r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function </w:t>
            </w:r>
            <w:proofErr w:type="spellStart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f_SIP_</w:t>
            </w:r>
            <w:proofErr w:type="gramStart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InstanceId</w:t>
            </w:r>
            <w:proofErr w:type="spellEnd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proofErr w:type="gramEnd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hexstring</w:t>
            </w:r>
            <w:proofErr w:type="spellEnd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p_IMEI</w:t>
            </w:r>
            <w:proofErr w:type="spellEnd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px_IMEI_Def</w:t>
            </w:r>
            <w:proofErr w:type="spellEnd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 return </w:t>
            </w:r>
            <w:proofErr w:type="spellStart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charstring</w:t>
            </w:r>
            <w:proofErr w:type="spellEnd"/>
          </w:p>
          <w:p w14:paraId="6F207497" w14:textId="77777777" w:rsidR="00DC7670" w:rsidRPr="00E730DE" w:rsidRDefault="00DC7670" w:rsidP="00DC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4B25B459" w14:textId="77777777" w:rsidR="00DC7670" w:rsidRPr="00E730DE" w:rsidRDefault="00DC7670" w:rsidP="00DC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charstring</w:t>
            </w:r>
            <w:proofErr w:type="spellEnd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ImeiString</w:t>
            </w:r>
            <w:proofErr w:type="spellEnd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hex2str(</w:t>
            </w:r>
            <w:proofErr w:type="spellStart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p_IMEI</w:t>
            </w:r>
            <w:proofErr w:type="spellEnd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00849EF7" w14:textId="77777777" w:rsidR="00DC7670" w:rsidRPr="00E730DE" w:rsidRDefault="00DC7670" w:rsidP="00DC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charstring</w:t>
            </w:r>
            <w:proofErr w:type="spellEnd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InstanceId</w:t>
            </w:r>
            <w:proofErr w:type="spellEnd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"</w:t>
            </w:r>
            <w:proofErr w:type="spellStart"/>
            <w:r w:rsidRPr="00C113E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urn:gsma:imei</w:t>
            </w:r>
            <w:proofErr w:type="spellEnd"/>
            <w:r w:rsidRPr="00C113E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:" &amp; </w:t>
            </w:r>
            <w:proofErr w:type="spellStart"/>
            <w:r w:rsidRPr="00C113E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substr</w:t>
            </w:r>
            <w:proofErr w:type="spellEnd"/>
            <w:r w:rsidRPr="00C113E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C113E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v_ImeiString</w:t>
            </w:r>
            <w:proofErr w:type="spellEnd"/>
            <w:r w:rsidRPr="00C113E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0, 8) &amp; "-" &amp; </w:t>
            </w:r>
            <w:proofErr w:type="spellStart"/>
            <w:r w:rsidRPr="00C113E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substr</w:t>
            </w:r>
            <w:proofErr w:type="spellEnd"/>
            <w:r w:rsidRPr="00C113E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C113E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v_ImeiString</w:t>
            </w:r>
            <w:proofErr w:type="spellEnd"/>
            <w:r w:rsidRPr="00C113E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 8, 6) &amp; "-0</w:t>
            </w:r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";// @sic R5s160006 sic@</w:t>
            </w:r>
          </w:p>
          <w:p w14:paraId="7AD31B08" w14:textId="77777777" w:rsidR="00DC7670" w:rsidRPr="00E730DE" w:rsidRDefault="00DC7670" w:rsidP="00DC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0FC0EFAE" w14:textId="77777777" w:rsidR="00DC7670" w:rsidRPr="00E730DE" w:rsidRDefault="00DC7670" w:rsidP="00DC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return </w:t>
            </w:r>
            <w:proofErr w:type="spellStart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InstanceId</w:t>
            </w:r>
            <w:proofErr w:type="spellEnd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  <w:proofErr w:type="gramEnd"/>
          </w:p>
          <w:p w14:paraId="4510531E" w14:textId="77B7A945" w:rsidR="004A437D" w:rsidRPr="00F754C8" w:rsidRDefault="00DC7670" w:rsidP="00DC767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8"/>
                <w:szCs w:val="18"/>
              </w:rPr>
            </w:pPr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</w:p>
        </w:tc>
      </w:tr>
    </w:tbl>
    <w:p w14:paraId="2AB445B6" w14:textId="77777777" w:rsidR="004A437D" w:rsidRDefault="004A437D" w:rsidP="004A437D">
      <w:pPr>
        <w:rPr>
          <w:lang w:val="pt-BR"/>
        </w:rPr>
      </w:pPr>
    </w:p>
    <w:p w14:paraId="7B231F32" w14:textId="215661DC" w:rsidR="00007D89" w:rsidRDefault="00007D89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1" w:name="_Toc183609877"/>
      <w:bookmarkStart w:id="12" w:name="_Ref173152103"/>
      <w:bookmarkStart w:id="13" w:name="_Ref173152282"/>
      <w:r>
        <w:rPr>
          <w:b/>
          <w:lang w:val="pt-BR"/>
        </w:rPr>
        <w:t xml:space="preserve">Change </w:t>
      </w:r>
      <w:r w:rsidR="006D4DFA">
        <w:rPr>
          <w:b/>
          <w:lang w:val="pt-BR"/>
        </w:rPr>
        <w:fldChar w:fldCharType="begin"/>
      </w:r>
      <w:r w:rsidR="006D4DFA">
        <w:rPr>
          <w:b/>
          <w:lang w:val="pt-BR"/>
        </w:rPr>
        <w:instrText xml:space="preserve"> SEQ  changeindex \* MERGEFORMAT </w:instrText>
      </w:r>
      <w:r w:rsidR="006D4DFA">
        <w:rPr>
          <w:b/>
          <w:lang w:val="pt-BR"/>
        </w:rPr>
        <w:fldChar w:fldCharType="separate"/>
      </w:r>
      <w:r w:rsidR="002E3A86">
        <w:rPr>
          <w:b/>
          <w:noProof/>
          <w:lang w:val="pt-BR"/>
        </w:rPr>
        <w:t>2</w:t>
      </w:r>
      <w:bookmarkEnd w:id="11"/>
      <w:r w:rsidR="006D4DFA">
        <w:rPr>
          <w:b/>
          <w:lang w:val="pt-BR"/>
        </w:rPr>
        <w:fldChar w:fldCharType="end"/>
      </w:r>
      <w:bookmarkEnd w:id="12"/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B71AD" w14:paraId="25974564" w14:textId="77777777" w:rsidTr="00393147">
        <w:trPr>
          <w:trHeight w:val="447"/>
        </w:trPr>
        <w:tc>
          <w:tcPr>
            <w:tcW w:w="1985" w:type="dxa"/>
          </w:tcPr>
          <w:p w14:paraId="2C7CE072" w14:textId="77777777" w:rsidR="000B71AD" w:rsidRPr="009E7581" w:rsidRDefault="000B71AD" w:rsidP="000B71AD">
            <w:pPr>
              <w:spacing w:before="40" w:after="40"/>
              <w:rPr>
                <w:rFonts w:ascii="Arial" w:hAnsi="Arial" w:cs="Arial"/>
                <w:b/>
              </w:rPr>
            </w:pPr>
            <w:r w:rsidRPr="009E758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DBB4D74" w14:textId="64A400AC" w:rsidR="000B71AD" w:rsidRPr="002102B6" w:rsidRDefault="000B71AD" w:rsidP="000B71AD">
            <w:pPr>
              <w:spacing w:after="0"/>
            </w:pPr>
            <w:proofErr w:type="spellStart"/>
            <w:r w:rsidRPr="00E730DE">
              <w:t>fl_MCX_SIP_Registration_McsInfo</w:t>
            </w:r>
            <w:proofErr w:type="spellEnd"/>
            <w:r>
              <w:t>()</w:t>
            </w:r>
          </w:p>
        </w:tc>
      </w:tr>
      <w:tr w:rsidR="000B71AD" w14:paraId="74AEF8E8" w14:textId="77777777" w:rsidTr="00393147">
        <w:trPr>
          <w:trHeight w:val="452"/>
        </w:trPr>
        <w:tc>
          <w:tcPr>
            <w:tcW w:w="1985" w:type="dxa"/>
          </w:tcPr>
          <w:p w14:paraId="374DD689" w14:textId="77777777" w:rsidR="000B71AD" w:rsidRPr="00E751F5" w:rsidRDefault="000B71AD" w:rsidP="000B71A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02C0B01" w14:textId="4DED1315" w:rsidR="000B71AD" w:rsidRPr="002102B6" w:rsidRDefault="000B71AD" w:rsidP="000B71AD">
            <w:r>
              <w:t>The ‘</w:t>
            </w:r>
            <w:proofErr w:type="spellStart"/>
            <w:r>
              <w:t>urn:uuid</w:t>
            </w:r>
            <w:proofErr w:type="spellEnd"/>
            <w:r>
              <w:t xml:space="preserve">’ pattern match string definition is not correct. The last set of characters are being checked with 12 characters but since it’s defined as ‘#12’, the compiler is considering only single digit, </w:t>
            </w:r>
            <w:proofErr w:type="spellStart"/>
            <w:r>
              <w:t>ie</w:t>
            </w:r>
            <w:proofErr w:type="spellEnd"/>
            <w:r>
              <w:t>. #1 and ignores ‘2’.</w:t>
            </w:r>
          </w:p>
        </w:tc>
      </w:tr>
      <w:tr w:rsidR="000B71AD" w14:paraId="7407264A" w14:textId="77777777" w:rsidTr="00393147">
        <w:tc>
          <w:tcPr>
            <w:tcW w:w="1985" w:type="dxa"/>
          </w:tcPr>
          <w:p w14:paraId="778FCA6C" w14:textId="77777777" w:rsidR="000B71AD" w:rsidRPr="00E751F5" w:rsidRDefault="000B71AD" w:rsidP="000B71A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3717E4D" w14:textId="4E10110C" w:rsidR="000B71AD" w:rsidRPr="002102B6" w:rsidRDefault="000B71AD" w:rsidP="000B71AD">
            <w:pPr>
              <w:pStyle w:val="CRCoverPage"/>
              <w:spacing w:after="0"/>
              <w:rPr>
                <w:rFonts w:ascii="Times New Roman" w:hAnsi="Times New Roman"/>
                <w:noProof/>
                <w:lang w:val="en-SG"/>
              </w:rPr>
            </w:pPr>
            <w:r>
              <w:rPr>
                <w:rFonts w:ascii="Times New Roman" w:hAnsi="Times New Roman"/>
              </w:rPr>
              <w:t xml:space="preserve">Parenthesis is </w:t>
            </w:r>
            <w:r w:rsidR="001952CF">
              <w:rPr>
                <w:rFonts w:ascii="Times New Roman" w:hAnsi="Times New Roman"/>
              </w:rPr>
              <w:t>added</w:t>
            </w:r>
            <w:r>
              <w:rPr>
                <w:rFonts w:ascii="Times New Roman" w:hAnsi="Times New Roman"/>
              </w:rPr>
              <w:t xml:space="preserve"> for </w:t>
            </w:r>
            <w:proofErr w:type="gramStart"/>
            <w:r>
              <w:rPr>
                <w:rFonts w:ascii="Times New Roman" w:hAnsi="Times New Roman"/>
              </w:rPr>
              <w:t>2 digit</w:t>
            </w:r>
            <w:proofErr w:type="gramEnd"/>
            <w:r>
              <w:rPr>
                <w:rFonts w:ascii="Times New Roman" w:hAnsi="Times New Roman"/>
              </w:rPr>
              <w:t xml:space="preserve"> numbers to consider as a whole number for pattern checking.</w:t>
            </w:r>
          </w:p>
        </w:tc>
      </w:tr>
      <w:tr w:rsidR="000B71AD" w14:paraId="4E6BB301" w14:textId="77777777" w:rsidTr="00393147">
        <w:tc>
          <w:tcPr>
            <w:tcW w:w="1985" w:type="dxa"/>
          </w:tcPr>
          <w:p w14:paraId="5154C850" w14:textId="77777777" w:rsidR="000B71AD" w:rsidRPr="00E751F5" w:rsidRDefault="000B71AD" w:rsidP="000B71A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C958067" w14:textId="6424F7D2" w:rsidR="000B71AD" w:rsidRPr="002102B6" w:rsidRDefault="000B71AD" w:rsidP="000B71AD">
            <w:pPr>
              <w:spacing w:after="0"/>
              <w:rPr>
                <w:noProof/>
              </w:rPr>
            </w:pPr>
            <w:proofErr w:type="spellStart"/>
            <w:r>
              <w:t>MCX_SIP_Registration.ttcn</w:t>
            </w:r>
            <w:proofErr w:type="spellEnd"/>
          </w:p>
        </w:tc>
      </w:tr>
      <w:tr w:rsidR="003D5C7D" w:rsidRPr="00E751F5" w14:paraId="3960ADAB" w14:textId="77777777" w:rsidTr="00393147">
        <w:tc>
          <w:tcPr>
            <w:tcW w:w="1985" w:type="dxa"/>
          </w:tcPr>
          <w:p w14:paraId="14BF0110" w14:textId="77777777" w:rsidR="003D5C7D" w:rsidRPr="00E751F5" w:rsidRDefault="003D5C7D" w:rsidP="0039314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E98722A" w14:textId="77777777" w:rsidR="003D5C7D" w:rsidRPr="00E751F5" w:rsidRDefault="003D5C7D" w:rsidP="00393147">
            <w:pPr>
              <w:rPr>
                <w:rFonts w:ascii="Arial" w:hAnsi="Arial"/>
                <w:highlight w:val="cyan"/>
              </w:rPr>
            </w:pPr>
          </w:p>
        </w:tc>
      </w:tr>
    </w:tbl>
    <w:p w14:paraId="4CF34F10" w14:textId="77777777" w:rsidR="003D5C7D" w:rsidRDefault="003D5C7D" w:rsidP="003D5C7D">
      <w:pPr>
        <w:rPr>
          <w:noProof/>
        </w:rPr>
      </w:pPr>
    </w:p>
    <w:p w14:paraId="2D2CFFC4" w14:textId="77777777" w:rsidR="003D5C7D" w:rsidRDefault="003D5C7D" w:rsidP="003D5C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D5C7D" w:rsidRPr="006C51C6" w14:paraId="0CB8E3DA" w14:textId="77777777" w:rsidTr="0039314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574A" w14:textId="77777777" w:rsidR="00253C81" w:rsidRPr="00D60324" w:rsidRDefault="006C51C6" w:rsidP="00253C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</w:t>
            </w:r>
            <w:r w:rsidR="00253C81"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function </w:t>
            </w:r>
            <w:proofErr w:type="spellStart"/>
            <w:r w:rsidR="00253C81"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fl_MCX_SIP_Registration_</w:t>
            </w:r>
            <w:proofErr w:type="gramStart"/>
            <w:r w:rsidR="00253C81"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McsInfo</w:t>
            </w:r>
            <w:proofErr w:type="spellEnd"/>
            <w:r w:rsidR="00253C81"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proofErr w:type="gramEnd"/>
            <w:r w:rsidR="00253C81"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MCX_ServiceType_Type</w:t>
            </w:r>
            <w:proofErr w:type="spellEnd"/>
            <w:r w:rsidR="00253C81"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="00253C81"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p_ServiceType</w:t>
            </w:r>
            <w:proofErr w:type="spellEnd"/>
            <w:r w:rsidR="00253C81"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0CD18309" w14:textId="77777777" w:rsidR="00253C81" w:rsidRPr="00D60324" w:rsidRDefault="00253C81" w:rsidP="00253C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IMS_Request_Type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p_IMS_Request,</w:t>
            </w:r>
          </w:p>
          <w:p w14:paraId="5C9C98E1" w14:textId="77777777" w:rsidR="00253C81" w:rsidRPr="00D60324" w:rsidRDefault="00253C81" w:rsidP="00253C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PublishWithServiceAuthorization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false) runs on MCX_IMS_PTC return template (present)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MCX_ServiceInfo_Type</w:t>
            </w:r>
            <w:proofErr w:type="spellEnd"/>
          </w:p>
          <w:p w14:paraId="7EA1DACF" w14:textId="77777777" w:rsidR="00253C81" w:rsidRPr="00D60324" w:rsidRDefault="00253C81" w:rsidP="00253C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225426B2" w14:textId="77777777" w:rsidR="00253C81" w:rsidRPr="00D60324" w:rsidRDefault="00253C81" w:rsidP="00253C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MCX_ServiceType_Type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ServiceType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p_ServiceType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115D38EF" w14:textId="77777777" w:rsidR="00253C81" w:rsidRPr="00D60324" w:rsidRDefault="00253C81" w:rsidP="00253C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charstring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AccessToken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f_MCX_IMS_PTC_SecurityParameters_GetAccessToken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();</w:t>
            </w:r>
          </w:p>
          <w:p w14:paraId="405DDA21" w14:textId="77777777" w:rsidR="00253C81" w:rsidRPr="00D60324" w:rsidRDefault="00253C81" w:rsidP="00253C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(omit)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charstring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CurrentClientId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f_MCX_IMS_PTC_ClientId_Get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();</w:t>
            </w:r>
          </w:p>
          <w:p w14:paraId="6B85EB65" w14:textId="77777777" w:rsidR="00253C81" w:rsidRPr="00D60324" w:rsidRDefault="00253C81" w:rsidP="00253C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(present)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charstring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ExpectedClientId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:</w:t>
            </w:r>
            <w:proofErr w:type="gram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pattern "</w:t>
            </w:r>
            <w:r w:rsidRPr="00C113E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urn:uuid:[a-zA-Z0-9]#8-[a-zA-Z0-9]#4-[a-zA-Z0-9]#4-[a-zA-Z0-9]#4-[a-zA-Z0-9]#</w:t>
            </w:r>
            <w:r w:rsidRPr="008439DA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12</w:t>
            </w:r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";</w:t>
            </w:r>
          </w:p>
          <w:p w14:paraId="0BA45F81" w14:textId="77777777" w:rsidR="00253C81" w:rsidRPr="00D60324" w:rsidRDefault="00253C81" w:rsidP="00253C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(present)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MCPTT_Info_Type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v_MCPTT_</w:t>
            </w:r>
            <w:proofErr w:type="gram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InfoTemplate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cr_MCPTT_Info_Base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28398652" w14:textId="41E2B60E" w:rsidR="00253C81" w:rsidRDefault="00253C81" w:rsidP="00253C81">
            <w:pPr>
              <w:autoSpaceDE w:val="0"/>
              <w:autoSpaceDN w:val="0"/>
              <w:adjustRightInd w:val="0"/>
              <w:spacing w:after="0"/>
              <w:ind w:firstLine="384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var template (present)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MCVideo_Info_Type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v_MCVideo_</w:t>
            </w:r>
            <w:proofErr w:type="gram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InfoTemplate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cr_MCVideo_Info_Base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18372C15" w14:textId="77777777" w:rsidR="00253C81" w:rsidRDefault="00253C81" w:rsidP="00253C81">
            <w:pPr>
              <w:autoSpaceDE w:val="0"/>
              <w:autoSpaceDN w:val="0"/>
              <w:adjustRightInd w:val="0"/>
              <w:spacing w:after="0"/>
              <w:ind w:firstLine="384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0A31507B" w14:textId="77777777" w:rsidR="00253C81" w:rsidRDefault="00253C81" w:rsidP="00253C81">
            <w:pPr>
              <w:autoSpaceDE w:val="0"/>
              <w:autoSpaceDN w:val="0"/>
              <w:adjustRightInd w:val="0"/>
              <w:spacing w:after="0"/>
              <w:ind w:firstLine="384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...</w:t>
            </w:r>
          </w:p>
          <w:p w14:paraId="3D269898" w14:textId="498EE699" w:rsidR="003D5C7D" w:rsidRPr="006C51C6" w:rsidRDefault="006C51C6" w:rsidP="00253C81">
            <w:pPr>
              <w:autoSpaceDE w:val="0"/>
              <w:autoSpaceDN w:val="0"/>
              <w:adjustRightInd w:val="0"/>
              <w:spacing w:after="0"/>
              <w:ind w:firstLine="384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</w:p>
        </w:tc>
      </w:tr>
    </w:tbl>
    <w:p w14:paraId="75A74E17" w14:textId="77777777" w:rsidR="003D5C7D" w:rsidRDefault="003D5C7D" w:rsidP="003D5C7D">
      <w:pPr>
        <w:spacing w:after="0"/>
        <w:rPr>
          <w:rFonts w:ascii="Arial" w:hAnsi="Arial"/>
          <w:b/>
          <w:lang w:eastAsia="en-GB"/>
        </w:rPr>
      </w:pPr>
    </w:p>
    <w:p w14:paraId="2E6BB215" w14:textId="77777777" w:rsidR="003D5C7D" w:rsidRDefault="003D5C7D" w:rsidP="003D5C7D">
      <w:pPr>
        <w:spacing w:after="0"/>
        <w:rPr>
          <w:rFonts w:ascii="Arial" w:hAnsi="Arial"/>
          <w:b/>
          <w:lang w:eastAsia="en-GB"/>
        </w:rPr>
      </w:pPr>
    </w:p>
    <w:p w14:paraId="749B8E7E" w14:textId="77777777" w:rsidR="003D5C7D" w:rsidRDefault="003D5C7D" w:rsidP="003D5C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6C51C6" w14:paraId="286D7AD9" w14:textId="77777777" w:rsidTr="006C51C6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2097" w14:textId="77777777" w:rsidR="00253C81" w:rsidRPr="00D60324" w:rsidRDefault="00253C81" w:rsidP="00253C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</w:t>
            </w:r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function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fl_MCX_SIP_Registration_</w:t>
            </w:r>
            <w:proofErr w:type="gram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McsInfo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proofErr w:type="gram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MCX_ServiceType_Type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p_ServiceType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507C1573" w14:textId="77777777" w:rsidR="00253C81" w:rsidRPr="00D60324" w:rsidRDefault="00253C81" w:rsidP="00253C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IMS_Request_Type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p_IMS_Request,</w:t>
            </w:r>
          </w:p>
          <w:p w14:paraId="434FB964" w14:textId="77777777" w:rsidR="00253C81" w:rsidRPr="00D60324" w:rsidRDefault="00253C81" w:rsidP="00253C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PublishWithServiceAuthorization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false) runs on MCX_IMS_PTC return template (present)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MCX_ServiceInfo_Type</w:t>
            </w:r>
            <w:proofErr w:type="spellEnd"/>
          </w:p>
          <w:p w14:paraId="6487F849" w14:textId="77777777" w:rsidR="00253C81" w:rsidRPr="00D60324" w:rsidRDefault="00253C81" w:rsidP="00253C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4F4CE2E2" w14:textId="77777777" w:rsidR="00253C81" w:rsidRPr="00D60324" w:rsidRDefault="00253C81" w:rsidP="00253C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MCX_ServiceType_Type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ServiceType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p_ServiceType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53A8D430" w14:textId="77777777" w:rsidR="00253C81" w:rsidRPr="00D60324" w:rsidRDefault="00253C81" w:rsidP="00253C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charstring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AccessToken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f_MCX_IMS_PTC_SecurityParameters_GetAccessToken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();</w:t>
            </w:r>
          </w:p>
          <w:p w14:paraId="0EE11859" w14:textId="77777777" w:rsidR="00253C81" w:rsidRPr="00D60324" w:rsidRDefault="00253C81" w:rsidP="00253C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(omit)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charstring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CurrentClientId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f_MCX_IMS_PTC_ClientId_Get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();</w:t>
            </w:r>
          </w:p>
          <w:p w14:paraId="6C6FB8D0" w14:textId="557C54C7" w:rsidR="00253C81" w:rsidRPr="00D60324" w:rsidRDefault="00253C81" w:rsidP="00253C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(present)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charstring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ExpectedClientId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:</w:t>
            </w:r>
            <w:proofErr w:type="gram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pattern "</w:t>
            </w:r>
            <w:r w:rsidRPr="00C113E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urn:uuid:[a-zA-Z0-9]#8-[a-zA-Z0-9]#4-[a-zA-Z0-9]#4-[a-zA-Z0-9]#4-[a-zA-Z0-9]#</w:t>
            </w:r>
            <w:r w:rsidRPr="00253C8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(12)</w:t>
            </w:r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";</w:t>
            </w:r>
          </w:p>
          <w:p w14:paraId="15120365" w14:textId="77777777" w:rsidR="00253C81" w:rsidRPr="00D60324" w:rsidRDefault="00253C81" w:rsidP="00253C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(present)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MCPTT_Info_Type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v_MCPTT_</w:t>
            </w:r>
            <w:proofErr w:type="gram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InfoTemplate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cr_MCPTT_Info_Base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6F18E8AB" w14:textId="77777777" w:rsidR="00253C81" w:rsidRDefault="00253C81" w:rsidP="00253C81">
            <w:pPr>
              <w:autoSpaceDE w:val="0"/>
              <w:autoSpaceDN w:val="0"/>
              <w:adjustRightInd w:val="0"/>
              <w:spacing w:after="0"/>
              <w:ind w:firstLine="384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var template (present)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MCVideo_Info_Type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v_MCVideo_</w:t>
            </w:r>
            <w:proofErr w:type="gram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InfoTemplate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cr_MCVideo_Info_Base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29A2E40E" w14:textId="77777777" w:rsidR="00253C81" w:rsidRDefault="00253C81" w:rsidP="00253C81">
            <w:pPr>
              <w:autoSpaceDE w:val="0"/>
              <w:autoSpaceDN w:val="0"/>
              <w:adjustRightInd w:val="0"/>
              <w:spacing w:after="0"/>
              <w:ind w:firstLine="384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6913B158" w14:textId="77777777" w:rsidR="00253C81" w:rsidRDefault="00253C81" w:rsidP="00253C81">
            <w:pPr>
              <w:autoSpaceDE w:val="0"/>
              <w:autoSpaceDN w:val="0"/>
              <w:adjustRightInd w:val="0"/>
              <w:spacing w:after="0"/>
              <w:ind w:firstLine="384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...</w:t>
            </w:r>
          </w:p>
          <w:p w14:paraId="47162D60" w14:textId="6B41877C" w:rsidR="00F666F4" w:rsidRPr="005640D9" w:rsidRDefault="00F666F4" w:rsidP="00F666F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</w:tc>
      </w:tr>
    </w:tbl>
    <w:p w14:paraId="439943A1" w14:textId="77777777" w:rsidR="00411BE2" w:rsidRDefault="00411BE2" w:rsidP="00007D89">
      <w:pPr>
        <w:rPr>
          <w:noProof/>
        </w:rPr>
      </w:pPr>
    </w:p>
    <w:p w14:paraId="5BA2ED9B" w14:textId="77777777" w:rsidR="00A561DD" w:rsidRDefault="00A561DD" w:rsidP="00021EE4">
      <w:pPr>
        <w:rPr>
          <w:noProof/>
        </w:rPr>
      </w:pPr>
    </w:p>
    <w:p w14:paraId="48810807" w14:textId="77777777" w:rsidR="00A561DD" w:rsidRDefault="00A561DD" w:rsidP="00021EE4">
      <w:pPr>
        <w:rPr>
          <w:noProof/>
        </w:rPr>
      </w:pPr>
    </w:p>
    <w:p w14:paraId="5FB81122" w14:textId="77777777" w:rsidR="00EC68D4" w:rsidRPr="00854C55" w:rsidRDefault="00EC68D4" w:rsidP="00021EE4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4" w:name="_Toc122434493"/>
      <w:bookmarkStart w:id="15" w:name="_Toc295288970"/>
      <w:bookmarkStart w:id="16" w:name="_Toc325725665"/>
      <w:bookmarkStart w:id="17" w:name="_Toc149142670"/>
      <w:bookmarkStart w:id="18" w:name="_Toc183609878"/>
      <w:r w:rsidRPr="00854C55">
        <w:rPr>
          <w:rFonts w:cs="Arial"/>
          <w:b/>
        </w:rPr>
        <w:lastRenderedPageBreak/>
        <w:t xml:space="preserve">Branches </w:t>
      </w:r>
      <w:bookmarkEnd w:id="14"/>
      <w:bookmarkEnd w:id="15"/>
      <w:bookmarkEnd w:id="16"/>
      <w:r>
        <w:rPr>
          <w:rFonts w:cs="Arial"/>
          <w:b/>
        </w:rPr>
        <w:t>executed</w:t>
      </w:r>
      <w:bookmarkEnd w:id="17"/>
      <w:bookmarkEnd w:id="18"/>
    </w:p>
    <w:p w14:paraId="3376348C" w14:textId="5981E1F4" w:rsidR="00EC68D4" w:rsidRDefault="00EC68D4" w:rsidP="00EC68D4">
      <w:pPr>
        <w:rPr>
          <w:rFonts w:cs="Arial"/>
        </w:rPr>
      </w:pPr>
      <w:bookmarkStart w:id="19" w:name="_Toc122434494"/>
      <w:bookmarkStart w:id="20" w:name="_Toc295288971"/>
      <w:bookmarkStart w:id="21" w:name="_Toc325725666"/>
      <w:r w:rsidRPr="00662A05">
        <w:rPr>
          <w:rFonts w:cs="Arial"/>
        </w:rPr>
        <w:t xml:space="preserve">The test case was executed </w:t>
      </w:r>
      <w:r w:rsidR="0077569E">
        <w:rPr>
          <w:rFonts w:cs="Arial"/>
        </w:rPr>
        <w:t>with</w:t>
      </w:r>
      <w:r>
        <w:rPr>
          <w:rFonts w:cs="Arial"/>
        </w:rPr>
        <w:t xml:space="preserve"> </w:t>
      </w:r>
    </w:p>
    <w:p w14:paraId="0EB017FC" w14:textId="77777777" w:rsidR="003D23FA" w:rsidRDefault="003D23FA" w:rsidP="003D23FA">
      <w:pPr>
        <w:numPr>
          <w:ilvl w:val="0"/>
          <w:numId w:val="5"/>
        </w:numPr>
        <w:suppressAutoHyphens/>
      </w:pPr>
      <w:r>
        <w:rPr>
          <w:rFonts w:cs="Arial"/>
          <w:color w:val="000000"/>
        </w:rPr>
        <w:t>TLSv1.2</w:t>
      </w:r>
    </w:p>
    <w:p w14:paraId="1494DBC4" w14:textId="77777777" w:rsidR="003D23FA" w:rsidRDefault="003D23FA" w:rsidP="003D23FA">
      <w:pPr>
        <w:numPr>
          <w:ilvl w:val="0"/>
          <w:numId w:val="5"/>
        </w:numPr>
        <w:suppressAutoHyphens/>
      </w:pPr>
      <w:r>
        <w:rPr>
          <w:rFonts w:cs="Arial"/>
          <w:color w:val="000000"/>
        </w:rPr>
        <w:t>IPSec ipsec-3gpp;alg=hmac-sha-1-96;ealg=</w:t>
      </w:r>
      <w:proofErr w:type="spellStart"/>
      <w:r>
        <w:rPr>
          <w:rFonts w:cs="Arial"/>
          <w:color w:val="000000"/>
        </w:rPr>
        <w:t>aes-cbc</w:t>
      </w:r>
      <w:proofErr w:type="spellEnd"/>
    </w:p>
    <w:p w14:paraId="2DBFB10A" w14:textId="775F28B1" w:rsidR="003D23FA" w:rsidRDefault="003D23FA" w:rsidP="003D23FA">
      <w:pPr>
        <w:numPr>
          <w:ilvl w:val="0"/>
          <w:numId w:val="5"/>
        </w:numPr>
        <w:suppressAutoHyphens/>
        <w:rPr>
          <w:rFonts w:cs="Arial"/>
          <w:color w:val="000000"/>
        </w:rPr>
      </w:pPr>
      <w:r>
        <w:rPr>
          <w:rFonts w:cs="Arial"/>
          <w:color w:val="000000"/>
        </w:rPr>
        <w:t xml:space="preserve">XML integrity and </w:t>
      </w:r>
      <w:proofErr w:type="spellStart"/>
      <w:r>
        <w:rPr>
          <w:rFonts w:cs="Arial"/>
          <w:color w:val="000000"/>
        </w:rPr>
        <w:t>encrpytion</w:t>
      </w:r>
      <w:proofErr w:type="spellEnd"/>
      <w:r>
        <w:rPr>
          <w:rFonts w:cs="Arial"/>
          <w:color w:val="000000"/>
        </w:rPr>
        <w:t xml:space="preserve"> according to  </w:t>
      </w:r>
      <w:hyperlink r:id="rId13" w:anchor="aes128-gcm" w:history="1">
        <w:r>
          <w:rPr>
            <w:rStyle w:val="Hyperlink"/>
            <w:rFonts w:cs="Arial"/>
          </w:rPr>
          <w:t>http://www.w3.org/2009/xmlenc11#aes128-gcm</w:t>
        </w:r>
      </w:hyperlink>
    </w:p>
    <w:p w14:paraId="2DF7A75F" w14:textId="25AA3E8D" w:rsidR="003D23FA" w:rsidRDefault="003D23FA" w:rsidP="003D23FA">
      <w:pPr>
        <w:numPr>
          <w:ilvl w:val="0"/>
          <w:numId w:val="5"/>
        </w:numPr>
        <w:suppressAutoHyphens/>
        <w:rPr>
          <w:rFonts w:cs="Arial"/>
          <w:color w:val="000000"/>
          <w:lang w:val="es-ES"/>
        </w:rPr>
      </w:pPr>
      <w:r>
        <w:rPr>
          <w:rFonts w:cs="Arial"/>
          <w:color w:val="000000"/>
        </w:rPr>
        <w:t xml:space="preserve">XML signatures according to  </w:t>
      </w:r>
      <w:hyperlink r:id="rId14" w:anchor="sha256" w:history="1">
        <w:r>
          <w:rPr>
            <w:rStyle w:val="Hyperlink"/>
            <w:rFonts w:cs="Arial"/>
          </w:rPr>
          <w:t>http://www.w3.org/2001/04/xmlenc#sha256</w:t>
        </w:r>
      </w:hyperlink>
    </w:p>
    <w:p w14:paraId="10DCC015" w14:textId="77777777" w:rsidR="003D23FA" w:rsidRDefault="003D23FA" w:rsidP="003D23FA">
      <w:pPr>
        <w:numPr>
          <w:ilvl w:val="0"/>
          <w:numId w:val="5"/>
        </w:numPr>
        <w:suppressAutoHyphens/>
      </w:pPr>
      <w:r>
        <w:rPr>
          <w:rFonts w:cs="Arial"/>
          <w:color w:val="000000"/>
          <w:lang w:val="es-ES"/>
        </w:rPr>
        <w:t>MIKEY SAKKE/ECCSI (RFC 6507, 6508, 6509)</w:t>
      </w:r>
    </w:p>
    <w:p w14:paraId="7FC18D90" w14:textId="01BBE6CC" w:rsidR="003D23FA" w:rsidRDefault="008652CF" w:rsidP="003D23FA">
      <w:pPr>
        <w:numPr>
          <w:ilvl w:val="0"/>
          <w:numId w:val="5"/>
        </w:numPr>
        <w:suppressAutoHyphens/>
      </w:pPr>
      <w:r>
        <w:rPr>
          <w:rFonts w:cs="Arial"/>
        </w:rPr>
        <w:fldChar w:fldCharType="begin"/>
      </w:r>
      <w:r>
        <w:rPr>
          <w:rFonts w:cs="Arial"/>
        </w:rPr>
        <w:instrText xml:space="preserve"> DOCPROPERTY  BandName  \* MERGEFORMAT </w:instrText>
      </w:r>
      <w:r>
        <w:rPr>
          <w:rFonts w:cs="Arial"/>
        </w:rPr>
        <w:fldChar w:fldCharType="separate"/>
      </w:r>
      <w:r w:rsidR="002E3A86">
        <w:rPr>
          <w:rFonts w:cs="Arial"/>
        </w:rPr>
        <w:t>LTE FDD Band 5</w:t>
      </w:r>
      <w:r>
        <w:rPr>
          <w:rFonts w:cs="Arial"/>
        </w:rPr>
        <w:fldChar w:fldCharType="end"/>
      </w:r>
    </w:p>
    <w:p w14:paraId="3F60C666" w14:textId="5B1FFE82" w:rsidR="003D23FA" w:rsidRDefault="0077569E" w:rsidP="003D23FA">
      <w:pPr>
        <w:numPr>
          <w:ilvl w:val="0"/>
          <w:numId w:val="5"/>
        </w:numPr>
        <w:suppressAutoHyphens/>
      </w:pPr>
      <w:r>
        <w:rPr>
          <w:rFonts w:cs="Arial"/>
        </w:rPr>
        <w:t>C</w:t>
      </w:r>
      <w:r w:rsidRPr="00662A05">
        <w:rPr>
          <w:rFonts w:cs="Arial"/>
        </w:rPr>
        <w:t xml:space="preserve">iphering </w:t>
      </w:r>
      <w:r>
        <w:rPr>
          <w:rFonts w:cs="Arial"/>
        </w:rPr>
        <w:t xml:space="preserve">algorithm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eAlg  \* MERGEFORMAT </w:instrText>
      </w:r>
      <w:r>
        <w:rPr>
          <w:rFonts w:cs="Arial"/>
        </w:rPr>
        <w:fldChar w:fldCharType="separate"/>
      </w:r>
      <w:r w:rsidR="002E3A86">
        <w:rPr>
          <w:rFonts w:cs="Arial"/>
        </w:rPr>
        <w:t>eea1</w:t>
      </w:r>
      <w:r>
        <w:rPr>
          <w:rFonts w:cs="Arial"/>
        </w:rPr>
        <w:fldChar w:fldCharType="end"/>
      </w:r>
      <w:r w:rsidRPr="00662A05">
        <w:rPr>
          <w:rFonts w:cs="Arial"/>
        </w:rPr>
        <w:t xml:space="preserve"> and </w:t>
      </w:r>
      <w:r>
        <w:rPr>
          <w:rFonts w:cs="Arial"/>
        </w:rPr>
        <w:t>I</w:t>
      </w:r>
      <w:r w:rsidRPr="00662A05">
        <w:rPr>
          <w:rFonts w:cs="Arial"/>
        </w:rPr>
        <w:t xml:space="preserve">ntegrity algorithm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iAlg  \* MERGEFORMAT </w:instrText>
      </w:r>
      <w:r>
        <w:rPr>
          <w:rFonts w:cs="Arial"/>
        </w:rPr>
        <w:fldChar w:fldCharType="separate"/>
      </w:r>
      <w:r w:rsidR="002E3A86">
        <w:rPr>
          <w:rFonts w:cs="Arial"/>
        </w:rPr>
        <w:t>eia1</w:t>
      </w:r>
      <w:r>
        <w:rPr>
          <w:rFonts w:cs="Arial"/>
        </w:rPr>
        <w:fldChar w:fldCharType="end"/>
      </w:r>
    </w:p>
    <w:p w14:paraId="15781C53" w14:textId="77777777" w:rsidR="003D23FA" w:rsidRPr="00662A05" w:rsidRDefault="003D23FA" w:rsidP="00EC68D4">
      <w:pPr>
        <w:rPr>
          <w:rFonts w:cs="Arial"/>
          <w:b/>
        </w:rPr>
      </w:pPr>
    </w:p>
    <w:p w14:paraId="58CAA79D" w14:textId="77777777" w:rsidR="00EC68D4" w:rsidRPr="00854C55" w:rsidRDefault="00EC68D4" w:rsidP="00EC68D4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22" w:name="_Toc149142671"/>
      <w:bookmarkStart w:id="23" w:name="_Toc183609879"/>
      <w:r w:rsidRPr="00854C55">
        <w:rPr>
          <w:rFonts w:cs="Arial"/>
          <w:b/>
        </w:rPr>
        <w:t>Execution Log Files</w:t>
      </w:r>
      <w:bookmarkEnd w:id="19"/>
      <w:bookmarkEnd w:id="20"/>
      <w:bookmarkEnd w:id="21"/>
      <w:bookmarkEnd w:id="22"/>
      <w:bookmarkEnd w:id="23"/>
    </w:p>
    <w:bookmarkStart w:id="24" w:name="_Hlk120026754"/>
    <w:bookmarkStart w:id="25" w:name="_Hlk149142633"/>
    <w:p w14:paraId="718D1A2F" w14:textId="35D723E2" w:rsidR="00EC68D4" w:rsidRPr="00A9307E" w:rsidRDefault="001459EF" w:rsidP="00EC68D4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</w:rPr>
      </w:pPr>
      <w:r>
        <w:rPr>
          <w:rStyle w:val="ui-provider"/>
          <w:b/>
          <w:bCs/>
        </w:rPr>
        <w:fldChar w:fldCharType="begin"/>
      </w:r>
      <w:r>
        <w:rPr>
          <w:rStyle w:val="ui-provider"/>
          <w:b/>
          <w:bCs/>
        </w:rPr>
        <w:instrText xml:space="preserve"> DOCPROPERTY  UEname  \* MERGEFORMAT </w:instrText>
      </w:r>
      <w:r>
        <w:rPr>
          <w:rStyle w:val="ui-provider"/>
          <w:b/>
          <w:bCs/>
        </w:rPr>
        <w:fldChar w:fldCharType="separate"/>
      </w:r>
      <w:bookmarkStart w:id="26" w:name="_Toc183609880"/>
      <w:r w:rsidR="002E3A86">
        <w:rPr>
          <w:rStyle w:val="ui-provider"/>
          <w:b/>
          <w:bCs/>
        </w:rPr>
        <w:t>Alea - a Leonardo Company, MCXPTT Platform v. 4.2.0 - Android Client v 1.12.0</w:t>
      </w:r>
      <w:bookmarkEnd w:id="26"/>
      <w:r>
        <w:rPr>
          <w:rStyle w:val="ui-provider"/>
          <w:b/>
          <w:bCs/>
        </w:rPr>
        <w:fldChar w:fldCharType="end"/>
      </w:r>
    </w:p>
    <w:bookmarkEnd w:id="24"/>
    <w:p w14:paraId="4D326958" w14:textId="03453E42" w:rsidR="00EC68D4" w:rsidRDefault="00EC68D4" w:rsidP="00EC68D4">
      <w:pPr>
        <w:rPr>
          <w:rFonts w:cs="Arial"/>
        </w:rPr>
      </w:pPr>
      <w:r w:rsidRPr="009438F8">
        <w:rPr>
          <w:rFonts w:cs="Arial"/>
        </w:rPr>
        <w:t>T</w:t>
      </w:r>
      <w:bookmarkEnd w:id="25"/>
      <w:r>
        <w:rPr>
          <w:rFonts w:cs="Arial"/>
        </w:rPr>
        <w:t xml:space="preserve">he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UEname  \* MERGEFORMAT </w:instrText>
      </w:r>
      <w:r w:rsidR="001459EF">
        <w:rPr>
          <w:rFonts w:cs="Arial"/>
        </w:rPr>
        <w:fldChar w:fldCharType="separate"/>
      </w:r>
      <w:r w:rsidR="002E3A86">
        <w:rPr>
          <w:rFonts w:cs="Arial"/>
        </w:rPr>
        <w:t>Alea - a Leonardo Company, MCXPTT Platform v. 4.2.0 - Android Client v 1.12.0</w:t>
      </w:r>
      <w:r w:rsidR="001459EF">
        <w:rPr>
          <w:rFonts w:cs="Arial"/>
        </w:rPr>
        <w:fldChar w:fldCharType="end"/>
      </w:r>
      <w:r w:rsidR="001459EF">
        <w:rPr>
          <w:rFonts w:cs="Arial"/>
        </w:rPr>
        <w:t xml:space="preserve"> </w:t>
      </w:r>
      <w:r>
        <w:rPr>
          <w:rFonts w:cs="Arial"/>
        </w:rPr>
        <w:t xml:space="preserve">passed this test case on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SSsystem  \* MERGEFORMAT </w:instrText>
      </w:r>
      <w:r w:rsidR="001459EF">
        <w:rPr>
          <w:rFonts w:cs="Arial"/>
        </w:rPr>
        <w:fldChar w:fldCharType="separate"/>
      </w:r>
      <w:r w:rsidR="002E3A86">
        <w:rPr>
          <w:rFonts w:cs="Arial"/>
        </w:rPr>
        <w:t>Keysight S8704A Protocol Conformance Toolset</w:t>
      </w:r>
      <w:r w:rsidR="001459EF">
        <w:rPr>
          <w:rFonts w:cs="Arial"/>
        </w:rPr>
        <w:fldChar w:fldCharType="end"/>
      </w:r>
      <w:r w:rsidRPr="00C73A13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20040F1" w14:textId="77777777" w:rsidR="00EC68D4" w:rsidRPr="00C549CB" w:rsidRDefault="00EC68D4" w:rsidP="00EC68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7EC82D92" w14:textId="417E7EAF" w:rsidR="00EC68D4" w:rsidRPr="00C549CB" w:rsidRDefault="00EC68D4" w:rsidP="00EC68D4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 xml:space="preserve"> </w:t>
      </w:r>
      <w:r w:rsidRPr="00C549CB">
        <w:rPr>
          <w:rFonts w:cs="Arial"/>
        </w:rPr>
        <w:t>TC_</w:t>
      </w:r>
      <w:fldSimple w:instr=" DOCPROPERTY  TCname_  \* MERGEFORMAT ">
        <w:r w:rsidR="002E3A86">
          <w:t>5_1_MCPTT</w:t>
        </w:r>
      </w:fldSimple>
      <w:r>
        <w:rPr>
          <w:rFonts w:cs="Arial"/>
        </w:rPr>
        <w:t>_</w:t>
      </w:r>
      <w:r w:rsidRPr="00C549CB">
        <w:rPr>
          <w:rFonts w:cs="Arial"/>
        </w:rPr>
        <w:t>LOG.</w:t>
      </w:r>
      <w:r w:rsidR="000A7643">
        <w:rPr>
          <w:rFonts w:cs="Arial"/>
        </w:rPr>
        <w:t>txt</w:t>
      </w:r>
    </w:p>
    <w:p w14:paraId="608939F1" w14:textId="77777777" w:rsidR="00EC68D4" w:rsidRPr="00C549CB" w:rsidRDefault="00EC68D4" w:rsidP="00EC68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0B80AECB" w14:textId="13EDE669" w:rsidR="00EC68D4" w:rsidRDefault="00EC68D4" w:rsidP="00EC68D4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TC_</w:t>
      </w:r>
      <w:fldSimple w:instr=" DOCPROPERTY  TCname_  \* MERGEFORMAT ">
        <w:r w:rsidR="002E3A86">
          <w:t>5_1_MCPTT</w:t>
        </w:r>
      </w:fldSimple>
      <w:r>
        <w:rPr>
          <w:rFonts w:cs="Arial"/>
        </w:rPr>
        <w:t>_</w:t>
      </w:r>
      <w:r w:rsidRPr="00C549CB">
        <w:rPr>
          <w:rFonts w:cs="Arial"/>
        </w:rPr>
        <w:t>PIXIT.xml</w:t>
      </w:r>
    </w:p>
    <w:p w14:paraId="62BE45DC" w14:textId="77777777" w:rsidR="00EC68D4" w:rsidRPr="00854C55" w:rsidRDefault="00EC68D4" w:rsidP="00EC68D4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388AF7E4" w14:textId="77777777" w:rsidR="00EC68D4" w:rsidRPr="002D362B" w:rsidRDefault="00EC68D4" w:rsidP="00EC68D4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27" w:name="_Toc122434496"/>
      <w:bookmarkStart w:id="28" w:name="_Toc295288973"/>
      <w:bookmarkStart w:id="29" w:name="_Toc325725668"/>
      <w:bookmarkStart w:id="30" w:name="_Toc149142673"/>
      <w:bookmarkStart w:id="31" w:name="_Toc183609881"/>
      <w:r w:rsidRPr="002D362B">
        <w:rPr>
          <w:rFonts w:cs="Arial"/>
          <w:b/>
        </w:rPr>
        <w:t>References</w:t>
      </w:r>
      <w:bookmarkEnd w:id="27"/>
      <w:bookmarkEnd w:id="28"/>
      <w:bookmarkEnd w:id="29"/>
      <w:bookmarkEnd w:id="30"/>
      <w:bookmarkEnd w:id="31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EC68D4" w14:paraId="1ED55A97" w14:textId="77777777" w:rsidTr="009C04AC">
        <w:tc>
          <w:tcPr>
            <w:tcW w:w="709" w:type="dxa"/>
            <w:hideMark/>
          </w:tcPr>
          <w:p w14:paraId="4654C00B" w14:textId="77777777" w:rsidR="00EC68D4" w:rsidRDefault="00EC68D4" w:rsidP="009C04AC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3C583426" w14:textId="064A0349" w:rsidR="00EC68D4" w:rsidRPr="00693C41" w:rsidRDefault="00EC68D4" w:rsidP="009C04AC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r w:rsidR="00C74298">
              <w:rPr>
                <w:rFonts w:cs="Arial"/>
                <w:b/>
                <w:sz w:val="18"/>
              </w:rPr>
              <w:fldChar w:fldCharType="begin"/>
            </w:r>
            <w:r w:rsidR="00C74298">
              <w:rPr>
                <w:rFonts w:cs="Arial"/>
                <w:b/>
                <w:sz w:val="18"/>
              </w:rPr>
              <w:instrText xml:space="preserve"> =currTdocNum+1 </w:instrText>
            </w:r>
            <w:r w:rsidR="00C74298">
              <w:rPr>
                <w:rFonts w:cs="Arial"/>
                <w:b/>
                <w:sz w:val="18"/>
              </w:rPr>
              <w:fldChar w:fldCharType="separate"/>
            </w:r>
            <w:r w:rsidR="002E3A86">
              <w:rPr>
                <w:rFonts w:cs="Arial"/>
                <w:b/>
                <w:noProof/>
                <w:sz w:val="18"/>
              </w:rPr>
              <w:t>240681</w:t>
            </w:r>
            <w:r w:rsidR="00C74298">
              <w:rPr>
                <w:rFonts w:cs="Arial"/>
                <w:b/>
                <w:sz w:val="18"/>
              </w:rPr>
              <w:fldChar w:fldCharType="end"/>
            </w:r>
            <w:r>
              <w:rPr>
                <w:rFonts w:cs="Arial"/>
                <w:b/>
                <w:sz w:val="18"/>
              </w:rPr>
              <w:t xml:space="preserve"> : </w:t>
            </w:r>
            <w:r w:rsidRPr="003E7AAE">
              <w:rPr>
                <w:rFonts w:cs="Arial"/>
                <w:bCs/>
                <w:sz w:val="18"/>
              </w:rPr>
              <w:t xml:space="preserve">Supporting information for </w:t>
            </w:r>
            <w:r w:rsidR="00A051C2">
              <w:rPr>
                <w:rFonts w:cs="Arial"/>
                <w:bCs/>
                <w:sz w:val="18"/>
              </w:rPr>
              <w:fldChar w:fldCharType="begin"/>
            </w:r>
            <w:r w:rsidR="00A051C2">
              <w:rPr>
                <w:rFonts w:cs="Arial"/>
                <w:bCs/>
                <w:sz w:val="18"/>
              </w:rPr>
              <w:instrText xml:space="preserve"> DOCPROPERTY  CrTitle  \* MERGEFORMAT </w:instrText>
            </w:r>
            <w:r w:rsidR="00A051C2">
              <w:rPr>
                <w:rFonts w:cs="Arial"/>
                <w:bCs/>
                <w:sz w:val="18"/>
              </w:rPr>
              <w:fldChar w:fldCharType="separate"/>
            </w:r>
            <w:r w:rsidR="002E3A86">
              <w:rPr>
                <w:rFonts w:cs="Arial"/>
                <w:bCs/>
                <w:sz w:val="18"/>
              </w:rPr>
              <w:t>Re-verification of MCPTT test case 5.1 to the MCX ATS with MCX-EUTRA model</w:t>
            </w:r>
            <w:r w:rsidR="00A051C2">
              <w:rPr>
                <w:rFonts w:cs="Arial"/>
                <w:bCs/>
                <w:sz w:val="18"/>
              </w:rPr>
              <w:fldChar w:fldCharType="end"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11E25E" w14:textId="77777777" w:rsidR="00663AE5" w:rsidRDefault="00663AE5">
      <w:r>
        <w:separator/>
      </w:r>
    </w:p>
  </w:endnote>
  <w:endnote w:type="continuationSeparator" w:id="0">
    <w:p w14:paraId="3933F439" w14:textId="77777777" w:rsidR="00663AE5" w:rsidRDefault="00663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7D5AF5" w14:textId="77777777" w:rsidR="00663AE5" w:rsidRDefault="00663AE5">
      <w:r>
        <w:separator/>
      </w:r>
    </w:p>
  </w:footnote>
  <w:footnote w:type="continuationSeparator" w:id="0">
    <w:p w14:paraId="2AF6D1F9" w14:textId="77777777" w:rsidR="00663AE5" w:rsidRDefault="00663A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2F27192"/>
    <w:multiLevelType w:val="hybridMultilevel"/>
    <w:tmpl w:val="2DD491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DFB2B64"/>
    <w:multiLevelType w:val="hybridMultilevel"/>
    <w:tmpl w:val="18FCBCB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6402A"/>
    <w:multiLevelType w:val="hybridMultilevel"/>
    <w:tmpl w:val="AE9645DC"/>
    <w:lvl w:ilvl="0" w:tplc="8A44FC8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5"/>
  </w:num>
  <w:num w:numId="2" w16cid:durableId="3747453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5939603">
    <w:abstractNumId w:val="2"/>
  </w:num>
  <w:num w:numId="4" w16cid:durableId="768892157">
    <w:abstractNumId w:val="5"/>
  </w:num>
  <w:num w:numId="5" w16cid:durableId="1349990339">
    <w:abstractNumId w:val="0"/>
  </w:num>
  <w:num w:numId="6" w16cid:durableId="2051607202">
    <w:abstractNumId w:val="3"/>
  </w:num>
  <w:num w:numId="7" w16cid:durableId="1195735073">
    <w:abstractNumId w:val="4"/>
  </w:num>
  <w:num w:numId="8" w16cid:durableId="11556036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316"/>
    <w:rsid w:val="000026A4"/>
    <w:rsid w:val="00003972"/>
    <w:rsid w:val="00007D89"/>
    <w:rsid w:val="00015F49"/>
    <w:rsid w:val="000213D4"/>
    <w:rsid w:val="00021EE4"/>
    <w:rsid w:val="00022E4A"/>
    <w:rsid w:val="000259C9"/>
    <w:rsid w:val="0003324F"/>
    <w:rsid w:val="000333D0"/>
    <w:rsid w:val="00036DC1"/>
    <w:rsid w:val="0004129B"/>
    <w:rsid w:val="00042805"/>
    <w:rsid w:val="000568E3"/>
    <w:rsid w:val="00061DEE"/>
    <w:rsid w:val="00061FFA"/>
    <w:rsid w:val="00062530"/>
    <w:rsid w:val="0006657B"/>
    <w:rsid w:val="00073A90"/>
    <w:rsid w:val="00076D1B"/>
    <w:rsid w:val="000801D2"/>
    <w:rsid w:val="00082BCD"/>
    <w:rsid w:val="000966B6"/>
    <w:rsid w:val="00096FE8"/>
    <w:rsid w:val="000A1295"/>
    <w:rsid w:val="000A2DD9"/>
    <w:rsid w:val="000A44C2"/>
    <w:rsid w:val="000A6394"/>
    <w:rsid w:val="000A7643"/>
    <w:rsid w:val="000B0149"/>
    <w:rsid w:val="000B2909"/>
    <w:rsid w:val="000B71AD"/>
    <w:rsid w:val="000B7FED"/>
    <w:rsid w:val="000C038A"/>
    <w:rsid w:val="000C0E0D"/>
    <w:rsid w:val="000C20FF"/>
    <w:rsid w:val="000C319C"/>
    <w:rsid w:val="000C6598"/>
    <w:rsid w:val="000D44B3"/>
    <w:rsid w:val="000D588D"/>
    <w:rsid w:val="000D59EF"/>
    <w:rsid w:val="000E0D26"/>
    <w:rsid w:val="000E1E55"/>
    <w:rsid w:val="000E5D6C"/>
    <w:rsid w:val="000F00C7"/>
    <w:rsid w:val="000F015E"/>
    <w:rsid w:val="000F135A"/>
    <w:rsid w:val="000F6606"/>
    <w:rsid w:val="00102F74"/>
    <w:rsid w:val="001041E7"/>
    <w:rsid w:val="001078DD"/>
    <w:rsid w:val="00110E52"/>
    <w:rsid w:val="0011207B"/>
    <w:rsid w:val="00112BB1"/>
    <w:rsid w:val="001148E4"/>
    <w:rsid w:val="00121EB1"/>
    <w:rsid w:val="001234CD"/>
    <w:rsid w:val="00123B9B"/>
    <w:rsid w:val="0012790B"/>
    <w:rsid w:val="001301F5"/>
    <w:rsid w:val="00131EA5"/>
    <w:rsid w:val="00143A57"/>
    <w:rsid w:val="00145398"/>
    <w:rsid w:val="001459EF"/>
    <w:rsid w:val="00145D43"/>
    <w:rsid w:val="00150768"/>
    <w:rsid w:val="0015350A"/>
    <w:rsid w:val="00155216"/>
    <w:rsid w:val="0015614B"/>
    <w:rsid w:val="001607E4"/>
    <w:rsid w:val="00161662"/>
    <w:rsid w:val="0016390F"/>
    <w:rsid w:val="001725FD"/>
    <w:rsid w:val="00180DEA"/>
    <w:rsid w:val="0018242C"/>
    <w:rsid w:val="00184F04"/>
    <w:rsid w:val="0018751F"/>
    <w:rsid w:val="001904A1"/>
    <w:rsid w:val="00192200"/>
    <w:rsid w:val="00192C46"/>
    <w:rsid w:val="001952CF"/>
    <w:rsid w:val="001A08B3"/>
    <w:rsid w:val="001A0C87"/>
    <w:rsid w:val="001A258E"/>
    <w:rsid w:val="001A72E9"/>
    <w:rsid w:val="001A7B60"/>
    <w:rsid w:val="001B0DAB"/>
    <w:rsid w:val="001B52F0"/>
    <w:rsid w:val="001B64AA"/>
    <w:rsid w:val="001B7A65"/>
    <w:rsid w:val="001C5666"/>
    <w:rsid w:val="001D262C"/>
    <w:rsid w:val="001D4C8C"/>
    <w:rsid w:val="001D74A3"/>
    <w:rsid w:val="001E2627"/>
    <w:rsid w:val="001E41F3"/>
    <w:rsid w:val="001E790C"/>
    <w:rsid w:val="001F2C28"/>
    <w:rsid w:val="001F3342"/>
    <w:rsid w:val="001F375F"/>
    <w:rsid w:val="001F428B"/>
    <w:rsid w:val="001F552C"/>
    <w:rsid w:val="00207C1F"/>
    <w:rsid w:val="002102B6"/>
    <w:rsid w:val="002110A2"/>
    <w:rsid w:val="002130AF"/>
    <w:rsid w:val="00215336"/>
    <w:rsid w:val="0021651D"/>
    <w:rsid w:val="002222AA"/>
    <w:rsid w:val="00224561"/>
    <w:rsid w:val="0023203E"/>
    <w:rsid w:val="002321AD"/>
    <w:rsid w:val="00252BCA"/>
    <w:rsid w:val="00253C81"/>
    <w:rsid w:val="00253E33"/>
    <w:rsid w:val="0026004D"/>
    <w:rsid w:val="002640DD"/>
    <w:rsid w:val="00264C40"/>
    <w:rsid w:val="00265769"/>
    <w:rsid w:val="00266EB8"/>
    <w:rsid w:val="00272C27"/>
    <w:rsid w:val="00275D12"/>
    <w:rsid w:val="00275F33"/>
    <w:rsid w:val="0028238E"/>
    <w:rsid w:val="00283765"/>
    <w:rsid w:val="0028401E"/>
    <w:rsid w:val="00284FEB"/>
    <w:rsid w:val="002860C4"/>
    <w:rsid w:val="0029366A"/>
    <w:rsid w:val="00297FC5"/>
    <w:rsid w:val="002A006C"/>
    <w:rsid w:val="002A4CFC"/>
    <w:rsid w:val="002B029C"/>
    <w:rsid w:val="002B05D3"/>
    <w:rsid w:val="002B0618"/>
    <w:rsid w:val="002B1BC7"/>
    <w:rsid w:val="002B22AB"/>
    <w:rsid w:val="002B2DAE"/>
    <w:rsid w:val="002B328B"/>
    <w:rsid w:val="002B4FE6"/>
    <w:rsid w:val="002B56B2"/>
    <w:rsid w:val="002B5741"/>
    <w:rsid w:val="002B77D7"/>
    <w:rsid w:val="002C234B"/>
    <w:rsid w:val="002C318D"/>
    <w:rsid w:val="002D5F1E"/>
    <w:rsid w:val="002E0317"/>
    <w:rsid w:val="002E1921"/>
    <w:rsid w:val="002E3A86"/>
    <w:rsid w:val="002E472E"/>
    <w:rsid w:val="002F2416"/>
    <w:rsid w:val="002F5444"/>
    <w:rsid w:val="00300499"/>
    <w:rsid w:val="00300A0F"/>
    <w:rsid w:val="00301733"/>
    <w:rsid w:val="003020D1"/>
    <w:rsid w:val="00304483"/>
    <w:rsid w:val="00305409"/>
    <w:rsid w:val="00305C2D"/>
    <w:rsid w:val="0032635E"/>
    <w:rsid w:val="00326F53"/>
    <w:rsid w:val="003315DD"/>
    <w:rsid w:val="00333C78"/>
    <w:rsid w:val="00334685"/>
    <w:rsid w:val="00341211"/>
    <w:rsid w:val="003471E0"/>
    <w:rsid w:val="00347892"/>
    <w:rsid w:val="00355AC4"/>
    <w:rsid w:val="003609EF"/>
    <w:rsid w:val="00360BBE"/>
    <w:rsid w:val="0036231A"/>
    <w:rsid w:val="00364E5E"/>
    <w:rsid w:val="00373AEC"/>
    <w:rsid w:val="00374DD4"/>
    <w:rsid w:val="00375705"/>
    <w:rsid w:val="00376023"/>
    <w:rsid w:val="003821FB"/>
    <w:rsid w:val="00382942"/>
    <w:rsid w:val="00383856"/>
    <w:rsid w:val="003910FE"/>
    <w:rsid w:val="00394234"/>
    <w:rsid w:val="0039663B"/>
    <w:rsid w:val="0039696F"/>
    <w:rsid w:val="00397155"/>
    <w:rsid w:val="003A1C42"/>
    <w:rsid w:val="003A5FC4"/>
    <w:rsid w:val="003B2271"/>
    <w:rsid w:val="003B284D"/>
    <w:rsid w:val="003B606F"/>
    <w:rsid w:val="003B6DDC"/>
    <w:rsid w:val="003C20CB"/>
    <w:rsid w:val="003C3184"/>
    <w:rsid w:val="003C3C06"/>
    <w:rsid w:val="003D23FA"/>
    <w:rsid w:val="003D30E2"/>
    <w:rsid w:val="003D4EF2"/>
    <w:rsid w:val="003D5C7D"/>
    <w:rsid w:val="003E1A36"/>
    <w:rsid w:val="003E1C65"/>
    <w:rsid w:val="003E454C"/>
    <w:rsid w:val="003E5E16"/>
    <w:rsid w:val="003E6A79"/>
    <w:rsid w:val="003E711B"/>
    <w:rsid w:val="003E779F"/>
    <w:rsid w:val="003F3719"/>
    <w:rsid w:val="003F4850"/>
    <w:rsid w:val="003F7C27"/>
    <w:rsid w:val="00401B68"/>
    <w:rsid w:val="00403C53"/>
    <w:rsid w:val="00410371"/>
    <w:rsid w:val="00411BE2"/>
    <w:rsid w:val="00421A92"/>
    <w:rsid w:val="004222D3"/>
    <w:rsid w:val="004242F1"/>
    <w:rsid w:val="0042632C"/>
    <w:rsid w:val="00435796"/>
    <w:rsid w:val="00441A8B"/>
    <w:rsid w:val="004715D9"/>
    <w:rsid w:val="004760A5"/>
    <w:rsid w:val="0048090B"/>
    <w:rsid w:val="0048387A"/>
    <w:rsid w:val="00485CE8"/>
    <w:rsid w:val="00487937"/>
    <w:rsid w:val="004944C7"/>
    <w:rsid w:val="004A12F5"/>
    <w:rsid w:val="004A437D"/>
    <w:rsid w:val="004A4CA7"/>
    <w:rsid w:val="004A4CE4"/>
    <w:rsid w:val="004B0243"/>
    <w:rsid w:val="004B12BD"/>
    <w:rsid w:val="004B53B0"/>
    <w:rsid w:val="004B755A"/>
    <w:rsid w:val="004B75B7"/>
    <w:rsid w:val="004C338B"/>
    <w:rsid w:val="004C619E"/>
    <w:rsid w:val="004D4BF5"/>
    <w:rsid w:val="004D71AC"/>
    <w:rsid w:val="004E0BDA"/>
    <w:rsid w:val="004E322D"/>
    <w:rsid w:val="004E4A3F"/>
    <w:rsid w:val="004E75EF"/>
    <w:rsid w:val="004F012A"/>
    <w:rsid w:val="004F334F"/>
    <w:rsid w:val="004F7006"/>
    <w:rsid w:val="004F7EFF"/>
    <w:rsid w:val="0050515E"/>
    <w:rsid w:val="00506C78"/>
    <w:rsid w:val="005141D9"/>
    <w:rsid w:val="00514A33"/>
    <w:rsid w:val="0051580D"/>
    <w:rsid w:val="00515D2B"/>
    <w:rsid w:val="0052042E"/>
    <w:rsid w:val="00520C56"/>
    <w:rsid w:val="00523CC3"/>
    <w:rsid w:val="00524373"/>
    <w:rsid w:val="0052516C"/>
    <w:rsid w:val="00525BFE"/>
    <w:rsid w:val="00526B7D"/>
    <w:rsid w:val="00527FBB"/>
    <w:rsid w:val="00531E56"/>
    <w:rsid w:val="005351D8"/>
    <w:rsid w:val="00535985"/>
    <w:rsid w:val="00536A6B"/>
    <w:rsid w:val="0053725F"/>
    <w:rsid w:val="0053792E"/>
    <w:rsid w:val="00546A6B"/>
    <w:rsid w:val="00547111"/>
    <w:rsid w:val="0055002B"/>
    <w:rsid w:val="005502E0"/>
    <w:rsid w:val="00550976"/>
    <w:rsid w:val="005536F4"/>
    <w:rsid w:val="00556D1A"/>
    <w:rsid w:val="005601F1"/>
    <w:rsid w:val="00561711"/>
    <w:rsid w:val="00562FC1"/>
    <w:rsid w:val="00566EBC"/>
    <w:rsid w:val="00572006"/>
    <w:rsid w:val="005744EE"/>
    <w:rsid w:val="00577FE9"/>
    <w:rsid w:val="0058307D"/>
    <w:rsid w:val="00590C5D"/>
    <w:rsid w:val="00590CAC"/>
    <w:rsid w:val="00592D74"/>
    <w:rsid w:val="005A4CE0"/>
    <w:rsid w:val="005A6C67"/>
    <w:rsid w:val="005B0C79"/>
    <w:rsid w:val="005B0E32"/>
    <w:rsid w:val="005B2BDC"/>
    <w:rsid w:val="005B39DB"/>
    <w:rsid w:val="005C06BD"/>
    <w:rsid w:val="005C577E"/>
    <w:rsid w:val="005C7BA9"/>
    <w:rsid w:val="005D6F68"/>
    <w:rsid w:val="005E2C44"/>
    <w:rsid w:val="005F1175"/>
    <w:rsid w:val="005F2D7A"/>
    <w:rsid w:val="005F2EB7"/>
    <w:rsid w:val="005F3A04"/>
    <w:rsid w:val="00601D66"/>
    <w:rsid w:val="00603576"/>
    <w:rsid w:val="00603A7B"/>
    <w:rsid w:val="006054B7"/>
    <w:rsid w:val="00607913"/>
    <w:rsid w:val="0061180B"/>
    <w:rsid w:val="00621188"/>
    <w:rsid w:val="00622653"/>
    <w:rsid w:val="006257ED"/>
    <w:rsid w:val="00626544"/>
    <w:rsid w:val="0062739B"/>
    <w:rsid w:val="006273C5"/>
    <w:rsid w:val="00635690"/>
    <w:rsid w:val="00643908"/>
    <w:rsid w:val="0064516F"/>
    <w:rsid w:val="00645EE5"/>
    <w:rsid w:val="0065193E"/>
    <w:rsid w:val="0065202D"/>
    <w:rsid w:val="00653DE4"/>
    <w:rsid w:val="006621B9"/>
    <w:rsid w:val="006624FA"/>
    <w:rsid w:val="006627E7"/>
    <w:rsid w:val="00663AE5"/>
    <w:rsid w:val="0066440D"/>
    <w:rsid w:val="00665936"/>
    <w:rsid w:val="00665C47"/>
    <w:rsid w:val="00666A6C"/>
    <w:rsid w:val="00675F6A"/>
    <w:rsid w:val="006804A0"/>
    <w:rsid w:val="006805A5"/>
    <w:rsid w:val="006836EA"/>
    <w:rsid w:val="00691586"/>
    <w:rsid w:val="00691655"/>
    <w:rsid w:val="00695808"/>
    <w:rsid w:val="0069689D"/>
    <w:rsid w:val="00696EAF"/>
    <w:rsid w:val="006975E3"/>
    <w:rsid w:val="00697D85"/>
    <w:rsid w:val="006A274A"/>
    <w:rsid w:val="006A5819"/>
    <w:rsid w:val="006A6C22"/>
    <w:rsid w:val="006A767A"/>
    <w:rsid w:val="006B0DC3"/>
    <w:rsid w:val="006B2CEA"/>
    <w:rsid w:val="006B2E6A"/>
    <w:rsid w:val="006B46FB"/>
    <w:rsid w:val="006C079A"/>
    <w:rsid w:val="006C3001"/>
    <w:rsid w:val="006C51C6"/>
    <w:rsid w:val="006D4DFA"/>
    <w:rsid w:val="006E0DBD"/>
    <w:rsid w:val="006E21FB"/>
    <w:rsid w:val="006E5C09"/>
    <w:rsid w:val="006E6040"/>
    <w:rsid w:val="006E6499"/>
    <w:rsid w:val="006F040A"/>
    <w:rsid w:val="006F0F47"/>
    <w:rsid w:val="006F3DB0"/>
    <w:rsid w:val="006F6115"/>
    <w:rsid w:val="0071292F"/>
    <w:rsid w:val="00717171"/>
    <w:rsid w:val="00720B3C"/>
    <w:rsid w:val="00720E0E"/>
    <w:rsid w:val="007217DE"/>
    <w:rsid w:val="0072189A"/>
    <w:rsid w:val="007306CA"/>
    <w:rsid w:val="0073112A"/>
    <w:rsid w:val="007330F1"/>
    <w:rsid w:val="00733D8D"/>
    <w:rsid w:val="00745C21"/>
    <w:rsid w:val="007476D3"/>
    <w:rsid w:val="007556CF"/>
    <w:rsid w:val="00755FDE"/>
    <w:rsid w:val="00763782"/>
    <w:rsid w:val="00766C95"/>
    <w:rsid w:val="00767C10"/>
    <w:rsid w:val="007718F3"/>
    <w:rsid w:val="0077569E"/>
    <w:rsid w:val="00777595"/>
    <w:rsid w:val="00780A51"/>
    <w:rsid w:val="00785AFF"/>
    <w:rsid w:val="00791FBD"/>
    <w:rsid w:val="00792342"/>
    <w:rsid w:val="007946CB"/>
    <w:rsid w:val="00796887"/>
    <w:rsid w:val="007977A8"/>
    <w:rsid w:val="007A09A2"/>
    <w:rsid w:val="007A3538"/>
    <w:rsid w:val="007A6DE5"/>
    <w:rsid w:val="007B0F48"/>
    <w:rsid w:val="007B15B0"/>
    <w:rsid w:val="007B1D33"/>
    <w:rsid w:val="007B512A"/>
    <w:rsid w:val="007C2097"/>
    <w:rsid w:val="007D3784"/>
    <w:rsid w:val="007D45D3"/>
    <w:rsid w:val="007D6A07"/>
    <w:rsid w:val="007E1750"/>
    <w:rsid w:val="007E1969"/>
    <w:rsid w:val="007E279B"/>
    <w:rsid w:val="007E5BB0"/>
    <w:rsid w:val="007E636D"/>
    <w:rsid w:val="007E641C"/>
    <w:rsid w:val="007F3C0A"/>
    <w:rsid w:val="007F474B"/>
    <w:rsid w:val="007F7259"/>
    <w:rsid w:val="008040A8"/>
    <w:rsid w:val="00805C6A"/>
    <w:rsid w:val="00810888"/>
    <w:rsid w:val="00810E3F"/>
    <w:rsid w:val="0081205B"/>
    <w:rsid w:val="008153F6"/>
    <w:rsid w:val="00815A54"/>
    <w:rsid w:val="00817D63"/>
    <w:rsid w:val="00821BA3"/>
    <w:rsid w:val="00822FAB"/>
    <w:rsid w:val="00825361"/>
    <w:rsid w:val="008274CE"/>
    <w:rsid w:val="00827959"/>
    <w:rsid w:val="008279FA"/>
    <w:rsid w:val="00840530"/>
    <w:rsid w:val="0084069F"/>
    <w:rsid w:val="00841D4B"/>
    <w:rsid w:val="0084293F"/>
    <w:rsid w:val="00842CEA"/>
    <w:rsid w:val="008432AF"/>
    <w:rsid w:val="00851BC0"/>
    <w:rsid w:val="00852DCB"/>
    <w:rsid w:val="008626E7"/>
    <w:rsid w:val="008652CF"/>
    <w:rsid w:val="008674BB"/>
    <w:rsid w:val="0087045B"/>
    <w:rsid w:val="00870EE7"/>
    <w:rsid w:val="0087175A"/>
    <w:rsid w:val="00884C81"/>
    <w:rsid w:val="008861FC"/>
    <w:rsid w:val="008863B9"/>
    <w:rsid w:val="00887C79"/>
    <w:rsid w:val="0089119F"/>
    <w:rsid w:val="0089507B"/>
    <w:rsid w:val="008953B3"/>
    <w:rsid w:val="00895812"/>
    <w:rsid w:val="00897D7A"/>
    <w:rsid w:val="00897EF8"/>
    <w:rsid w:val="00897FA4"/>
    <w:rsid w:val="008A45A6"/>
    <w:rsid w:val="008A5271"/>
    <w:rsid w:val="008B65D7"/>
    <w:rsid w:val="008D13FF"/>
    <w:rsid w:val="008D3CCC"/>
    <w:rsid w:val="008D4170"/>
    <w:rsid w:val="008E3CA3"/>
    <w:rsid w:val="008E6B54"/>
    <w:rsid w:val="008F03C7"/>
    <w:rsid w:val="008F1EDD"/>
    <w:rsid w:val="008F2C3A"/>
    <w:rsid w:val="008F3789"/>
    <w:rsid w:val="008F686C"/>
    <w:rsid w:val="00900A36"/>
    <w:rsid w:val="00902AC8"/>
    <w:rsid w:val="0091184F"/>
    <w:rsid w:val="009148DE"/>
    <w:rsid w:val="00916D20"/>
    <w:rsid w:val="0092191E"/>
    <w:rsid w:val="00923A09"/>
    <w:rsid w:val="00934681"/>
    <w:rsid w:val="009371D4"/>
    <w:rsid w:val="00937AC2"/>
    <w:rsid w:val="00940BF4"/>
    <w:rsid w:val="00941992"/>
    <w:rsid w:val="00941E30"/>
    <w:rsid w:val="009526F9"/>
    <w:rsid w:val="00962E38"/>
    <w:rsid w:val="00970E6A"/>
    <w:rsid w:val="009777D9"/>
    <w:rsid w:val="009777E2"/>
    <w:rsid w:val="00982CBC"/>
    <w:rsid w:val="00984881"/>
    <w:rsid w:val="009876F1"/>
    <w:rsid w:val="00991B88"/>
    <w:rsid w:val="009958D2"/>
    <w:rsid w:val="00997FE8"/>
    <w:rsid w:val="009A1BA7"/>
    <w:rsid w:val="009A4BCD"/>
    <w:rsid w:val="009A55FD"/>
    <w:rsid w:val="009A5753"/>
    <w:rsid w:val="009A579D"/>
    <w:rsid w:val="009A71B6"/>
    <w:rsid w:val="009B244C"/>
    <w:rsid w:val="009C6186"/>
    <w:rsid w:val="009C7978"/>
    <w:rsid w:val="009D3791"/>
    <w:rsid w:val="009D4733"/>
    <w:rsid w:val="009D52B8"/>
    <w:rsid w:val="009D5F94"/>
    <w:rsid w:val="009D6542"/>
    <w:rsid w:val="009E0375"/>
    <w:rsid w:val="009E0B17"/>
    <w:rsid w:val="009E196B"/>
    <w:rsid w:val="009E3297"/>
    <w:rsid w:val="009E5299"/>
    <w:rsid w:val="009E52A3"/>
    <w:rsid w:val="009E7581"/>
    <w:rsid w:val="009F1BA2"/>
    <w:rsid w:val="009F611D"/>
    <w:rsid w:val="009F6E91"/>
    <w:rsid w:val="009F6F4C"/>
    <w:rsid w:val="009F734F"/>
    <w:rsid w:val="009F7CC4"/>
    <w:rsid w:val="00A051C2"/>
    <w:rsid w:val="00A14494"/>
    <w:rsid w:val="00A246B6"/>
    <w:rsid w:val="00A26E3B"/>
    <w:rsid w:val="00A30A10"/>
    <w:rsid w:val="00A31D1E"/>
    <w:rsid w:val="00A32194"/>
    <w:rsid w:val="00A3527A"/>
    <w:rsid w:val="00A3589E"/>
    <w:rsid w:val="00A43460"/>
    <w:rsid w:val="00A436A1"/>
    <w:rsid w:val="00A444D7"/>
    <w:rsid w:val="00A4601E"/>
    <w:rsid w:val="00A4604A"/>
    <w:rsid w:val="00A47E70"/>
    <w:rsid w:val="00A50CF0"/>
    <w:rsid w:val="00A5213A"/>
    <w:rsid w:val="00A561DD"/>
    <w:rsid w:val="00A573C1"/>
    <w:rsid w:val="00A60300"/>
    <w:rsid w:val="00A60831"/>
    <w:rsid w:val="00A6135A"/>
    <w:rsid w:val="00A67C0E"/>
    <w:rsid w:val="00A742FC"/>
    <w:rsid w:val="00A7671C"/>
    <w:rsid w:val="00A80B74"/>
    <w:rsid w:val="00A81A23"/>
    <w:rsid w:val="00A82965"/>
    <w:rsid w:val="00A82DD9"/>
    <w:rsid w:val="00A94E77"/>
    <w:rsid w:val="00A95BA2"/>
    <w:rsid w:val="00AA103B"/>
    <w:rsid w:val="00AA2CBC"/>
    <w:rsid w:val="00AA331F"/>
    <w:rsid w:val="00AA4BFE"/>
    <w:rsid w:val="00AA7AA6"/>
    <w:rsid w:val="00AB23C3"/>
    <w:rsid w:val="00AB78E2"/>
    <w:rsid w:val="00AC015C"/>
    <w:rsid w:val="00AC1770"/>
    <w:rsid w:val="00AC2FE1"/>
    <w:rsid w:val="00AC3BCB"/>
    <w:rsid w:val="00AC4479"/>
    <w:rsid w:val="00AC5820"/>
    <w:rsid w:val="00AC63E6"/>
    <w:rsid w:val="00AD1CD8"/>
    <w:rsid w:val="00AD2315"/>
    <w:rsid w:val="00AD3DFD"/>
    <w:rsid w:val="00AD48BF"/>
    <w:rsid w:val="00AD6985"/>
    <w:rsid w:val="00AD7F06"/>
    <w:rsid w:val="00AE0B54"/>
    <w:rsid w:val="00AE5142"/>
    <w:rsid w:val="00AE6AA6"/>
    <w:rsid w:val="00AF093E"/>
    <w:rsid w:val="00AF2F3F"/>
    <w:rsid w:val="00B0233C"/>
    <w:rsid w:val="00B0381F"/>
    <w:rsid w:val="00B06E78"/>
    <w:rsid w:val="00B13F44"/>
    <w:rsid w:val="00B13FAA"/>
    <w:rsid w:val="00B14D8B"/>
    <w:rsid w:val="00B22A87"/>
    <w:rsid w:val="00B24188"/>
    <w:rsid w:val="00B252C9"/>
    <w:rsid w:val="00B2547E"/>
    <w:rsid w:val="00B258BB"/>
    <w:rsid w:val="00B26181"/>
    <w:rsid w:val="00B30E3B"/>
    <w:rsid w:val="00B4741C"/>
    <w:rsid w:val="00B5037A"/>
    <w:rsid w:val="00B51C78"/>
    <w:rsid w:val="00B51FE2"/>
    <w:rsid w:val="00B60F1A"/>
    <w:rsid w:val="00B64C65"/>
    <w:rsid w:val="00B65A1F"/>
    <w:rsid w:val="00B67B97"/>
    <w:rsid w:val="00B71226"/>
    <w:rsid w:val="00B74C60"/>
    <w:rsid w:val="00B76419"/>
    <w:rsid w:val="00B77DBB"/>
    <w:rsid w:val="00B821B3"/>
    <w:rsid w:val="00B8555D"/>
    <w:rsid w:val="00B91958"/>
    <w:rsid w:val="00B932AE"/>
    <w:rsid w:val="00B954C0"/>
    <w:rsid w:val="00B968C8"/>
    <w:rsid w:val="00BA3EC5"/>
    <w:rsid w:val="00BA5160"/>
    <w:rsid w:val="00BA51D9"/>
    <w:rsid w:val="00BB2C57"/>
    <w:rsid w:val="00BB5DFC"/>
    <w:rsid w:val="00BC1AC0"/>
    <w:rsid w:val="00BC27FD"/>
    <w:rsid w:val="00BC3E97"/>
    <w:rsid w:val="00BC580C"/>
    <w:rsid w:val="00BC70FA"/>
    <w:rsid w:val="00BD00F5"/>
    <w:rsid w:val="00BD12DA"/>
    <w:rsid w:val="00BD279D"/>
    <w:rsid w:val="00BD6BB8"/>
    <w:rsid w:val="00BF01AE"/>
    <w:rsid w:val="00BF0935"/>
    <w:rsid w:val="00BF0D0B"/>
    <w:rsid w:val="00BF3D71"/>
    <w:rsid w:val="00BF6ED7"/>
    <w:rsid w:val="00C0102D"/>
    <w:rsid w:val="00C02D13"/>
    <w:rsid w:val="00C04D75"/>
    <w:rsid w:val="00C073DF"/>
    <w:rsid w:val="00C11211"/>
    <w:rsid w:val="00C156FD"/>
    <w:rsid w:val="00C16B29"/>
    <w:rsid w:val="00C16CF4"/>
    <w:rsid w:val="00C20CA2"/>
    <w:rsid w:val="00C2141E"/>
    <w:rsid w:val="00C21CF3"/>
    <w:rsid w:val="00C22435"/>
    <w:rsid w:val="00C23C45"/>
    <w:rsid w:val="00C26E37"/>
    <w:rsid w:val="00C26E6D"/>
    <w:rsid w:val="00C357E2"/>
    <w:rsid w:val="00C44DEB"/>
    <w:rsid w:val="00C503C4"/>
    <w:rsid w:val="00C5621A"/>
    <w:rsid w:val="00C57747"/>
    <w:rsid w:val="00C63429"/>
    <w:rsid w:val="00C635EB"/>
    <w:rsid w:val="00C66BA2"/>
    <w:rsid w:val="00C679BC"/>
    <w:rsid w:val="00C74298"/>
    <w:rsid w:val="00C7626F"/>
    <w:rsid w:val="00C8112A"/>
    <w:rsid w:val="00C870F6"/>
    <w:rsid w:val="00C94FED"/>
    <w:rsid w:val="00C952C6"/>
    <w:rsid w:val="00C95985"/>
    <w:rsid w:val="00C97BED"/>
    <w:rsid w:val="00C97C8C"/>
    <w:rsid w:val="00CA62AA"/>
    <w:rsid w:val="00CB25FF"/>
    <w:rsid w:val="00CC0435"/>
    <w:rsid w:val="00CC5026"/>
    <w:rsid w:val="00CC5CE6"/>
    <w:rsid w:val="00CC6879"/>
    <w:rsid w:val="00CC68D0"/>
    <w:rsid w:val="00CD6008"/>
    <w:rsid w:val="00CD6D6E"/>
    <w:rsid w:val="00CD6F80"/>
    <w:rsid w:val="00CE1A2D"/>
    <w:rsid w:val="00CE43A1"/>
    <w:rsid w:val="00CF03F4"/>
    <w:rsid w:val="00CF2647"/>
    <w:rsid w:val="00CF3471"/>
    <w:rsid w:val="00CF4B6E"/>
    <w:rsid w:val="00CF7399"/>
    <w:rsid w:val="00CF7D00"/>
    <w:rsid w:val="00D01A1C"/>
    <w:rsid w:val="00D03F9A"/>
    <w:rsid w:val="00D06D51"/>
    <w:rsid w:val="00D072E3"/>
    <w:rsid w:val="00D07E29"/>
    <w:rsid w:val="00D161D4"/>
    <w:rsid w:val="00D23B86"/>
    <w:rsid w:val="00D24991"/>
    <w:rsid w:val="00D26686"/>
    <w:rsid w:val="00D352D4"/>
    <w:rsid w:val="00D35F68"/>
    <w:rsid w:val="00D37D4E"/>
    <w:rsid w:val="00D4197E"/>
    <w:rsid w:val="00D477A5"/>
    <w:rsid w:val="00D50255"/>
    <w:rsid w:val="00D51F71"/>
    <w:rsid w:val="00D56F1C"/>
    <w:rsid w:val="00D64AD6"/>
    <w:rsid w:val="00D64AE6"/>
    <w:rsid w:val="00D65012"/>
    <w:rsid w:val="00D66134"/>
    <w:rsid w:val="00D6614F"/>
    <w:rsid w:val="00D66520"/>
    <w:rsid w:val="00D66FF8"/>
    <w:rsid w:val="00D67846"/>
    <w:rsid w:val="00D7083A"/>
    <w:rsid w:val="00D71C14"/>
    <w:rsid w:val="00D75CCE"/>
    <w:rsid w:val="00D75D56"/>
    <w:rsid w:val="00D84840"/>
    <w:rsid w:val="00D84AE9"/>
    <w:rsid w:val="00D86F02"/>
    <w:rsid w:val="00D87A59"/>
    <w:rsid w:val="00D87FE8"/>
    <w:rsid w:val="00D90CF2"/>
    <w:rsid w:val="00D91E39"/>
    <w:rsid w:val="00D929F7"/>
    <w:rsid w:val="00D9588E"/>
    <w:rsid w:val="00D9722B"/>
    <w:rsid w:val="00D97982"/>
    <w:rsid w:val="00DA319E"/>
    <w:rsid w:val="00DA4A8D"/>
    <w:rsid w:val="00DA5953"/>
    <w:rsid w:val="00DA70F0"/>
    <w:rsid w:val="00DC507D"/>
    <w:rsid w:val="00DC7670"/>
    <w:rsid w:val="00DD036B"/>
    <w:rsid w:val="00DD4FBC"/>
    <w:rsid w:val="00DD7B42"/>
    <w:rsid w:val="00DE34CF"/>
    <w:rsid w:val="00DE7AE1"/>
    <w:rsid w:val="00DF12BA"/>
    <w:rsid w:val="00DF362E"/>
    <w:rsid w:val="00DF5BC9"/>
    <w:rsid w:val="00DF6F62"/>
    <w:rsid w:val="00E13F3D"/>
    <w:rsid w:val="00E217CF"/>
    <w:rsid w:val="00E2499D"/>
    <w:rsid w:val="00E24FD4"/>
    <w:rsid w:val="00E26871"/>
    <w:rsid w:val="00E30203"/>
    <w:rsid w:val="00E3182F"/>
    <w:rsid w:val="00E318C2"/>
    <w:rsid w:val="00E32315"/>
    <w:rsid w:val="00E34898"/>
    <w:rsid w:val="00E34C3A"/>
    <w:rsid w:val="00E3561F"/>
    <w:rsid w:val="00E35E15"/>
    <w:rsid w:val="00E443F8"/>
    <w:rsid w:val="00E454CC"/>
    <w:rsid w:val="00E50349"/>
    <w:rsid w:val="00E507A5"/>
    <w:rsid w:val="00E535FF"/>
    <w:rsid w:val="00E54D0C"/>
    <w:rsid w:val="00E575B4"/>
    <w:rsid w:val="00E60380"/>
    <w:rsid w:val="00E62A24"/>
    <w:rsid w:val="00E6400B"/>
    <w:rsid w:val="00E67F23"/>
    <w:rsid w:val="00E73537"/>
    <w:rsid w:val="00E73612"/>
    <w:rsid w:val="00E736A1"/>
    <w:rsid w:val="00E765E4"/>
    <w:rsid w:val="00E8013D"/>
    <w:rsid w:val="00E82AB8"/>
    <w:rsid w:val="00E90D80"/>
    <w:rsid w:val="00E92400"/>
    <w:rsid w:val="00E94CA2"/>
    <w:rsid w:val="00E954F6"/>
    <w:rsid w:val="00EA0D72"/>
    <w:rsid w:val="00EB09B7"/>
    <w:rsid w:val="00EB22DA"/>
    <w:rsid w:val="00EB6517"/>
    <w:rsid w:val="00EB7D07"/>
    <w:rsid w:val="00EC02AA"/>
    <w:rsid w:val="00EC1351"/>
    <w:rsid w:val="00EC1A4E"/>
    <w:rsid w:val="00EC25C1"/>
    <w:rsid w:val="00EC68D4"/>
    <w:rsid w:val="00ED0B30"/>
    <w:rsid w:val="00ED464A"/>
    <w:rsid w:val="00ED647D"/>
    <w:rsid w:val="00EE09F5"/>
    <w:rsid w:val="00EE0F06"/>
    <w:rsid w:val="00EE1536"/>
    <w:rsid w:val="00EE1B4A"/>
    <w:rsid w:val="00EE2843"/>
    <w:rsid w:val="00EE284B"/>
    <w:rsid w:val="00EE5347"/>
    <w:rsid w:val="00EE7D7C"/>
    <w:rsid w:val="00EF49C2"/>
    <w:rsid w:val="00EF69C6"/>
    <w:rsid w:val="00EF6A27"/>
    <w:rsid w:val="00F01CF0"/>
    <w:rsid w:val="00F1069C"/>
    <w:rsid w:val="00F119D9"/>
    <w:rsid w:val="00F136D6"/>
    <w:rsid w:val="00F139CA"/>
    <w:rsid w:val="00F160FC"/>
    <w:rsid w:val="00F170AA"/>
    <w:rsid w:val="00F2191D"/>
    <w:rsid w:val="00F23425"/>
    <w:rsid w:val="00F2409A"/>
    <w:rsid w:val="00F25D98"/>
    <w:rsid w:val="00F2700A"/>
    <w:rsid w:val="00F275D9"/>
    <w:rsid w:val="00F300FB"/>
    <w:rsid w:val="00F34371"/>
    <w:rsid w:val="00F358DB"/>
    <w:rsid w:val="00F36526"/>
    <w:rsid w:val="00F439AE"/>
    <w:rsid w:val="00F4609C"/>
    <w:rsid w:val="00F47208"/>
    <w:rsid w:val="00F47AD8"/>
    <w:rsid w:val="00F50B0C"/>
    <w:rsid w:val="00F52BB4"/>
    <w:rsid w:val="00F5621D"/>
    <w:rsid w:val="00F60463"/>
    <w:rsid w:val="00F6183C"/>
    <w:rsid w:val="00F62FF2"/>
    <w:rsid w:val="00F63255"/>
    <w:rsid w:val="00F666F4"/>
    <w:rsid w:val="00F66C92"/>
    <w:rsid w:val="00F66CD0"/>
    <w:rsid w:val="00F754C8"/>
    <w:rsid w:val="00F77A35"/>
    <w:rsid w:val="00F8110D"/>
    <w:rsid w:val="00F83472"/>
    <w:rsid w:val="00F84CA6"/>
    <w:rsid w:val="00F87CC1"/>
    <w:rsid w:val="00F921F1"/>
    <w:rsid w:val="00F943CA"/>
    <w:rsid w:val="00FA569B"/>
    <w:rsid w:val="00FA7FAC"/>
    <w:rsid w:val="00FB40A6"/>
    <w:rsid w:val="00FB56BA"/>
    <w:rsid w:val="00FB593C"/>
    <w:rsid w:val="00FB6386"/>
    <w:rsid w:val="00FC1C9A"/>
    <w:rsid w:val="00FC3D93"/>
    <w:rsid w:val="00FC6787"/>
    <w:rsid w:val="00FD178C"/>
    <w:rsid w:val="00FE15B6"/>
    <w:rsid w:val="00FE1987"/>
    <w:rsid w:val="00FE211E"/>
    <w:rsid w:val="00FE6991"/>
    <w:rsid w:val="00FF0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ui-provider">
    <w:name w:val="ui-provider"/>
    <w:basedOn w:val="DefaultParagraphFont"/>
    <w:rsid w:val="00EC68D4"/>
  </w:style>
  <w:style w:type="paragraph" w:styleId="ListParagraph">
    <w:name w:val="List Paragraph"/>
    <w:basedOn w:val="Normal"/>
    <w:uiPriority w:val="34"/>
    <w:qFormat/>
    <w:rsid w:val="003D5C7D"/>
    <w:pPr>
      <w:ind w:left="720"/>
      <w:contextualSpacing/>
    </w:pPr>
  </w:style>
  <w:style w:type="character" w:customStyle="1" w:styleId="B2Char">
    <w:name w:val="B2 Char"/>
    <w:link w:val="B2"/>
    <w:qFormat/>
    <w:rsid w:val="00EE0F06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7E641C"/>
    <w:rPr>
      <w:rFonts w:ascii="Courier New" w:eastAsia="Times New Roman" w:hAnsi="Courier New" w:cs="Courier New"/>
      <w:sz w:val="20"/>
      <w:szCs w:val="20"/>
    </w:rPr>
  </w:style>
  <w:style w:type="character" w:customStyle="1" w:styleId="EXChar">
    <w:name w:val="EX Char"/>
    <w:link w:val="EX"/>
    <w:qFormat/>
    <w:locked/>
    <w:rsid w:val="006E5C0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687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2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75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2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74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3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14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2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6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3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56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7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99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2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69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04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0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54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03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62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65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7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9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1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4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75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01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80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3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38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33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0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7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2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3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16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1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7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1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2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5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8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81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2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45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1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5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9/xmlenc11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2001/04/xmlen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2807</TotalTime>
  <Pages>5</Pages>
  <Words>890</Words>
  <Characters>8384</Characters>
  <Application>Microsoft Office Word</Application>
  <DocSecurity>0</DocSecurity>
  <Lines>69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710</cp:revision>
  <cp:lastPrinted>1900-01-01T00:00:00Z</cp:lastPrinted>
  <dcterms:created xsi:type="dcterms:W3CDTF">2023-12-11T16:00:00Z</dcterms:created>
  <dcterms:modified xsi:type="dcterms:W3CDTF">2025-01-07T10:31:00Z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8th Dec 2023</vt:lpwstr>
  </property>
  <property fmtid="{D5CDD505-2E9C-101B-9397-08002B2CF9AE}" pid="7" name="EndDate">
    <vt:lpwstr>31st Dec 2024</vt:lpwstr>
  </property>
  <property fmtid="{D5CDD505-2E9C-101B-9397-08002B2CF9AE}" pid="8" name="Tdoc#">
    <vt:i4>240680</vt:i4>
  </property>
  <property fmtid="{D5CDD505-2E9C-101B-9397-08002B2CF9AE}" pid="9" name="Spec#">
    <vt:lpwstr>36.579-5</vt:lpwstr>
  </property>
  <property fmtid="{D5CDD505-2E9C-101B-9397-08002B2CF9AE}" pid="10" name="Cr#">
    <vt:lpwstr>0124</vt:lpwstr>
  </property>
  <property fmtid="{D5CDD505-2E9C-101B-9397-08002B2CF9AE}" pid="11" name="Revision">
    <vt:lpwstr>-</vt:lpwstr>
  </property>
  <property fmtid="{D5CDD505-2E9C-101B-9397-08002B2CF9AE}" pid="12" name="Version">
    <vt:lpwstr>18.0.0</vt:lpwstr>
  </property>
  <property fmtid="{D5CDD505-2E9C-101B-9397-08002B2CF9AE}" pid="13" name="SourceIfWg">
    <vt:lpwstr>Keysight Technologies</vt:lpwstr>
  </property>
  <property fmtid="{D5CDD505-2E9C-101B-9397-08002B2CF9AE}" pid="14" name="SourceIfTsg">
    <vt:lpwstr>R5</vt:lpwstr>
  </property>
  <property fmtid="{D5CDD505-2E9C-101B-9397-08002B2CF9AE}" pid="15" name="RelatedWis">
    <vt:lpwstr>TEI14_Test, MCPTT-ConTest</vt:lpwstr>
  </property>
  <property fmtid="{D5CDD505-2E9C-101B-9397-08002B2CF9AE}" pid="16" name="Cat">
    <vt:lpwstr>F</vt:lpwstr>
  </property>
  <property fmtid="{D5CDD505-2E9C-101B-9397-08002B2CF9AE}" pid="17" name="ResDate">
    <vt:lpwstr>2024-11-26</vt:lpwstr>
  </property>
  <property fmtid="{D5CDD505-2E9C-101B-9397-08002B2CF9AE}" pid="18" name="Release">
    <vt:lpwstr>Rel-18</vt:lpwstr>
  </property>
  <property fmtid="{D5CDD505-2E9C-101B-9397-08002B2CF9AE}" pid="19" name="CrTitle">
    <vt:lpwstr>Re-verification of MCPTT test case 5.1 to the MCX ATS with MCX-EUTRA model</vt:lpwstr>
  </property>
  <property fmtid="{D5CDD505-2E9C-101B-9397-08002B2CF9AE}" pid="20" name="MtgTitle">
    <vt:lpwstr>#2024-TTCN email</vt:lpwstr>
  </property>
  <property fmtid="{D5CDD505-2E9C-101B-9397-08002B2CF9AE}" pid="21" name="ATSVersion">
    <vt:lpwstr>iwd-TTCN3-B2024-06_D24wk37</vt:lpwstr>
  </property>
  <property fmtid="{D5CDD505-2E9C-101B-9397-08002B2CF9AE}" pid="22" name="SSsystem">
    <vt:lpwstr>Keysight S8704A Protocol Conformance Toolset</vt:lpwstr>
  </property>
  <property fmtid="{D5CDD505-2E9C-101B-9397-08002B2CF9AE}" pid="23" name="UEname">
    <vt:lpwstr>Alea - a Leonardo Company, MCXPTT Platform v. 4.2.0 - Android Client v 1.12.0</vt:lpwstr>
  </property>
  <property fmtid="{D5CDD505-2E9C-101B-9397-08002B2CF9AE}" pid="24" name="TCname">
    <vt:lpwstr>5.1.MCPTT</vt:lpwstr>
  </property>
  <property fmtid="{D5CDD505-2E9C-101B-9397-08002B2CF9AE}" pid="25" name="TestSuiteName">
    <vt:lpwstr>MCX_EUTRA</vt:lpwstr>
  </property>
  <property fmtid="{D5CDD505-2E9C-101B-9397-08002B2CF9AE}" pid="26" name="BandName">
    <vt:lpwstr>LTE FDD Band 5</vt:lpwstr>
  </property>
  <property fmtid="{D5CDD505-2E9C-101B-9397-08002B2CF9AE}" pid="27" name="eAlg">
    <vt:lpwstr>eea1</vt:lpwstr>
  </property>
  <property fmtid="{D5CDD505-2E9C-101B-9397-08002B2CF9AE}" pid="28" name="iAlg">
    <vt:lpwstr>eia1</vt:lpwstr>
  </property>
  <property fmtid="{D5CDD505-2E9C-101B-9397-08002B2CF9AE}" pid="29" name="TCname_">
    <vt:lpwstr>5_1_MCPTT</vt:lpwstr>
  </property>
</Properties>
</file>