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A7737" w14:textId="77777777" w:rsidR="00F82226" w:rsidRDefault="00F82226" w:rsidP="00F82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R5s250013</w:t>
      </w:r>
      <w:r>
        <w:rPr>
          <w:b/>
          <w:i/>
          <w:noProof/>
          <w:sz w:val="28"/>
        </w:rPr>
        <w:fldChar w:fldCharType="end"/>
      </w:r>
    </w:p>
    <w:p w14:paraId="01CC6961" w14:textId="77777777" w:rsidR="00F82226" w:rsidRDefault="00F82226" w:rsidP="00F822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226" w14:paraId="25DF1EDA" w14:textId="77777777" w:rsidTr="006A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34D09" w14:textId="77777777" w:rsidR="00F82226" w:rsidRDefault="00F82226" w:rsidP="006A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2226" w14:paraId="0F461C83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F4DBC" w14:textId="77777777" w:rsidR="00F82226" w:rsidRDefault="00F82226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226" w14:paraId="6718BB5D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080C5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182C688B" w14:textId="77777777" w:rsidTr="006A3A1C">
        <w:tc>
          <w:tcPr>
            <w:tcW w:w="142" w:type="dxa"/>
            <w:tcBorders>
              <w:left w:val="single" w:sz="4" w:space="0" w:color="auto"/>
            </w:tcBorders>
          </w:tcPr>
          <w:p w14:paraId="3AD8C8A9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96C81F" w14:textId="77777777" w:rsidR="00F82226" w:rsidRPr="00410371" w:rsidRDefault="00F82226" w:rsidP="006A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8271A" w14:textId="77777777" w:rsidR="00F82226" w:rsidRDefault="00F82226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E21E" w14:textId="77777777" w:rsidR="00F82226" w:rsidRPr="00410371" w:rsidRDefault="00F82226" w:rsidP="006A3A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F724A" w14:textId="77777777" w:rsidR="00F82226" w:rsidRDefault="00F82226" w:rsidP="006A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04F1C" w14:textId="77777777" w:rsidR="00F82226" w:rsidRPr="00410371" w:rsidRDefault="00F82226" w:rsidP="006A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77B0EC" w14:textId="77777777" w:rsidR="00F82226" w:rsidRDefault="00F82226" w:rsidP="006A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B4013" w14:textId="77777777" w:rsidR="00F82226" w:rsidRPr="00410371" w:rsidRDefault="00F82226" w:rsidP="006A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5F9C9" w14:textId="77777777" w:rsidR="00F82226" w:rsidRDefault="00F82226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82226" w14:paraId="4B6EDC5F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4BC6" w14:textId="77777777" w:rsidR="00F82226" w:rsidRDefault="00F82226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82226" w14:paraId="2FB787DA" w14:textId="77777777" w:rsidTr="006A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902A6" w14:textId="77777777" w:rsidR="00F82226" w:rsidRPr="00F25D98" w:rsidRDefault="00F82226" w:rsidP="006A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2226" w14:paraId="689597E9" w14:textId="77777777" w:rsidTr="006A3A1C">
        <w:tc>
          <w:tcPr>
            <w:tcW w:w="9641" w:type="dxa"/>
            <w:gridSpan w:val="9"/>
          </w:tcPr>
          <w:p w14:paraId="2EE37F40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1A16E" w14:textId="77777777" w:rsidR="00F82226" w:rsidRDefault="00F82226" w:rsidP="00F822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226" w14:paraId="7FF772DA" w14:textId="77777777" w:rsidTr="006A3A1C">
        <w:tc>
          <w:tcPr>
            <w:tcW w:w="2835" w:type="dxa"/>
          </w:tcPr>
          <w:p w14:paraId="49CAE65B" w14:textId="77777777" w:rsidR="00F82226" w:rsidRDefault="00F82226" w:rsidP="006A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41265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725E4B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984686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6765F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87DF5F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11695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1C0827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19895" w14:textId="77777777" w:rsidR="00F82226" w:rsidRDefault="00F82226" w:rsidP="006A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FE1698" w14:textId="77777777" w:rsidR="00F82226" w:rsidRDefault="00F82226" w:rsidP="00F822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226" w14:paraId="6EA32614" w14:textId="77777777" w:rsidTr="006A3A1C">
        <w:tc>
          <w:tcPr>
            <w:tcW w:w="9640" w:type="dxa"/>
            <w:gridSpan w:val="11"/>
          </w:tcPr>
          <w:p w14:paraId="78B5B9BB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253565F6" w14:textId="77777777" w:rsidTr="006A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C3E2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F56E4" w14:textId="77777777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for NR5GC testcase 9.1.10.3</w:t>
            </w:r>
            <w:r>
              <w:fldChar w:fldCharType="end"/>
            </w:r>
          </w:p>
        </w:tc>
      </w:tr>
      <w:tr w:rsidR="00F82226" w14:paraId="1132843A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0C954F09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5B661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7F028981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5A076881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108FC" w14:textId="77777777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2226" w14:paraId="1370498F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F621187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71EAB" w14:textId="1AE4B029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82226" w14:paraId="47F79EC7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55C2B8B5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4D5B7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7D17C412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01931535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14EBA" w14:textId="77777777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55D917" w14:textId="77777777" w:rsidR="00F82226" w:rsidRDefault="00F82226" w:rsidP="006A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60A13" w14:textId="77777777" w:rsidR="00F82226" w:rsidRDefault="00F82226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D6DBD" w14:textId="77777777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2025-01-06</w:t>
            </w:r>
            <w:r>
              <w:rPr>
                <w:noProof/>
              </w:rPr>
              <w:fldChar w:fldCharType="end"/>
            </w:r>
          </w:p>
        </w:tc>
      </w:tr>
      <w:tr w:rsidR="00F82226" w14:paraId="3333E62E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3C9F3A2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44287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031E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97A14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1D257D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4AB312B6" w14:textId="77777777" w:rsidTr="006A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24E46" w14:textId="77777777" w:rsidR="00F82226" w:rsidRDefault="00F82226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51C2EB" w14:textId="77777777" w:rsidR="00F82226" w:rsidRDefault="00F82226" w:rsidP="006A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AFBC5E" w14:textId="77777777" w:rsidR="00F82226" w:rsidRDefault="00F82226" w:rsidP="006A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A1386" w14:textId="77777777" w:rsidR="00F82226" w:rsidRDefault="00F82226" w:rsidP="006A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BF06B" w14:textId="77777777" w:rsidR="00F82226" w:rsidRDefault="00F82226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2226" w14:paraId="7495EF7E" w14:textId="77777777" w:rsidTr="006A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1A1CA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89BC6" w14:textId="77777777" w:rsidR="00F82226" w:rsidRDefault="00F82226" w:rsidP="006A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4CC928" w14:textId="77777777" w:rsidR="00F82226" w:rsidRDefault="00F82226" w:rsidP="006A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CDCF48" w14:textId="77777777" w:rsidR="00F82226" w:rsidRPr="007C2097" w:rsidRDefault="00F82226" w:rsidP="006A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2226" w14:paraId="6848CC89" w14:textId="77777777" w:rsidTr="006A3A1C">
        <w:tc>
          <w:tcPr>
            <w:tcW w:w="1843" w:type="dxa"/>
          </w:tcPr>
          <w:p w14:paraId="3711BC2B" w14:textId="77777777" w:rsidR="00F82226" w:rsidRDefault="00F82226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6CA027" w14:textId="77777777" w:rsidR="00F82226" w:rsidRDefault="00F82226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028E06D7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B91D7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6B86D" w14:textId="26A63FC6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</w:t>
            </w:r>
            <w:r>
              <w:rPr>
                <w:noProof/>
              </w:rPr>
              <w:t xml:space="preserve">step </w:t>
            </w:r>
            <w:r>
              <w:rPr>
                <w:rFonts w:hint="eastAsia"/>
                <w:noProof/>
                <w:lang w:eastAsia="zh-CN"/>
              </w:rPr>
              <w:t>35</w:t>
            </w:r>
            <w:r>
              <w:rPr>
                <w:noProof/>
              </w:rPr>
              <w:t>a1,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>
              <w:rPr>
                <w:noProof/>
              </w:rPr>
              <w:t xml:space="preserve"> is sending PDU SESSION ESTABLISHMENT ACCEPT with an NSSAI from the configured pending NSSAI list (SST 1). Due to this the UE can immediately send PDU SESSION RELEASE REQUEST.</w:t>
            </w:r>
          </w:p>
        </w:tc>
      </w:tr>
      <w:tr w:rsidR="00F82226" w14:paraId="1FB0762C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92665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2C4AF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79115916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2E8E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28BFC" w14:textId="681648B1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SST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(from allowed NSSAI list) in PDU SESSION ESTABLISHMENT ACCEPT.</w:t>
            </w:r>
          </w:p>
          <w:p w14:paraId="01B0DCC0" w14:textId="39EF9208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for 38.523-1 will be raised at RAN5#106</w:t>
            </w:r>
          </w:p>
        </w:tc>
      </w:tr>
      <w:tr w:rsidR="00F82226" w14:paraId="5E921D0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88B2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FEE35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06488F8B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16599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36B4E" w14:textId="6FD0C94A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F82226" w14:paraId="6C79D94B" w14:textId="77777777" w:rsidTr="006A3A1C">
        <w:tc>
          <w:tcPr>
            <w:tcW w:w="2694" w:type="dxa"/>
            <w:gridSpan w:val="2"/>
          </w:tcPr>
          <w:p w14:paraId="28B772CE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C223A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483E0C98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92045D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E2FD7" w14:textId="37C704DC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9.1.10.3.NR5GC</w:t>
            </w:r>
          </w:p>
        </w:tc>
      </w:tr>
      <w:tr w:rsidR="00F82226" w14:paraId="67D5326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F39F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CA6B" w14:textId="77777777" w:rsidR="00F82226" w:rsidRDefault="00F82226" w:rsidP="00F82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226" w14:paraId="058DD6E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6B57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F074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B51C2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C3B1E" w14:textId="77777777" w:rsidR="00F82226" w:rsidRDefault="00F82226" w:rsidP="00F822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4DE37" w14:textId="77777777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226" w14:paraId="77F32B4E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E7CA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1DE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DC869" w14:textId="02EFFEC5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BE3A2A" w14:textId="77777777" w:rsidR="00F82226" w:rsidRDefault="00F82226" w:rsidP="00F822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A24D1" w14:textId="5246E66A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226" w14:paraId="1CBA4F76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1572E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65B0" w14:textId="4C0D7839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BF2F1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D3F7DF" w14:textId="77777777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8E446" w14:textId="5374BCC0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F82226" w14:paraId="7CF56265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296D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FFFC" w14:textId="77777777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521AA" w14:textId="3BCA0671" w:rsidR="00F82226" w:rsidRDefault="00F82226" w:rsidP="00F8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95CAA" w14:textId="77777777" w:rsidR="00F82226" w:rsidRDefault="00F82226" w:rsidP="00F82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49A6F" w14:textId="4782E09F" w:rsidR="00F82226" w:rsidRDefault="00F82226" w:rsidP="00F822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226" w14:paraId="43DCE288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CC73B" w14:textId="77777777" w:rsidR="00F82226" w:rsidRDefault="00F82226" w:rsidP="00F822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41D18" w14:textId="77777777" w:rsidR="00F82226" w:rsidRDefault="00F82226" w:rsidP="00F82226">
            <w:pPr>
              <w:pStyle w:val="CRCoverPage"/>
              <w:spacing w:after="0"/>
              <w:rPr>
                <w:noProof/>
              </w:rPr>
            </w:pPr>
          </w:p>
        </w:tc>
      </w:tr>
      <w:tr w:rsidR="00F82226" w14:paraId="0B5239AC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B59D2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7BAB" w14:textId="77777777" w:rsidR="00F82226" w:rsidRDefault="00F82226" w:rsidP="00F822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226" w:rsidRPr="008863B9" w14:paraId="6904159F" w14:textId="77777777" w:rsidTr="006A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B3A32" w14:textId="77777777" w:rsidR="00F82226" w:rsidRPr="008863B9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7491A4" w14:textId="77777777" w:rsidR="00F82226" w:rsidRPr="008863B9" w:rsidRDefault="00F82226" w:rsidP="00F822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226" w14:paraId="0F024AB7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54D2" w14:textId="77777777" w:rsidR="00F82226" w:rsidRDefault="00F82226" w:rsidP="00F82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8D0E3" w14:textId="77777777" w:rsidR="00F82226" w:rsidRDefault="00F82226" w:rsidP="00F822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704778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BFF4A32" w14:textId="02BED4DF" w:rsidR="009C4E8E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C4E8E" w:rsidRPr="00AA46E3">
        <w:rPr>
          <w:rFonts w:ascii="Arial" w:hAnsi="Arial" w:cs="Arial"/>
          <w:iCs/>
        </w:rPr>
        <w:t>Table of Contents</w:t>
      </w:r>
      <w:r w:rsidR="009C4E8E">
        <w:tab/>
      </w:r>
      <w:r w:rsidR="009C4E8E">
        <w:fldChar w:fldCharType="begin"/>
      </w:r>
      <w:r w:rsidR="009C4E8E">
        <w:instrText xml:space="preserve"> PAGEREF _Toc187047785 \h </w:instrText>
      </w:r>
      <w:r w:rsidR="009C4E8E">
        <w:fldChar w:fldCharType="separate"/>
      </w:r>
      <w:r w:rsidR="009C4E8E">
        <w:t>2</w:t>
      </w:r>
      <w:r w:rsidR="009C4E8E">
        <w:fldChar w:fldCharType="end"/>
      </w:r>
    </w:p>
    <w:p w14:paraId="5BCE0986" w14:textId="152B36AD" w:rsidR="009C4E8E" w:rsidRDefault="009C4E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A46E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A46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_Toc187047786 \h </w:instrText>
      </w:r>
      <w:r>
        <w:fldChar w:fldCharType="separate"/>
      </w:r>
      <w:r>
        <w:t>2</w:t>
      </w:r>
      <w:r>
        <w:fldChar w:fldCharType="end"/>
      </w:r>
    </w:p>
    <w:p w14:paraId="0A503DB6" w14:textId="2E273F8F" w:rsidR="009C4E8E" w:rsidRDefault="009C4E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A46E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A46E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_Toc187047787 \h </w:instrText>
      </w:r>
      <w:r>
        <w:fldChar w:fldCharType="separate"/>
      </w:r>
      <w:r>
        <w:t>2</w:t>
      </w:r>
      <w:r>
        <w:fldChar w:fldCharType="end"/>
      </w:r>
    </w:p>
    <w:p w14:paraId="435C3566" w14:textId="232D9900" w:rsidR="009C4E8E" w:rsidRDefault="009C4E8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 xml:space="preserve">2.1 Change </w:t>
      </w:r>
      <w:r>
        <w:rPr>
          <w:lang w:eastAsia="zh-CN"/>
        </w:rPr>
        <w:t>1</w:t>
      </w:r>
      <w:r>
        <w:tab/>
      </w:r>
      <w:r>
        <w:fldChar w:fldCharType="begin"/>
      </w:r>
      <w:r>
        <w:instrText xml:space="preserve"> PAGEREF _Toc187047788 \h </w:instrText>
      </w:r>
      <w:r>
        <w:fldChar w:fldCharType="separate"/>
      </w:r>
      <w:r>
        <w:t>2</w:t>
      </w:r>
      <w:r>
        <w:fldChar w:fldCharType="end"/>
      </w:r>
    </w:p>
    <w:p w14:paraId="25F511A4" w14:textId="4379726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8704778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0247594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9C4E8E" w:rsidRPr="005B78F5">
        <w:rPr>
          <w:rFonts w:cs="Arial"/>
          <w:lang w:eastAsia="ja-JP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7047787"/>
      <w:r>
        <w:rPr>
          <w:b/>
        </w:rPr>
        <w:t>Corrections required</w:t>
      </w:r>
      <w:bookmarkEnd w:id="40"/>
      <w:bookmarkEnd w:id="41"/>
      <w:bookmarkEnd w:id="42"/>
    </w:p>
    <w:p w14:paraId="24CDE8E0" w14:textId="610DF296" w:rsidR="0000252C" w:rsidRPr="00805E38" w:rsidRDefault="00805E38" w:rsidP="00805E38">
      <w:pPr>
        <w:pStyle w:val="Heading2"/>
        <w:rPr>
          <w:lang w:eastAsia="zh-CN"/>
        </w:rPr>
      </w:pPr>
      <w:bookmarkStart w:id="43" w:name="_Toc187047788"/>
      <w:bookmarkEnd w:id="35"/>
      <w:bookmarkEnd w:id="36"/>
      <w:bookmarkEnd w:id="37"/>
      <w:bookmarkEnd w:id="38"/>
      <w:r>
        <w:t xml:space="preserve">2.1 </w:t>
      </w:r>
      <w:r w:rsidRPr="00805E38">
        <w:t xml:space="preserve">Change </w:t>
      </w:r>
      <w:r w:rsidR="00DE58F1">
        <w:rPr>
          <w:rFonts w:hint="eastAsia"/>
          <w:lang w:eastAsia="zh-CN"/>
        </w:rPr>
        <w:t>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B6BAF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94235A7" w:rsidR="00BB6BAF" w:rsidRPr="00DD02E9" w:rsidRDefault="00E8732B" w:rsidP="00BB6BAF">
            <w:pPr>
              <w:spacing w:after="0"/>
              <w:rPr>
                <w:rFonts w:ascii="Tahoma" w:hAnsi="Tahoma"/>
              </w:rPr>
            </w:pPr>
            <w:r w:rsidRPr="00E8732B">
              <w:rPr>
                <w:rFonts w:ascii="Tahoma" w:hAnsi="Tahoma"/>
                <w:noProof/>
                <w:lang w:eastAsia="zh-CN"/>
              </w:rPr>
              <w:t>function fl_TC_9_1_10_3_TestBody</w:t>
            </w:r>
          </w:p>
        </w:tc>
      </w:tr>
      <w:tr w:rsidR="00AC27BD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AC27BD" w:rsidRPr="00B76627" w:rsidRDefault="00AC27BD" w:rsidP="00AC27B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1CCEC745" w:rsidR="00AC27BD" w:rsidRPr="00AF1B5E" w:rsidRDefault="00AC27BD" w:rsidP="00AC27BD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At </w:t>
            </w:r>
            <w:r>
              <w:rPr>
                <w:noProof/>
              </w:rPr>
              <w:t xml:space="preserve">step </w:t>
            </w:r>
            <w:r>
              <w:rPr>
                <w:rFonts w:hint="eastAsia"/>
                <w:noProof/>
                <w:lang w:eastAsia="zh-CN"/>
              </w:rPr>
              <w:t>35</w:t>
            </w:r>
            <w:r>
              <w:rPr>
                <w:noProof/>
              </w:rPr>
              <w:t>a1,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>
              <w:rPr>
                <w:noProof/>
              </w:rPr>
              <w:t xml:space="preserve"> is sending PDU SESSION ESTABLISHMENT ACCEPT with an NSSAI from the configured pending NSSAI list (SST 1). Due to this the UE can immediately send PDU SESSION RELEASE REQUEST.</w:t>
            </w:r>
          </w:p>
        </w:tc>
      </w:tr>
      <w:tr w:rsidR="00AC27BD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AC27BD" w:rsidRPr="00B76627" w:rsidRDefault="00AC27BD" w:rsidP="00AC27B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56DC" w14:textId="77777777" w:rsidR="00AC27BD" w:rsidRDefault="00AC27BD" w:rsidP="00AC2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SST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(from allowed NSSAI list) in PDU SESSION ESTABLISHMENT ACCEPT</w:t>
            </w:r>
          </w:p>
          <w:p w14:paraId="66133E28" w14:textId="055CC760" w:rsidR="00AC27BD" w:rsidRPr="00AC27BD" w:rsidRDefault="00AC27BD" w:rsidP="00AC27BD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AC27BD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AC27BD" w:rsidRPr="00B76627" w:rsidRDefault="00AC27BD" w:rsidP="00AC27B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768A52B3" w:rsidR="00AC27BD" w:rsidRPr="00803B22" w:rsidRDefault="00362FA3" w:rsidP="00AC27BD">
            <w:pPr>
              <w:spacing w:after="0"/>
              <w:rPr>
                <w:rFonts w:ascii="Arial" w:hAnsi="Arial" w:cs="Arial"/>
                <w:color w:val="000000"/>
              </w:rPr>
            </w:pPr>
            <w:r w:rsidRPr="00362FA3">
              <w:rPr>
                <w:rFonts w:ascii="Arial" w:hAnsi="Arial" w:cs="Arial"/>
                <w:color w:val="000000"/>
              </w:rPr>
              <w:t xml:space="preserve"> \NR5GC\9_1_10\NetworkSlicingEnh_NR5GC.ttcn</w:t>
            </w:r>
          </w:p>
        </w:tc>
      </w:tr>
      <w:tr w:rsidR="00AC27BD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AC27BD" w:rsidRPr="006C4E11" w:rsidRDefault="00AC27BD" w:rsidP="00AC27B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AC27BD" w:rsidRPr="00803B22" w:rsidRDefault="00AC27BD" w:rsidP="00AC27BD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0938862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>function fl_TC_9_1_10_3_TestBody() runs on NR5GC_PTC</w:t>
            </w:r>
          </w:p>
          <w:p w14:paraId="66E3FFC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3D7552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f_NR5GC_MapNASCell(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ngc_CellA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NG_CellsOnDifferentPLMN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06EB4C75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0BE0E552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NR_SRB_COMMON_IND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4DCA32D6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v_GMM_MobilityInfo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610D107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4D3E4F98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NG_NAS_UL_Message_Type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6A805F4B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v_GSM_MobilityInfo_s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9D4C1B9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v_PTI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'00'O;</w:t>
            </w:r>
          </w:p>
          <w:p w14:paraId="5218AB4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tsc_NR_RbId_SRB1;       //@sic R5s220948 sic@</w:t>
            </w:r>
          </w:p>
          <w:p w14:paraId="176E965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NG_NAS_GutiParameters_Type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f_NR5GC_CellInfo_GetGutiParameters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0889294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lastRenderedPageBreak/>
              <w:t xml:space="preserve">    var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NG_MobileIdentity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v_GUTIToSend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f_NG_GutiParameters2MobileIdentity (f_NR_Asn2Nas_PlmnId(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)),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1101FEDC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0051EF89" w14:textId="625F174F" w:rsid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NG_TrackingAreaIdList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v_TAIList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cs_NG_TAIListNonConsecutive(f_NR_Asn2Nas_PlmnId(f_NR_CellInfo_GetPLMN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)), {bit2oct(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)});</w:t>
            </w:r>
          </w:p>
          <w:p w14:paraId="54E53F87" w14:textId="77777777" w:rsid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32963ED" w14:textId="4BFE620B" w:rsidR="00D83AA4" w:rsidRPr="00D83AA4" w:rsidRDefault="00186364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</w:t>
            </w:r>
            <w:r w:rsidR="00D83AA4"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CODE SKIPPED&gt;</w:t>
            </w:r>
          </w:p>
          <w:p w14:paraId="745B8BC8" w14:textId="77777777" w:rsidR="00186364" w:rsidRDefault="0018636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F0AF2A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//@siclog "Step 34"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067CAFC9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f_NR5GC_Registration_Complete(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7870571B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8CAA3A5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//@siclog "Step 35a1"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60F495BB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&gt; 0 ){</w:t>
            </w:r>
          </w:p>
          <w:p w14:paraId="222107E5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f_NR5GC_PDUSessionEstablishment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, -, tsc_NR_RbId_SRB1);</w:t>
            </w:r>
          </w:p>
          <w:p w14:paraId="68389150" w14:textId="77777777" w:rsidR="00E25F10" w:rsidRPr="00E25F10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tsc_NR_RbId_SRB2;   //@sic R5s220948 sic@</w:t>
            </w:r>
          </w:p>
          <w:p w14:paraId="6FAF794F" w14:textId="5D2BA1F2" w:rsidR="00BD6CEB" w:rsidRPr="00E335DA" w:rsidRDefault="00E25F10" w:rsidP="00E25F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A1D2FF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>function fl_TC_9_1_10_3_TestBody() runs on NR5GC_PTC</w:t>
            </w:r>
          </w:p>
          <w:p w14:paraId="63285920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DF00E53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f_NR5GC_MapNASCell(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ngc_CellA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NG_CellsOnDifferentPLMN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1D6236A2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BD6AC55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NR_SRB_COMMON_IND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59E1DA8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v_GMM_MobilityInfo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2DE49BA3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36337B61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NG_NAS_UL_Message_Type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v_GSMMsg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701116CC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v_GSM_MobilityInfo_s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;</w:t>
            </w:r>
          </w:p>
          <w:p w14:paraId="5AA472CA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v_PTI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'00'O;</w:t>
            </w:r>
          </w:p>
          <w:p w14:paraId="71D491C3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tsc_NR_RbId_SRB1;       //@sic R5s220948 sic@</w:t>
            </w:r>
          </w:p>
          <w:p w14:paraId="02E8D2A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NG_NAS_GutiParameters_Type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f_NR5GC_CellInfo_GetGutiParameters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38E5872A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NG_MobileIdentity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v_GUTIToSend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f_NG_GutiParameters2MobileIdentity (f_NR_Asn2Nas_PlmnId(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f_NR_CellInfo_GetPLMN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)),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587F28D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f_NR_CellInfo_GetTAC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214E444E" w14:textId="77777777" w:rsidR="007C72AD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NG_TrackingAreaIdList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v_TAIList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cs_NG_TAIListNonConsecutive(f_NR_Asn2Nas_PlmnId(f_NR_CellInfo_GetPLMN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)), {bit2oct(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)});</w:t>
            </w:r>
          </w:p>
          <w:p w14:paraId="529F1E68" w14:textId="77777777" w:rsidR="007C72AD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02958F" w14:textId="77777777" w:rsidR="000E2930" w:rsidRDefault="000E2930" w:rsidP="000E293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 Skipping the code */</w:t>
            </w:r>
          </w:p>
          <w:p w14:paraId="65B73590" w14:textId="77777777" w:rsidR="007C72AD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8EC482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//@siclog "Step 34"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401577FB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f_NR5GC_Registration_Complete(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);</w:t>
            </w:r>
          </w:p>
          <w:p w14:paraId="12A8C056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EE76926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//@siclog "Step 35a1"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>@</w:t>
            </w:r>
          </w:p>
          <w:p w14:paraId="3EB9C2B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&gt; 0 ){</w:t>
            </w:r>
          </w:p>
          <w:p w14:paraId="776F3C71" w14:textId="1AF19B0D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f_NR5GC_PDUSessionEstablishment </w:t>
            </w:r>
            <w:r w:rsidR="00894BAB" w:rsidRPr="00894BA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="00894BAB" w:rsidRPr="00894BAB">
              <w:rPr>
                <w:rFonts w:ascii="Arial" w:hAnsi="Arial" w:cs="Arial"/>
                <w:lang w:val="en-US" w:eastAsia="zh-CN"/>
              </w:rPr>
              <w:t>v_NGC_NASCellA</w:t>
            </w:r>
            <w:proofErr w:type="spellEnd"/>
            <w:r w:rsidR="00894BAB" w:rsidRPr="00894BAB">
              <w:rPr>
                <w:rFonts w:ascii="Arial" w:hAnsi="Arial" w:cs="Arial"/>
                <w:lang w:val="en-US" w:eastAsia="zh-CN"/>
              </w:rPr>
              <w:t>, -, tsc_NR_RbId_SRB1</w:t>
            </w:r>
            <w:r w:rsidR="00894BAB" w:rsidRPr="00205345">
              <w:rPr>
                <w:rFonts w:ascii="Arial" w:hAnsi="Arial" w:cs="Arial"/>
                <w:highlight w:val="yellow"/>
                <w:lang w:val="en-US" w:eastAsia="zh-CN"/>
              </w:rPr>
              <w:t>,-,-,-,-,-,-,-,</w:t>
            </w:r>
            <w:proofErr w:type="spellStart"/>
            <w:r w:rsidR="00894BAB" w:rsidRPr="00205345">
              <w:rPr>
                <w:rFonts w:ascii="Arial" w:hAnsi="Arial" w:cs="Arial"/>
                <w:highlight w:val="yellow"/>
                <w:lang w:val="en-US" w:eastAsia="zh-CN"/>
              </w:rPr>
              <w:t>cs_S_NSSAI_WithIEI</w:t>
            </w:r>
            <w:proofErr w:type="spellEnd"/>
            <w:r w:rsidR="00894BAB" w:rsidRPr="00205345">
              <w:rPr>
                <w:rFonts w:ascii="Arial" w:hAnsi="Arial" w:cs="Arial"/>
                <w:highlight w:val="yellow"/>
                <w:lang w:val="en-US" w:eastAsia="zh-CN"/>
              </w:rPr>
              <w:t>('22'O, cs_S_NSSAI_SST3_MIoT)</w:t>
            </w:r>
            <w:r w:rsidR="00894BAB" w:rsidRPr="00894BAB">
              <w:rPr>
                <w:rFonts w:ascii="Arial" w:hAnsi="Arial" w:cs="Arial"/>
                <w:lang w:val="en-US" w:eastAsia="zh-CN"/>
              </w:rPr>
              <w:t>);</w:t>
            </w:r>
          </w:p>
          <w:p w14:paraId="016EBF14" w14:textId="77777777" w:rsidR="007C72AD" w:rsidRPr="00E25F10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25F10">
              <w:rPr>
                <w:rFonts w:ascii="Arial" w:hAnsi="Arial" w:cs="Arial"/>
                <w:lang w:val="en-US" w:eastAsia="zh-CN"/>
              </w:rPr>
              <w:t>v_SRB</w:t>
            </w:r>
            <w:proofErr w:type="spellEnd"/>
            <w:r w:rsidRPr="00E25F10">
              <w:rPr>
                <w:rFonts w:ascii="Arial" w:hAnsi="Arial" w:cs="Arial"/>
                <w:lang w:val="en-US" w:eastAsia="zh-CN"/>
              </w:rPr>
              <w:t xml:space="preserve"> := tsc_NR_RbId_SRB2;   //@sic R5s220948 sic@</w:t>
            </w:r>
          </w:p>
          <w:p w14:paraId="6CC60C3B" w14:textId="10A517D8" w:rsidR="006B2F70" w:rsidRPr="00E335DA" w:rsidRDefault="007C72AD" w:rsidP="007C72A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25F10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5D69F" w14:textId="77777777" w:rsidR="00BC6A91" w:rsidRDefault="00BC6A91">
      <w:r>
        <w:separator/>
      </w:r>
    </w:p>
  </w:endnote>
  <w:endnote w:type="continuationSeparator" w:id="0">
    <w:p w14:paraId="660A6E93" w14:textId="77777777" w:rsidR="00BC6A91" w:rsidRDefault="00BC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829EA" w14:textId="77777777" w:rsidR="008032AB" w:rsidRDefault="00803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40D2F" w14:textId="77777777" w:rsidR="008032AB" w:rsidRDefault="008032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26F3E" w14:textId="77777777" w:rsidR="008032AB" w:rsidRDefault="00803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7634D" w14:textId="77777777" w:rsidR="00BC6A91" w:rsidRDefault="00BC6A91">
      <w:r>
        <w:separator/>
      </w:r>
    </w:p>
  </w:footnote>
  <w:footnote w:type="continuationSeparator" w:id="0">
    <w:p w14:paraId="7F33094C" w14:textId="77777777" w:rsidR="00BC6A91" w:rsidRDefault="00BC6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930"/>
    <w:rsid w:val="000E2B15"/>
    <w:rsid w:val="000E30D0"/>
    <w:rsid w:val="000E59D1"/>
    <w:rsid w:val="000E59DB"/>
    <w:rsid w:val="000E70F9"/>
    <w:rsid w:val="000F103C"/>
    <w:rsid w:val="000F2650"/>
    <w:rsid w:val="000F34A2"/>
    <w:rsid w:val="000F5529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75E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3B22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345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0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2FA3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1D53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76D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E10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2AD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2AB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4BAB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2A6C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5ED5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4E8E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27BD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C6A91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3E8F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58F1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5F10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E66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32B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37E7"/>
    <w:rsid w:val="00F647A3"/>
    <w:rsid w:val="00F66DC6"/>
    <w:rsid w:val="00F73B16"/>
    <w:rsid w:val="00F73C9F"/>
    <w:rsid w:val="00F76C7B"/>
    <w:rsid w:val="00F81B12"/>
    <w:rsid w:val="00F82226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EE0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2AD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574</Words>
  <Characters>6014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6575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2025-01-06T09:18:00Z</dcterms:created>
  <dcterms:modified xsi:type="dcterms:W3CDTF">2025-01-06T09:23:00Z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