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14FAAC" w14:textId="77777777" w:rsidR="00195B5E" w:rsidRDefault="00195B5E" w:rsidP="00195B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R5s250009</w:t>
      </w:r>
      <w:r>
        <w:rPr>
          <w:b/>
          <w:i/>
          <w:noProof/>
          <w:sz w:val="28"/>
        </w:rPr>
        <w:fldChar w:fldCharType="end"/>
      </w:r>
    </w:p>
    <w:p w14:paraId="39E18235" w14:textId="77777777" w:rsidR="00195B5E" w:rsidRDefault="00195B5E" w:rsidP="00195B5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5B5E" w14:paraId="767B47DC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4D1069" w14:textId="77777777" w:rsidR="00195B5E" w:rsidRDefault="00195B5E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95B5E" w14:paraId="4F7463B0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80BA34" w14:textId="77777777" w:rsidR="00195B5E" w:rsidRDefault="00195B5E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5B5E" w14:paraId="760BA2F7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212816" w14:textId="77777777" w:rsidR="00195B5E" w:rsidRDefault="00195B5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5E" w14:paraId="4BC200CA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3777C8CE" w14:textId="77777777" w:rsidR="00195B5E" w:rsidRDefault="00195B5E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5F500B" w14:textId="77777777" w:rsidR="00195B5E" w:rsidRPr="00410371" w:rsidRDefault="00195B5E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8E7B3B" w14:textId="77777777" w:rsidR="00195B5E" w:rsidRDefault="00195B5E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A59FA" w14:textId="77777777" w:rsidR="00195B5E" w:rsidRPr="00410371" w:rsidRDefault="00195B5E" w:rsidP="00606F7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FAB9F6" w14:textId="77777777" w:rsidR="00195B5E" w:rsidRDefault="00195B5E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BD132C" w14:textId="77777777" w:rsidR="00195B5E" w:rsidRPr="00410371" w:rsidRDefault="00195B5E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953BC0" w14:textId="77777777" w:rsidR="00195B5E" w:rsidRDefault="00195B5E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221A81" w14:textId="77777777" w:rsidR="00195B5E" w:rsidRPr="00410371" w:rsidRDefault="00195B5E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5F941D" w14:textId="77777777" w:rsidR="00195B5E" w:rsidRDefault="00195B5E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195B5E" w14:paraId="15E51CCC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A520B8" w14:textId="77777777" w:rsidR="00195B5E" w:rsidRDefault="00195B5E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195B5E" w14:paraId="1FC26383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8E6B98" w14:textId="77777777" w:rsidR="00195B5E" w:rsidRPr="00F25D98" w:rsidRDefault="00195B5E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5B5E" w14:paraId="157B9350" w14:textId="77777777" w:rsidTr="00606F73">
        <w:tc>
          <w:tcPr>
            <w:tcW w:w="9641" w:type="dxa"/>
            <w:gridSpan w:val="9"/>
          </w:tcPr>
          <w:p w14:paraId="7F706264" w14:textId="77777777" w:rsidR="00195B5E" w:rsidRDefault="00195B5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CF16A4" w14:textId="77777777" w:rsidR="00195B5E" w:rsidRDefault="00195B5E" w:rsidP="00195B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5B5E" w14:paraId="4E76A43C" w14:textId="77777777" w:rsidTr="00606F73">
        <w:tc>
          <w:tcPr>
            <w:tcW w:w="2835" w:type="dxa"/>
          </w:tcPr>
          <w:p w14:paraId="63A45C5B" w14:textId="77777777" w:rsidR="00195B5E" w:rsidRDefault="00195B5E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77F38A" w14:textId="77777777" w:rsidR="00195B5E" w:rsidRDefault="00195B5E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C6BEDD" w14:textId="77777777" w:rsidR="00195B5E" w:rsidRDefault="00195B5E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94F3EF" w14:textId="77777777" w:rsidR="00195B5E" w:rsidRDefault="00195B5E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5EF4E3" w14:textId="77777777" w:rsidR="00195B5E" w:rsidRDefault="00195B5E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E572DF" w14:textId="77777777" w:rsidR="00195B5E" w:rsidRDefault="00195B5E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7496A5" w14:textId="77777777" w:rsidR="00195B5E" w:rsidRDefault="00195B5E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C43CA4" w14:textId="77777777" w:rsidR="00195B5E" w:rsidRDefault="00195B5E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572D6D" w14:textId="77777777" w:rsidR="00195B5E" w:rsidRDefault="00195B5E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877288" w14:textId="77777777" w:rsidR="00195B5E" w:rsidRDefault="00195B5E" w:rsidP="00195B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5B5E" w14:paraId="518A74CB" w14:textId="77777777" w:rsidTr="00606F73">
        <w:tc>
          <w:tcPr>
            <w:tcW w:w="9640" w:type="dxa"/>
            <w:gridSpan w:val="11"/>
          </w:tcPr>
          <w:p w14:paraId="3F4191FD" w14:textId="77777777" w:rsidR="00195B5E" w:rsidRDefault="00195B5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5E" w14:paraId="36505A4D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AF8070" w14:textId="77777777" w:rsidR="00195B5E" w:rsidRDefault="00195B5E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F29B9" w14:textId="77777777" w:rsidR="00195B5E" w:rsidRDefault="00195B5E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f_NR_GetCA_InterBandFrequency</w:t>
            </w:r>
            <w:r>
              <w:fldChar w:fldCharType="end"/>
            </w:r>
          </w:p>
        </w:tc>
      </w:tr>
      <w:tr w:rsidR="00195B5E" w14:paraId="28149357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3A50960" w14:textId="77777777" w:rsidR="00195B5E" w:rsidRDefault="00195B5E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6573B4" w14:textId="77777777" w:rsidR="00195B5E" w:rsidRDefault="00195B5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5E" w14:paraId="6A468419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8652701" w14:textId="77777777" w:rsidR="00195B5E" w:rsidRDefault="00195B5E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962642" w14:textId="77777777" w:rsidR="00195B5E" w:rsidRDefault="00195B5E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95B5E" w14:paraId="3C57F9CC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E468FEB" w14:textId="77777777" w:rsidR="00195B5E" w:rsidRDefault="00195B5E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0C063B" w14:textId="77777777" w:rsidR="00195B5E" w:rsidRDefault="00195B5E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95B5E" w14:paraId="088C2FC0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616E453" w14:textId="77777777" w:rsidR="00195B5E" w:rsidRDefault="00195B5E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41F622" w14:textId="77777777" w:rsidR="00195B5E" w:rsidRDefault="00195B5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5E" w14:paraId="0A1069E5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0510917A" w14:textId="77777777" w:rsidR="00195B5E" w:rsidRDefault="00195B5E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A995B0" w14:textId="77777777" w:rsidR="00195B5E" w:rsidRDefault="00195B5E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FE06CC2" w14:textId="77777777" w:rsidR="00195B5E" w:rsidRDefault="00195B5E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B936EE" w14:textId="77777777" w:rsidR="00195B5E" w:rsidRDefault="00195B5E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7D0407" w14:textId="77777777" w:rsidR="00195B5E" w:rsidRDefault="00195B5E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2024-12-20</w:t>
            </w:r>
            <w:r>
              <w:rPr>
                <w:noProof/>
              </w:rPr>
              <w:fldChar w:fldCharType="end"/>
            </w:r>
          </w:p>
        </w:tc>
      </w:tr>
      <w:tr w:rsidR="00195B5E" w14:paraId="038CDBDE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2BB3881" w14:textId="77777777" w:rsidR="00195B5E" w:rsidRDefault="00195B5E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737D30" w14:textId="77777777" w:rsidR="00195B5E" w:rsidRDefault="00195B5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96697D" w14:textId="77777777" w:rsidR="00195B5E" w:rsidRDefault="00195B5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59AC16" w14:textId="77777777" w:rsidR="00195B5E" w:rsidRDefault="00195B5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2BB35E" w14:textId="77777777" w:rsidR="00195B5E" w:rsidRDefault="00195B5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5E" w14:paraId="4BEAD2F8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B8866" w14:textId="77777777" w:rsidR="00195B5E" w:rsidRDefault="00195B5E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0C8618" w14:textId="77777777" w:rsidR="00195B5E" w:rsidRDefault="00195B5E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814D24" w14:textId="77777777" w:rsidR="00195B5E" w:rsidRDefault="00195B5E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7932D2" w14:textId="77777777" w:rsidR="00195B5E" w:rsidRDefault="00195B5E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F8CD6" w14:textId="77777777" w:rsidR="00195B5E" w:rsidRDefault="00195B5E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95B5E" w14:paraId="0945DFBB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AC5D26" w14:textId="77777777" w:rsidR="00195B5E" w:rsidRDefault="00195B5E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7E213F" w14:textId="77777777" w:rsidR="00195B5E" w:rsidRDefault="00195B5E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CE2855" w14:textId="77777777" w:rsidR="00195B5E" w:rsidRDefault="00195B5E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EE126E" w14:textId="77777777" w:rsidR="00195B5E" w:rsidRPr="007C2097" w:rsidRDefault="00195B5E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95B5E" w14:paraId="2A0D7267" w14:textId="77777777" w:rsidTr="00606F73">
        <w:tc>
          <w:tcPr>
            <w:tcW w:w="1843" w:type="dxa"/>
          </w:tcPr>
          <w:p w14:paraId="58A4AD46" w14:textId="77777777" w:rsidR="00195B5E" w:rsidRDefault="00195B5E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9833F1" w14:textId="77777777" w:rsidR="00195B5E" w:rsidRDefault="00195B5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5E" w14:paraId="7FE8B31B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AA8B1" w14:textId="77777777" w:rsidR="00195B5E" w:rsidRDefault="00195B5E" w:rsidP="00195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66EE3" w14:textId="03E37463" w:rsidR="00195B5E" w:rsidRDefault="00195B5E" w:rsidP="00195B5E">
            <w:pPr>
              <w:pStyle w:val="CRCoverPage"/>
              <w:spacing w:after="0"/>
              <w:ind w:left="100"/>
              <w:rPr>
                <w:noProof/>
              </w:rPr>
            </w:pPr>
            <w:r w:rsidRPr="008B67D8">
              <w:rPr>
                <w:b/>
                <w:bCs/>
                <w:noProof/>
              </w:rPr>
              <w:t>Prose CR R5-247215</w:t>
            </w:r>
            <w:r>
              <w:rPr>
                <w:noProof/>
              </w:rPr>
              <w:t xml:space="preserve"> has been modified to introduce the Mid-Low and Mid-High frequencies for Bands 77/78/79 in 20 Mhz BW. Hence, these changes would need to reflected in TTCN implementation.</w:t>
            </w:r>
          </w:p>
        </w:tc>
      </w:tr>
      <w:tr w:rsidR="00195B5E" w14:paraId="2AD4672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C1F4D" w14:textId="77777777" w:rsidR="00195B5E" w:rsidRDefault="00195B5E" w:rsidP="00195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996A1" w14:textId="77777777" w:rsidR="00195B5E" w:rsidRDefault="00195B5E" w:rsidP="00195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5E" w14:paraId="544D76CE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6BDCE" w14:textId="77777777" w:rsidR="00195B5E" w:rsidRDefault="00195B5E" w:rsidP="00195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2C51DE" w14:textId="47F4BB87" w:rsidR="00195B5E" w:rsidRDefault="00195B5E" w:rsidP="00195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Function </w:t>
            </w:r>
            <w:r w:rsidRPr="007738F3">
              <w:rPr>
                <w:noProof/>
              </w:rPr>
              <w:t>f_NR_GetCA_InterBandFrequency</w:t>
            </w:r>
            <w:r>
              <w:rPr>
                <w:noProof/>
              </w:rPr>
              <w:t xml:space="preserve"> has been modified to implement the Mid-Low and Mid-High frequencies.</w:t>
            </w:r>
          </w:p>
        </w:tc>
      </w:tr>
      <w:tr w:rsidR="00195B5E" w14:paraId="566B251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3AFC7" w14:textId="77777777" w:rsidR="00195B5E" w:rsidRDefault="00195B5E" w:rsidP="00195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B3131" w14:textId="77777777" w:rsidR="00195B5E" w:rsidRDefault="00195B5E" w:rsidP="00195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5E" w14:paraId="4A4D0CD2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7A48E7" w14:textId="77777777" w:rsidR="00195B5E" w:rsidRDefault="00195B5E" w:rsidP="00195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BC18C" w14:textId="12CB016A" w:rsidR="00195B5E" w:rsidRDefault="00195B5E" w:rsidP="00195B5E">
            <w:pPr>
              <w:pStyle w:val="CRCoverPage"/>
              <w:spacing w:after="0"/>
              <w:ind w:left="100"/>
              <w:rPr>
                <w:noProof/>
              </w:rPr>
            </w:pPr>
            <w:r w:rsidRPr="00380D4B">
              <w:rPr>
                <w:noProof/>
              </w:rPr>
              <w:t xml:space="preserve">A conformant </w:t>
            </w:r>
            <w:r>
              <w:rPr>
                <w:noProof/>
              </w:rPr>
              <w:t xml:space="preserve">UE </w:t>
            </w:r>
            <w:r w:rsidRPr="00380D4B">
              <w:rPr>
                <w:noProof/>
              </w:rPr>
              <w:t>shall fail the test case</w:t>
            </w:r>
          </w:p>
        </w:tc>
      </w:tr>
      <w:tr w:rsidR="00195B5E" w14:paraId="2AF43580" w14:textId="77777777" w:rsidTr="00606F73">
        <w:tc>
          <w:tcPr>
            <w:tcW w:w="2694" w:type="dxa"/>
            <w:gridSpan w:val="2"/>
          </w:tcPr>
          <w:p w14:paraId="08F1C2E3" w14:textId="77777777" w:rsidR="00195B5E" w:rsidRDefault="00195B5E" w:rsidP="00195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CE35D6" w14:textId="77777777" w:rsidR="00195B5E" w:rsidRDefault="00195B5E" w:rsidP="00195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5E" w14:paraId="330ECAA4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53268" w14:textId="77777777" w:rsidR="00195B5E" w:rsidRDefault="00195B5E" w:rsidP="00195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BC7DA" w14:textId="1101EB0B" w:rsidR="00195B5E" w:rsidRDefault="00195B5E" w:rsidP="00195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the CA inter band test cases where the band combination involves n77/n78/n79 ( eg., 7.1.1.3.8.2.NR5GC / 8.1.3.1.18.2.NR5GC  ) </w:t>
            </w:r>
          </w:p>
        </w:tc>
      </w:tr>
      <w:tr w:rsidR="00195B5E" w14:paraId="5DF2C52D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0C440" w14:textId="77777777" w:rsidR="00195B5E" w:rsidRDefault="00195B5E" w:rsidP="00195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F5C0D0" w14:textId="77777777" w:rsidR="00195B5E" w:rsidRDefault="00195B5E" w:rsidP="00195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5E" w14:paraId="4A30BEEA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3327A" w14:textId="77777777" w:rsidR="00195B5E" w:rsidRDefault="00195B5E" w:rsidP="00195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45812" w14:textId="77777777" w:rsidR="00195B5E" w:rsidRDefault="00195B5E" w:rsidP="00195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239E01" w14:textId="77777777" w:rsidR="00195B5E" w:rsidRDefault="00195B5E" w:rsidP="00195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7162AE" w14:textId="77777777" w:rsidR="00195B5E" w:rsidRDefault="00195B5E" w:rsidP="00195B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E390A5" w14:textId="77777777" w:rsidR="00195B5E" w:rsidRDefault="00195B5E" w:rsidP="00195B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5B5E" w14:paraId="4EB27AC9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900F5" w14:textId="77777777" w:rsidR="00195B5E" w:rsidRDefault="00195B5E" w:rsidP="00195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468AB4" w14:textId="77777777" w:rsidR="00195B5E" w:rsidRDefault="00195B5E" w:rsidP="00195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3CABF" w14:textId="7376C577" w:rsidR="00195B5E" w:rsidRDefault="00195B5E" w:rsidP="00195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C5D36F" w14:textId="77777777" w:rsidR="00195B5E" w:rsidRDefault="00195B5E" w:rsidP="00195B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D1F31" w14:textId="29876857" w:rsidR="00195B5E" w:rsidRDefault="00195B5E" w:rsidP="00195B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5B5E" w14:paraId="6C6C0CB5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D3EA6" w14:textId="77777777" w:rsidR="00195B5E" w:rsidRDefault="00195B5E" w:rsidP="00195B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920AC" w14:textId="2E825BF2" w:rsidR="00195B5E" w:rsidRDefault="00195B5E" w:rsidP="00195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7536F" w14:textId="77777777" w:rsidR="00195B5E" w:rsidRDefault="00195B5E" w:rsidP="00195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F88100" w14:textId="77777777" w:rsidR="00195B5E" w:rsidRDefault="00195B5E" w:rsidP="00195B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98EE7" w14:textId="1A5727E6" w:rsidR="00195B5E" w:rsidRDefault="00195B5E" w:rsidP="00195B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38.508-1</w:t>
            </w:r>
          </w:p>
        </w:tc>
      </w:tr>
      <w:tr w:rsidR="00195B5E" w14:paraId="10357E08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05EF6" w14:textId="77777777" w:rsidR="00195B5E" w:rsidRDefault="00195B5E" w:rsidP="00195B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B7C9BA" w14:textId="77777777" w:rsidR="00195B5E" w:rsidRDefault="00195B5E" w:rsidP="00195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2AD8E" w14:textId="5A0E142D" w:rsidR="00195B5E" w:rsidRDefault="00195B5E" w:rsidP="00195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88D0EB" w14:textId="77777777" w:rsidR="00195B5E" w:rsidRDefault="00195B5E" w:rsidP="00195B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380EB" w14:textId="740B6035" w:rsidR="00195B5E" w:rsidRDefault="00195B5E" w:rsidP="00195B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5B5E" w14:paraId="6BDD0DD2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0B765" w14:textId="77777777" w:rsidR="00195B5E" w:rsidRDefault="00195B5E" w:rsidP="00195B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88A43" w14:textId="77777777" w:rsidR="00195B5E" w:rsidRDefault="00195B5E" w:rsidP="00195B5E">
            <w:pPr>
              <w:pStyle w:val="CRCoverPage"/>
              <w:spacing w:after="0"/>
              <w:rPr>
                <w:noProof/>
              </w:rPr>
            </w:pPr>
          </w:p>
        </w:tc>
      </w:tr>
      <w:tr w:rsidR="00195B5E" w14:paraId="2EA43F2F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681732" w14:textId="77777777" w:rsidR="00195B5E" w:rsidRDefault="00195B5E" w:rsidP="00195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E8DD7" w14:textId="77777777" w:rsidR="00195B5E" w:rsidRDefault="00195B5E" w:rsidP="00195B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5B5E" w:rsidRPr="008863B9" w14:paraId="3198927E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18ABE3" w14:textId="77777777" w:rsidR="00195B5E" w:rsidRPr="008863B9" w:rsidRDefault="00195B5E" w:rsidP="00195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871E0C" w14:textId="77777777" w:rsidR="00195B5E" w:rsidRPr="008863B9" w:rsidRDefault="00195B5E" w:rsidP="00195B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5B5E" w14:paraId="02C321A2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38C756" w14:textId="77777777" w:rsidR="00195B5E" w:rsidRDefault="00195B5E" w:rsidP="00195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406BC" w14:textId="77777777" w:rsidR="00195B5E" w:rsidRDefault="00195B5E" w:rsidP="00195B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85260251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60D0BCEB" w14:textId="4414A8F7" w:rsidR="00C61CB0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C61CB0" w:rsidRPr="004437BE">
        <w:rPr>
          <w:rFonts w:ascii="Arial" w:hAnsi="Arial" w:cs="Arial"/>
          <w:iCs/>
          <w:noProof/>
        </w:rPr>
        <w:t>Table of Contents</w:t>
      </w:r>
      <w:r w:rsidR="00C61CB0">
        <w:rPr>
          <w:noProof/>
        </w:rPr>
        <w:tab/>
      </w:r>
      <w:r w:rsidR="00C61CB0">
        <w:rPr>
          <w:noProof/>
        </w:rPr>
        <w:fldChar w:fldCharType="begin"/>
      </w:r>
      <w:r w:rsidR="00C61CB0">
        <w:rPr>
          <w:noProof/>
        </w:rPr>
        <w:instrText xml:space="preserve"> PAGEREF _Toc185260251 \h </w:instrText>
      </w:r>
      <w:r w:rsidR="00C61CB0">
        <w:rPr>
          <w:noProof/>
        </w:rPr>
      </w:r>
      <w:r w:rsidR="00C61CB0">
        <w:rPr>
          <w:noProof/>
        </w:rPr>
        <w:fldChar w:fldCharType="separate"/>
      </w:r>
      <w:r w:rsidR="00C61CB0">
        <w:rPr>
          <w:noProof/>
        </w:rPr>
        <w:t>3</w:t>
      </w:r>
      <w:r w:rsidR="00C61CB0">
        <w:rPr>
          <w:noProof/>
        </w:rPr>
        <w:fldChar w:fldCharType="end"/>
      </w:r>
    </w:p>
    <w:p w14:paraId="42EC6561" w14:textId="6ACC9D7A" w:rsidR="00C61CB0" w:rsidRDefault="00C61CB0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437BE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437BE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_Toc185260252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1FA0432" w14:textId="7BA7049F" w:rsidR="00C61CB0" w:rsidRDefault="00C61CB0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437BE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437BE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_Toc185260253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F7FB05A" w14:textId="3AAD9A17" w:rsidR="00C61CB0" w:rsidRDefault="00C61CB0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437BE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437BE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_Toc185260254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109D63C3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85260252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85260253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85260254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34228580" w:rsidR="00273EC8" w:rsidRPr="00E12CDE" w:rsidRDefault="00401EDB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214C1FC7" w:rsidR="00273EC8" w:rsidRPr="000D7399" w:rsidRDefault="007738F3" w:rsidP="00962FDE">
            <w:pPr>
              <w:spacing w:after="0"/>
              <w:rPr>
                <w:rFonts w:ascii="Arial" w:hAnsi="Arial" w:cs="Arial"/>
              </w:rPr>
            </w:pPr>
            <w:r w:rsidRPr="007738F3">
              <w:rPr>
                <w:rFonts w:ascii="Arial" w:hAnsi="Arial" w:cs="Arial"/>
              </w:rPr>
              <w:t>f_NR_GetCA_InterBandFrequency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69C0A4B1" w:rsidR="00CF375B" w:rsidRPr="008B67D8" w:rsidRDefault="008B67D8" w:rsidP="007738F3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8B67D8">
              <w:rPr>
                <w:b/>
                <w:bCs/>
                <w:noProof/>
              </w:rPr>
              <w:t>Prose CR R5-247215</w:t>
            </w:r>
            <w:r>
              <w:rPr>
                <w:noProof/>
              </w:rPr>
              <w:t xml:space="preserve"> has been modified to introduce the Mid-Low and Mid-High frequencies for Bands 77/78/79 in 20 Mhz BW. Hence, these changes would need to reflected in TTCN implementation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27359332" w:rsidR="00DE4E0A" w:rsidRPr="002A077B" w:rsidRDefault="008B67D8" w:rsidP="00204EEE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Function </w:t>
            </w:r>
            <w:r w:rsidRPr="007738F3">
              <w:rPr>
                <w:noProof/>
              </w:rPr>
              <w:t>f_NR_GetCA_InterBandFrequency</w:t>
            </w:r>
            <w:r>
              <w:rPr>
                <w:noProof/>
              </w:rPr>
              <w:t xml:space="preserve"> has been modified to implement the Mid-Low and Mid-High frequencies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25CDF21E" w:rsidR="00DE4E0A" w:rsidRPr="000D7399" w:rsidRDefault="004B59D9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4B59D9">
              <w:rPr>
                <w:rFonts w:ascii="Arial" w:hAnsi="Arial" w:cs="Arial"/>
                <w:lang w:eastAsia="zh-CN"/>
              </w:rPr>
              <w:t>ttcn\develop\Common\NR</w:t>
            </w:r>
            <w:r w:rsidR="007738F3">
              <w:rPr>
                <w:rFonts w:ascii="Arial" w:hAnsi="Arial" w:cs="Arial"/>
                <w:lang w:eastAsia="zh-CN"/>
              </w:rPr>
              <w:t>_CommonFrequency</w:t>
            </w:r>
            <w:r w:rsidRPr="004B59D9">
              <w:rPr>
                <w:rFonts w:ascii="Arial" w:hAnsi="Arial" w:cs="Arial"/>
                <w:lang w:eastAsia="zh-CN"/>
              </w:rPr>
              <w:t>\NR</w:t>
            </w:r>
            <w:r w:rsidR="007738F3">
              <w:rPr>
                <w:rFonts w:ascii="Arial" w:hAnsi="Arial" w:cs="Arial"/>
                <w:lang w:eastAsia="zh-CN"/>
              </w:rPr>
              <w:t>_CA_InterBandFrequencyFunctions</w:t>
            </w:r>
            <w:r w:rsidRPr="004B59D9">
              <w:rPr>
                <w:rFonts w:ascii="Arial" w:hAnsi="Arial" w:cs="Arial"/>
                <w:lang w:eastAsia="zh-CN"/>
              </w:rPr>
              <w:t>.ttcn</w:t>
            </w:r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7B1B385C" w14:textId="77777777" w:rsidR="007738F3" w:rsidRDefault="009A221F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</w:p>
          <w:p w14:paraId="01226F63" w14:textId="71B9AC7D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>function f_NR_GetCA_InterBandFrequency ( FreqBandIndicatorNR p_FreqBandIndicatorNR ) return template (value) NR_Frequencyf1tof4_Type</w:t>
            </w:r>
          </w:p>
          <w:p w14:paraId="2117E0B7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2C14855B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NR_Frequencyf1tof4_Type v_NR_Frequencyf1tof4 := cs_NR_Frequencyf1tof4_Dummy;</w:t>
            </w:r>
          </w:p>
          <w:p w14:paraId="2A4CADDE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P_Max v_P_Max := f_NR_InitP_Max();</w:t>
            </w:r>
          </w:p>
          <w:p w14:paraId="5AB6E983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6293034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select ( p_FreqBandIndicatorNR ) {</w:t>
            </w:r>
          </w:p>
          <w:p w14:paraId="652B025F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case( 77 ) {</w:t>
            </w:r>
          </w:p>
          <w:p w14:paraId="3E06DB4A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 R5-247215 sic@</w:t>
            </w:r>
          </w:p>
          <w:p w14:paraId="28178B7D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v_NR_Frequencyf1tof4.FrequencyInfoDL_f1 := cs_SS_FrequencyInfoDL(cs_FrequencyInfoDL( 620352 , 77 , 620056 , 0 , kHz30 , 51 ), 20 , kHz30 , 8 , 2 , 4 , 0 , 2 );</w:t>
            </w:r>
          </w:p>
          <w:p w14:paraId="2A4EF994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v_NR_Frequencyf1tof4.FrequencyInfoUL_f1 := cs_SS_FrequencyInfoUL(cs_FrequencyInfoUL( -, -, 0 , kHz30 , 51 , v_P_Max), 20 );</w:t>
            </w:r>
          </w:p>
          <w:p w14:paraId="32C95AF7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v_NR_Frequencyf1tof4.FrequencyInfoDL_f2 := cs_SS_FrequencyInfoDL(cs_FrequencyInfoDL( 679008 , 77 , 666624 , 504 , kHz30 , 51 ), 20 , kHz30 , 0 , 2 , 1012 , 0 , 2 );</w:t>
            </w:r>
          </w:p>
          <w:p w14:paraId="71B3720C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v_NR_Frequencyf1tof4.FrequencyInfoUL_f2 := cs_SS_FrequencyInfoUL(cs_FrequencyInfoUL( -, -, 504 , kHz30 , 51 , v_P_Max), 20 );</w:t>
            </w:r>
          </w:p>
          <w:p w14:paraId="0C2B18AB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6C5E1795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case( 78 ) {</w:t>
            </w:r>
          </w:p>
          <w:p w14:paraId="70BBA98F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 R5-247215 sic@</w:t>
            </w:r>
          </w:p>
          <w:p w14:paraId="6A64CBA8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v_NR_Frequencyf1tof4.FrequencyInfoDL_f1 := cs_SS_FrequencyInfoDL(cs_FrequencyInfoDL( 620352 , 78 , 620056 , 0 , kHz30 , 51 ), 20 , kHz30 , 8 , 2 , 4 , 0 , 2 );</w:t>
            </w:r>
          </w:p>
          <w:p w14:paraId="37E5DDD9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v_NR_Frequencyf1tof4.FrequencyInfoUL_f1 := cs_SS_FrequencyInfoUL(cs_FrequencyInfoUL( -, -, 0 , kHz30 , 51 , v_P_Max), 20 );</w:t>
            </w:r>
          </w:p>
          <w:p w14:paraId="087CA44E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v_NR_Frequencyf1tof4.FrequencyInfoDL_f2 := cs_SS_FrequencyInfoDL(cs_FrequencyInfoDL( 652320 , 78 , 639958 , 504 , kHz30 , 51 ), 20 , kHz30 , 2 , 1 , 1010 , 0 , 1 );</w:t>
            </w:r>
          </w:p>
          <w:p w14:paraId="30B7E8FA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v_NR_Frequencyf1tof4.FrequencyInfoUL_f2 := cs_SS_FrequencyInfoUL(cs_FrequencyInfoUL( -, -, 504 , kHz30 , 51 , v_P_Max), 20 );</w:t>
            </w:r>
          </w:p>
          <w:p w14:paraId="1A7191D8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11F4C8D7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case( 79 ) {</w:t>
            </w:r>
          </w:p>
          <w:p w14:paraId="76C98A83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//@sic R5-247215 sic@</w:t>
            </w:r>
          </w:p>
          <w:p w14:paraId="2CD3BC73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v_NR_Frequencyf1tof4.FrequencyInfoDL_f1 := cs_SS_FrequencyInfoDL(cs_FrequencyInfoDL( 693696 , 79 , 693388 , 0 , kHz30 , 51 ), 20 , kHz30 , 20 , 0 , 4 , 2 , 0 );</w:t>
            </w:r>
          </w:p>
          <w:p w14:paraId="51F1612B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v_NR_Frequencyf1tof4.FrequencyInfoUL_f1 := cs_SS_FrequencyInfoUL(cs_FrequencyInfoUL( -, -, 0 , kHz30 , 51 , v_P_Max), 20 );</w:t>
            </w:r>
          </w:p>
          <w:p w14:paraId="34297CD9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v_NR_Frequencyf1tof4.FrequencyInfoDL_f2 := cs_SS_FrequencyInfoDL(cs_FrequencyInfoDL( 732384 , 79 , 719958 , 504 , kHz30 , 51 ), 20 , kHz30 , 18 , 0 , 1014 , 3 , 0 );</w:t>
            </w:r>
          </w:p>
          <w:p w14:paraId="36A75C96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v_NR_Frequencyf1tof4.FrequencyInfoUL_f2 := cs_SS_FrequencyInfoUL(cs_FrequencyInfoUL( -, -, 504 , kHz30 , 51 , v_P_Max), 20 );</w:t>
            </w:r>
          </w:p>
          <w:p w14:paraId="4D97B278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4FA6867A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else { v_NR_Frequencyf1tof4 := f_NR_GetFrequencySA_f1tof4(p_FreqBandIndicatorNR);}</w:t>
            </w:r>
          </w:p>
          <w:p w14:paraId="4281CAD7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84F6FC1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v_NR_Frequencyf1tof4;</w:t>
            </w:r>
          </w:p>
          <w:p w14:paraId="45817039" w14:textId="6A7EE3D3" w:rsidR="00DC02D6" w:rsidRPr="00DC02D6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  <w:r w:rsidR="009A221F"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</w:p>
          <w:p w14:paraId="5B72381C" w14:textId="2976C23E" w:rsidR="002A077B" w:rsidRPr="009A221F" w:rsidRDefault="002A077B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7FA4D6AD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>function f_NR_GetCA_InterBandFrequency ( FreqBandIndicatorNR p_FreqBandIndicatorNR ) return template (value) NR_Frequencyf1tof4_Type</w:t>
            </w:r>
          </w:p>
          <w:p w14:paraId="71CC9C36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191BD13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NR_Frequencyf1tof4_Type v_NR_Frequencyf1tof4 := cs_NR_Frequencyf1tof4_Dummy;</w:t>
            </w:r>
          </w:p>
          <w:p w14:paraId="5F0F6CAC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P_Max v_P_Max := f_NR_InitP_Max();</w:t>
            </w:r>
          </w:p>
          <w:p w14:paraId="6DC8FC77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28A5658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select ( p_FreqBandIndicatorNR ) {</w:t>
            </w:r>
          </w:p>
          <w:p w14:paraId="201F4437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case( 77 ) {</w:t>
            </w:r>
          </w:p>
          <w:p w14:paraId="6A88A814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 R5-247215 sic@</w:t>
            </w:r>
          </w:p>
          <w:p w14:paraId="67E03432" w14:textId="0AC7C14C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</w:t>
            </w:r>
          </w:p>
          <w:p w14:paraId="1F3F45D2" w14:textId="2C4F373C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</w:t>
            </w:r>
          </w:p>
          <w:p w14:paraId="59665318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v_NR_Frequencyf1tof4.FrequencyInfoDL_f1 := cs_SS_FrequencyInfoDL(cs_FrequencyInfoDL( 620352 , 77 , 620056 , 0 , kHz30 , 51 ), 20 , kHz30 , 8 , 2 , 4 , 0 , 2 );</w:t>
            </w:r>
          </w:p>
          <w:p w14:paraId="458E9656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v_NR_Frequencyf1tof4.FrequencyInfoUL_f1 := cs_SS_FrequencyInfoUL(cs_FrequencyInfoUL( -, -, 0 , kHz30 , 51 , v_P_Max), 20 );</w:t>
            </w:r>
          </w:p>
          <w:p w14:paraId="0A2A3A30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v_NR_Frequencyf1tof4.FrequencyInfoDL_f2 := cs_SS_FrequencyInfoDL(cs_FrequencyInfoDL( 639936 , 77 , 639322 , 12 , kHz30 , 51 ), 20 , kHz30 , 14 , 3 , 30 , 0 , 3 );</w:t>
            </w:r>
          </w:p>
          <w:p w14:paraId="1106E7DB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v_NR_Frequencyf1tof4.FrequencyInfoUL_f2 := cs_SS_FrequencyInfoUL(cs_FrequencyInfoUL( -, -, 12 , kHz30 , 51 , v_P_Max), 20 );</w:t>
            </w:r>
          </w:p>
          <w:p w14:paraId="50F97AAC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v_NR_Frequencyf1tof4.FrequencyInfoDL_f3 := cs_SS_FrequencyInfoDL(cs_FrequencyInfoDL( 659424 , 77 , 658590 , 24 , kHz30 , 51 ), 20 , kHz30 , 18 , 0 , 48 , 0 , 0 );</w:t>
            </w:r>
          </w:p>
          <w:p w14:paraId="0DE40895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v_NR_Frequencyf1tof4.FrequencyInfoUL_f3 := cs_SS_FrequencyInfoUL(cs_FrequencyInfoUL( -, -, 24 , kHz30 , 51 , v_P_Max), 20 );</w:t>
            </w:r>
          </w:p>
          <w:p w14:paraId="0029E56B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v_NR_Frequencyf1tof4.FrequencyInfoDL_f4 := cs_SS_FrequencyInfoDL(cs_FrequencyInfoDL( 679008 , 77 , 666624 , 504 , kHz30 , 51 ), 20 , kHz30 , 0 , 2 , 1012 , 0 , 2 );</w:t>
            </w:r>
          </w:p>
          <w:p w14:paraId="6252F091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v_NR_Frequencyf1tof4.FrequencyInfoUL_f4 := cs_SS_FrequencyInfoUL(cs_FrequencyInfoUL( -, -, 504 , kHz30 , 51 , v_P_Max), 20 );</w:t>
            </w:r>
          </w:p>
          <w:p w14:paraId="22E3DB72" w14:textId="77777777" w:rsid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}</w:t>
            </w:r>
          </w:p>
          <w:p w14:paraId="7B700F8D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A667471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case( 78 ) {</w:t>
            </w:r>
          </w:p>
          <w:p w14:paraId="6E90D85B" w14:textId="593A90BF" w:rsid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 R5-247215 sic@       </w:t>
            </w:r>
          </w:p>
          <w:p w14:paraId="1BC56C88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5C91AD0" w14:textId="707E086B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4F166BDD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v_NR_Frequencyf1tof4.FrequencyInfoDL_f1 := cs_SS_FrequencyInfoDL(cs_FrequencyInfoDL( 620352 , 78 , 620056 , 0 , kHz30 , 51 ), 20 , kHz30 , 8 , 2 , 4 , 0 , 2 );</w:t>
            </w:r>
          </w:p>
          <w:p w14:paraId="2A34D002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v_NR_Frequencyf1tof4.FrequencyInfoUL_f1 := cs_SS_FrequencyInfoUL(cs_FrequencyInfoUL( -, -, 0 , kHz30 , 51 , v_P_Max), 20 );</w:t>
            </w:r>
          </w:p>
          <w:p w14:paraId="471CA495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v_NR_Frequencyf1tof4.FrequencyInfoDL_f2 := cs_SS_FrequencyInfoDL(cs_FrequencyInfoDL( 631008 , 78 , 630434 , 12 , kHz30 , 51 ), 20 , kHz30 , 22 , 1 , 26 , 0 , 1 );</w:t>
            </w:r>
          </w:p>
          <w:p w14:paraId="30E2C963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v_NR_Frequencyf1tof4.FrequencyInfoUL_f2 := cs_SS_FrequencyInfoUL(cs_FrequencyInfoUL( -, -, 12 , kHz30 , 51 , v_P_Max), 20 );</w:t>
            </w:r>
          </w:p>
          <w:p w14:paraId="0754ABF7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lastRenderedPageBreak/>
              <w:t xml:space="preserve">        v_NR_Frequencyf1tof4.FrequencyInfoDL_f3 := cs_SS_FrequencyInfoDL(cs_FrequencyInfoDL( 641664 , 78 , 640812 , 24 , kHz30 , 51 ), 20 , kHz30 , 12 , 1 , 50 , 0 , 1 );</w:t>
            </w:r>
          </w:p>
          <w:p w14:paraId="5655E3C4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v_NR_Frequencyf1tof4.FrequencyInfoUL_f3 := cs_SS_FrequencyInfoUL(cs_FrequencyInfoUL( -, -, 24 , kHz30 , 51 , v_P_Max), 20 );</w:t>
            </w:r>
          </w:p>
          <w:p w14:paraId="380FC985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v_NR_Frequencyf1tof4.FrequencyInfoDL_f4 := cs_SS_FrequencyInfoDL(cs_FrequencyInfoDL( 652320 , 78 , 639958 , 504 , kHz30 , 51 ), 20 , kHz30 , 2 , 1 , 1010 , 0 , 1 );</w:t>
            </w:r>
          </w:p>
          <w:p w14:paraId="50B2BBB2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v_NR_Frequencyf1tof4.FrequencyInfoUL_f4 := cs_SS_FrequencyInfoUL(cs_FrequencyInfoUL( -, -, 504 , kHz30 , 51 , v_P_Max), 20 );</w:t>
            </w:r>
          </w:p>
          <w:p w14:paraId="73D78755" w14:textId="77777777" w:rsid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}</w:t>
            </w:r>
          </w:p>
          <w:p w14:paraId="0184244E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E6FC8C2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case( 79 ) {</w:t>
            </w:r>
          </w:p>
          <w:p w14:paraId="09F263B1" w14:textId="4FC8F465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 R5-247215 sic@       </w:t>
            </w:r>
          </w:p>
          <w:p w14:paraId="32E72670" w14:textId="4CEDBEF2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68BA65CF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v_NR_Frequencyf1tof4.FrequencyInfoDL_f1 := cs_SS_FrequencyInfoDL(cs_FrequencyInfoDL( 693696 , 79 , 693388 , 0 , kHz30 , 51 ), 20 , kHz30 , 20 , 0 , 4 , 2 , 0 );</w:t>
            </w:r>
          </w:p>
          <w:p w14:paraId="51E0AF35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v_NR_Frequencyf1tof4.FrequencyInfoUL_f1 := cs_SS_FrequencyInfoUL(cs_FrequencyInfoUL( -, -, 0 , kHz30 , 51 , v_P_Max), 20 );</w:t>
            </w:r>
          </w:p>
          <w:p w14:paraId="33AE6B82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v_NR_Frequencyf1tof4.FrequencyInfoDL_f2 := cs_SS_FrequencyInfoDL(cs_FrequencyInfoDL( 706560 , 79 , 705990 , 12 , kHz30 , 51 ), 20 , kHz30 , 18 , 0 , 26 , 1 , 0 );</w:t>
            </w:r>
          </w:p>
          <w:p w14:paraId="455F193E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v_NR_Frequencyf1tof4.FrequencyInfoUL_f2 := cs_SS_FrequencyInfoUL(cs_FrequencyInfoUL( -, -, 12 , kHz30 , 51 , v_P_Max), 20 );</w:t>
            </w:r>
          </w:p>
          <w:p w14:paraId="6C583025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v_NR_Frequencyf1tof4.FrequencyInfoDL_f3 := cs_SS_FrequencyInfoDL(cs_FrequencyInfoDL( 719424 , 79 , 718590 , 24 , kHz30 , 51 ), 20 , kHz30 , 18 , 0 , 48 , 0 , 0 );</w:t>
            </w:r>
          </w:p>
          <w:p w14:paraId="0E3BE65E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v_NR_Frequencyf1tof4.FrequencyInfoUL_f3 := cs_SS_FrequencyInfoUL(cs_FrequencyInfoUL( -, -, 24 , kHz30 , 51 , v_P_Max), 20 );</w:t>
            </w:r>
          </w:p>
          <w:p w14:paraId="2B015F6B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v_NR_Frequencyf1tof4.FrequencyInfoDL_f4 := cs_SS_FrequencyInfoDL(cs_FrequencyInfoDL( 732384 , 79 , 719958 , 504 , kHz30 , 51 ), 20 , kHz30 , 18 , 0 , 1014 , 3 , 0 );</w:t>
            </w:r>
          </w:p>
          <w:p w14:paraId="6EB65958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v_NR_Frequencyf1tof4.FrequencyInfoUL_f4 := cs_SS_FrequencyInfoUL(cs_FrequencyInfoUL( -, -, 504 , kHz30 , 51 , v_P_Max), 20 );</w:t>
            </w:r>
          </w:p>
          <w:p w14:paraId="648E7E20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}</w:t>
            </w:r>
          </w:p>
          <w:p w14:paraId="498986E3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else { v_NR_Frequencyf1tof4 := f_NR_GetFrequencySA_f1tof4(p_FreqBandIndicatorNR);}</w:t>
            </w:r>
          </w:p>
          <w:p w14:paraId="3C089692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0852C4B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v_NR_Frequencyf1tof4;</w:t>
            </w:r>
          </w:p>
          <w:p w14:paraId="42D36575" w14:textId="0000F724" w:rsidR="0093623F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2625C754" w14:textId="5E4E127D" w:rsidR="007738F3" w:rsidRPr="009A221F" w:rsidRDefault="007738F3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</w:tc>
      </w:tr>
    </w:tbl>
    <w:p w14:paraId="209ADC4A" w14:textId="77777777" w:rsidR="00CE06FC" w:rsidRPr="002A077B" w:rsidRDefault="00CE06FC" w:rsidP="00A662D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CE06FC" w:rsidRPr="002A077B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76998B" w14:textId="77777777" w:rsidR="00B6075D" w:rsidRDefault="00B6075D">
      <w:pPr>
        <w:spacing w:after="0"/>
      </w:pPr>
      <w:r>
        <w:separator/>
      </w:r>
    </w:p>
  </w:endnote>
  <w:endnote w:type="continuationSeparator" w:id="0">
    <w:p w14:paraId="6E14CDB9" w14:textId="77777777" w:rsidR="00B6075D" w:rsidRDefault="00B607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95E552" w14:textId="77777777" w:rsidR="00195B5E" w:rsidRDefault="00195B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C4F27D" w14:textId="77777777" w:rsidR="00195B5E" w:rsidRDefault="00195B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B89B1" w14:textId="77777777" w:rsidR="00195B5E" w:rsidRDefault="00195B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9D46F6" w14:textId="77777777" w:rsidR="00B6075D" w:rsidRDefault="00B6075D">
      <w:pPr>
        <w:spacing w:after="0"/>
      </w:pPr>
      <w:r>
        <w:separator/>
      </w:r>
    </w:p>
  </w:footnote>
  <w:footnote w:type="continuationSeparator" w:id="0">
    <w:p w14:paraId="04788AF3" w14:textId="77777777" w:rsidR="00B6075D" w:rsidRDefault="00B607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9C8853" w14:textId="77777777" w:rsidR="00195B5E" w:rsidRDefault="00195B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6E0E57" w14:textId="77777777" w:rsidR="00195B5E" w:rsidRDefault="00195B5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43970"/>
    <w:multiLevelType w:val="hybridMultilevel"/>
    <w:tmpl w:val="B8F659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3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D1244F4"/>
    <w:multiLevelType w:val="hybridMultilevel"/>
    <w:tmpl w:val="0722F8E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087995"/>
    <w:multiLevelType w:val="hybridMultilevel"/>
    <w:tmpl w:val="EEFE40EC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2"/>
  </w:num>
  <w:num w:numId="2" w16cid:durableId="791752271">
    <w:abstractNumId w:val="12"/>
  </w:num>
  <w:num w:numId="3" w16cid:durableId="1629386987">
    <w:abstractNumId w:val="19"/>
  </w:num>
  <w:num w:numId="4" w16cid:durableId="78525773">
    <w:abstractNumId w:val="21"/>
  </w:num>
  <w:num w:numId="5" w16cid:durableId="2107799360">
    <w:abstractNumId w:val="8"/>
  </w:num>
  <w:num w:numId="6" w16cid:durableId="311061797">
    <w:abstractNumId w:val="2"/>
  </w:num>
  <w:num w:numId="7" w16cid:durableId="267852781">
    <w:abstractNumId w:val="15"/>
  </w:num>
  <w:num w:numId="8" w16cid:durableId="49496477">
    <w:abstractNumId w:val="20"/>
  </w:num>
  <w:num w:numId="9" w16cid:durableId="1032460018">
    <w:abstractNumId w:val="7"/>
  </w:num>
  <w:num w:numId="10" w16cid:durableId="115028679">
    <w:abstractNumId w:val="10"/>
  </w:num>
  <w:num w:numId="11" w16cid:durableId="1804151294">
    <w:abstractNumId w:val="9"/>
  </w:num>
  <w:num w:numId="12" w16cid:durableId="1143303998">
    <w:abstractNumId w:val="17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4"/>
  </w:num>
  <w:num w:numId="16" w16cid:durableId="156658403">
    <w:abstractNumId w:val="13"/>
  </w:num>
  <w:num w:numId="17" w16cid:durableId="395906553">
    <w:abstractNumId w:val="11"/>
  </w:num>
  <w:num w:numId="18" w16cid:durableId="1581985365">
    <w:abstractNumId w:val="5"/>
  </w:num>
  <w:num w:numId="19" w16cid:durableId="850341316">
    <w:abstractNumId w:val="0"/>
  </w:num>
  <w:num w:numId="20" w16cid:durableId="2103522572">
    <w:abstractNumId w:val="6"/>
  </w:num>
  <w:num w:numId="21" w16cid:durableId="1046370149">
    <w:abstractNumId w:val="4"/>
  </w:num>
  <w:num w:numId="22" w16cid:durableId="87401">
    <w:abstractNumId w:val="16"/>
  </w:num>
  <w:num w:numId="23" w16cid:durableId="73243680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7EA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2AF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1C53"/>
    <w:rsid w:val="000E2614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5B5E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56B1"/>
    <w:rsid w:val="001D66C5"/>
    <w:rsid w:val="001E0099"/>
    <w:rsid w:val="001E1DF4"/>
    <w:rsid w:val="001E290B"/>
    <w:rsid w:val="001E3158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4EEE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3B1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979B9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1EDB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37081"/>
    <w:rsid w:val="00440DD3"/>
    <w:rsid w:val="00441799"/>
    <w:rsid w:val="004438C8"/>
    <w:rsid w:val="00444367"/>
    <w:rsid w:val="00444FBC"/>
    <w:rsid w:val="00445EB9"/>
    <w:rsid w:val="00446488"/>
    <w:rsid w:val="00446657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2F7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2D06"/>
    <w:rsid w:val="004A4BD9"/>
    <w:rsid w:val="004A4E4E"/>
    <w:rsid w:val="004A7F8E"/>
    <w:rsid w:val="004B0C24"/>
    <w:rsid w:val="004B3A88"/>
    <w:rsid w:val="004B509F"/>
    <w:rsid w:val="004B536F"/>
    <w:rsid w:val="004B59D9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4599"/>
    <w:rsid w:val="005E6154"/>
    <w:rsid w:val="005F0E8B"/>
    <w:rsid w:val="005F202F"/>
    <w:rsid w:val="005F37B5"/>
    <w:rsid w:val="005F400C"/>
    <w:rsid w:val="005F5177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672E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72B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230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9AA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493B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13E"/>
    <w:rsid w:val="007738F3"/>
    <w:rsid w:val="00775AA7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60B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6949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6538"/>
    <w:rsid w:val="00856906"/>
    <w:rsid w:val="00857B05"/>
    <w:rsid w:val="00861269"/>
    <w:rsid w:val="00861DA6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2CE"/>
    <w:rsid w:val="008974E7"/>
    <w:rsid w:val="00897667"/>
    <w:rsid w:val="008A0D8B"/>
    <w:rsid w:val="008A166D"/>
    <w:rsid w:val="008A1F6C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B67D8"/>
    <w:rsid w:val="008C0022"/>
    <w:rsid w:val="008C0A43"/>
    <w:rsid w:val="008C2B1A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280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BCB"/>
    <w:rsid w:val="00944D6B"/>
    <w:rsid w:val="00945198"/>
    <w:rsid w:val="009458F4"/>
    <w:rsid w:val="00945A17"/>
    <w:rsid w:val="00945F85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0D5A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7791D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051D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2D5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075D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2F7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E765D"/>
    <w:rsid w:val="00BF1109"/>
    <w:rsid w:val="00BF1B54"/>
    <w:rsid w:val="00BF1EF1"/>
    <w:rsid w:val="00BF2576"/>
    <w:rsid w:val="00BF28E1"/>
    <w:rsid w:val="00BF31D1"/>
    <w:rsid w:val="00BF321C"/>
    <w:rsid w:val="00BF39F8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1DA2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62C7"/>
    <w:rsid w:val="00C56CD1"/>
    <w:rsid w:val="00C572D0"/>
    <w:rsid w:val="00C61603"/>
    <w:rsid w:val="00C61B63"/>
    <w:rsid w:val="00C61CB0"/>
    <w:rsid w:val="00C61FBA"/>
    <w:rsid w:val="00C62F66"/>
    <w:rsid w:val="00C657C3"/>
    <w:rsid w:val="00C66290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A29F8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7F6E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229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019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2D6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6A3D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1742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77517"/>
    <w:rsid w:val="00E80567"/>
    <w:rsid w:val="00E81F81"/>
    <w:rsid w:val="00E8338B"/>
    <w:rsid w:val="00E85AD0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383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256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04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85674"/>
    <w:rsid w:val="00F9014C"/>
    <w:rsid w:val="00F9056A"/>
    <w:rsid w:val="00F91785"/>
    <w:rsid w:val="00F92637"/>
    <w:rsid w:val="00F94372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72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H4VU7HTV54JD-1231737843-1457</_dlc_DocId>
    <_dlc_DocIdUrl xmlns="05fef6b6-48ff-4793-a586-dff4857ec2fd">
      <Url>https://sharepoint.rsint.net/teams/MRT_Dev/_layouts/15/DocIdRedir.aspx?ID=H4VU7HTV54JD-1231737843-1457</Url>
      <Description>H4VU7HTV54JD-1231737843-1457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36920D-EF68-44B5-A458-F175C0F01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6D6F85-0E4E-4B41-ADA8-BA77925DD52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D5E596B-21E1-496A-93A3-12FB1F147FBC}">
  <ds:schemaRefs>
    <ds:schemaRef ds:uri="http://purl.org/dc/terms/"/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05fef6b6-48ff-4793-a586-dff4857ec2fd"/>
  </ds:schemaRefs>
</ds:datastoreItem>
</file>

<file path=customXml/itemProps6.xml><?xml version="1.0" encoding="utf-8"?>
<ds:datastoreItem xmlns:ds="http://schemas.openxmlformats.org/officeDocument/2006/customXml" ds:itemID="{DE0FCCE0-4835-4AB6-8279-B553835816C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1580</Words>
  <Characters>9012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2</cp:revision>
  <cp:lastPrinted>1900-12-31T16:00:00Z</cp:lastPrinted>
  <dcterms:created xsi:type="dcterms:W3CDTF">2024-12-20T13:38:00Z</dcterms:created>
  <dcterms:modified xsi:type="dcterms:W3CDTF">2024-12-20T13:38:00Z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2d552c55-48af-492b-9b0a-2c6bbddac3da</vt:lpwstr>
  </property>
</Properties>
</file>