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AA3CA" w14:textId="5718C43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2E3A86" w:rsidRPr="002E3A86">
        <w:rPr>
          <w:b/>
          <w:i/>
          <w:noProof/>
          <w:sz w:val="28"/>
        </w:rPr>
        <w:t>240680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4A204DD7" w:rsidR="00745C21" w:rsidRDefault="002E3A8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E3A86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2E3A86">
          <w:rPr>
            <w:b/>
            <w:noProof/>
            <w:sz w:val="24"/>
          </w:rPr>
          <w:t>8th Dec 2023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2E3A86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63E50" w:rsidR="001E41F3" w:rsidRPr="00410371" w:rsidRDefault="002E3A86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E3A86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337C9" w:rsidR="001E41F3" w:rsidRPr="00410371" w:rsidRDefault="002E3A86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2E3A86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137EA" w:rsidR="001E41F3" w:rsidRPr="00410371" w:rsidRDefault="002E3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E3A8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5ED41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2B9D4" w:rsidR="001E41F3" w:rsidRDefault="002E3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Re-verification of MCPTT test case 5.1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43694" w:rsidR="001E41F3" w:rsidRDefault="002E3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015B2" w:rsidR="001E41F3" w:rsidRDefault="00987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3A86">
              <w:rPr>
                <w:noProof/>
              </w:rPr>
              <w:t xml:space="preserve">TEI14_Test, </w:t>
            </w:r>
            <w:r w:rsidR="002E3A86">
              <w:t>MCPTT-</w:t>
            </w:r>
            <w:proofErr w:type="spellStart"/>
            <w:r w:rsidR="002E3A86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488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3A86">
              <w:rPr>
                <w:noProof/>
              </w:rPr>
              <w:t>2024-11-26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BCFAF" w:rsidR="001E41F3" w:rsidRDefault="002E3A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E3A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D36DF" w:rsidR="001E41F3" w:rsidRDefault="002E3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544B3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45075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28238E">
              <w:t>re-verify</w:t>
            </w:r>
            <w:r>
              <w:t xml:space="preserve"> MCPTT TC 5.1 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C05F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71740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-EUTRA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B36F3" w:rsidR="001E41F3" w:rsidRDefault="0016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5B0E32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836098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CF2FBD3" w14:textId="7B265A28" w:rsidR="00791FBD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91FBD" w:rsidRPr="0091737E">
        <w:rPr>
          <w:rFonts w:cs="Arial"/>
          <w:iCs/>
        </w:rPr>
        <w:t>Table of Contents</w:t>
      </w:r>
      <w:r w:rsidR="00791FBD">
        <w:tab/>
      </w:r>
      <w:r w:rsidR="00791FBD">
        <w:fldChar w:fldCharType="begin"/>
      </w:r>
      <w:r w:rsidR="00791FBD">
        <w:instrText xml:space="preserve"> PAGEREF _Toc183609872 \h </w:instrText>
      </w:r>
      <w:r w:rsidR="00791FBD">
        <w:fldChar w:fldCharType="separate"/>
      </w:r>
      <w:r w:rsidR="00791FBD">
        <w:t>2</w:t>
      </w:r>
      <w:r w:rsidR="00791FBD">
        <w:fldChar w:fldCharType="end"/>
      </w:r>
    </w:p>
    <w:p w14:paraId="10B3C3F8" w14:textId="7DDA8187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_Toc183609873 \h </w:instrText>
      </w:r>
      <w:r>
        <w:fldChar w:fldCharType="separate"/>
      </w:r>
      <w:r>
        <w:t>3</w:t>
      </w:r>
      <w:r>
        <w:fldChar w:fldCharType="end"/>
      </w:r>
    </w:p>
    <w:p w14:paraId="5B71AD60" w14:textId="74C3416A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_Toc183609874 \h </w:instrText>
      </w:r>
      <w:r>
        <w:fldChar w:fldCharType="separate"/>
      </w:r>
      <w:r>
        <w:t>3</w:t>
      </w:r>
      <w:r>
        <w:fldChar w:fldCharType="end"/>
      </w:r>
    </w:p>
    <w:p w14:paraId="33152321" w14:textId="0E2EF4B6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_Toc183609875 \h </w:instrText>
      </w:r>
      <w:r>
        <w:fldChar w:fldCharType="separate"/>
      </w:r>
      <w:r>
        <w:t>3</w:t>
      </w:r>
      <w:r>
        <w:fldChar w:fldCharType="end"/>
      </w:r>
    </w:p>
    <w:p w14:paraId="4CF16801" w14:textId="3FA014EE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_Toc183609876 \h </w:instrText>
      </w:r>
      <w:r>
        <w:fldChar w:fldCharType="separate"/>
      </w:r>
      <w:r>
        <w:t>3</w:t>
      </w:r>
      <w:r>
        <w:fldChar w:fldCharType="end"/>
      </w:r>
    </w:p>
    <w:p w14:paraId="642FBEFC" w14:textId="3D75DFCF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_Toc183609877 \h </w:instrText>
      </w:r>
      <w:r>
        <w:fldChar w:fldCharType="separate"/>
      </w:r>
      <w:r>
        <w:t>4</w:t>
      </w:r>
      <w:r>
        <w:fldChar w:fldCharType="end"/>
      </w:r>
    </w:p>
    <w:p w14:paraId="16BEB479" w14:textId="10F0C718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_Toc183609878 \h </w:instrText>
      </w:r>
      <w:r>
        <w:fldChar w:fldCharType="separate"/>
      </w:r>
      <w:r>
        <w:t>5</w:t>
      </w:r>
      <w:r>
        <w:fldChar w:fldCharType="end"/>
      </w:r>
    </w:p>
    <w:p w14:paraId="2D1E4127" w14:textId="600AEF68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_Toc183609879 \h </w:instrText>
      </w:r>
      <w:r>
        <w:fldChar w:fldCharType="separate"/>
      </w:r>
      <w:r>
        <w:t>5</w:t>
      </w:r>
      <w:r>
        <w:fldChar w:fldCharType="end"/>
      </w:r>
    </w:p>
    <w:p w14:paraId="7CB63BAC" w14:textId="5054A517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bCs/>
        </w:rPr>
        <w:t>Alea - a Leonardo Company, MCXPTT Platform v. 4.2.0 - Android Client v 1.12.0</w:t>
      </w:r>
      <w:r>
        <w:tab/>
      </w:r>
      <w:r>
        <w:fldChar w:fldCharType="begin"/>
      </w:r>
      <w:r>
        <w:instrText xml:space="preserve"> PAGEREF _Toc183609880 \h </w:instrText>
      </w:r>
      <w:r>
        <w:fldChar w:fldCharType="separate"/>
      </w:r>
      <w:r>
        <w:t>5</w:t>
      </w:r>
      <w:r>
        <w:fldChar w:fldCharType="end"/>
      </w:r>
    </w:p>
    <w:p w14:paraId="761C32C3" w14:textId="5568CFDC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_Toc183609881 \h </w:instrText>
      </w:r>
      <w:r>
        <w:fldChar w:fldCharType="separate"/>
      </w:r>
      <w:r>
        <w:t>5</w:t>
      </w:r>
      <w:r>
        <w:fldChar w:fldCharType="end"/>
      </w:r>
    </w:p>
    <w:p w14:paraId="325A0C2F" w14:textId="32D457A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8360987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23240ED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2E3A86">
        <w:rPr>
          <w:rFonts w:cs="Arial"/>
          <w:lang w:eastAsia="ja-JP"/>
        </w:rPr>
        <w:t>5.1.MCPTT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2E3A86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83609874"/>
      <w:r w:rsidRPr="007036CE">
        <w:rPr>
          <w:b/>
        </w:rPr>
        <w:t>Verification Test Summary</w:t>
      </w:r>
      <w:bookmarkEnd w:id="7"/>
      <w:bookmarkEnd w:id="8"/>
    </w:p>
    <w:p w14:paraId="015EF2B9" w14:textId="2633017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2E3A86">
        <w:rPr>
          <w:rFonts w:cs="Arial"/>
          <w:lang w:eastAsia="ja-JP"/>
        </w:rPr>
        <w:t>5.1.MCPTT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10588F2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2E3A86">
        <w:rPr>
          <w:rFonts w:cs="Arial"/>
        </w:rPr>
        <w:t>iwd-TTCN3-B2024-06_D24wk37</w:t>
      </w:r>
      <w:r w:rsidR="0048090B">
        <w:rPr>
          <w:rFonts w:cs="Arial"/>
        </w:rPr>
        <w:fldChar w:fldCharType="end"/>
      </w:r>
    </w:p>
    <w:p w14:paraId="32370A34" w14:textId="2364211A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2E3A86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ED02D3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2E3A86">
        <w:rPr>
          <w:rFonts w:cs="Arial"/>
          <w:b/>
          <w:lang w:eastAsia="ja-JP"/>
        </w:rPr>
        <w:t>Alea - a Leonardo Company, MCXPTT Platform v. 4.2.0 - Android Client v 1.12.0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LTE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83609875"/>
      <w:r w:rsidRPr="00854C55">
        <w:rPr>
          <w:b/>
        </w:rPr>
        <w:t>Corrections required</w:t>
      </w:r>
      <w:bookmarkEnd w:id="5"/>
      <w:bookmarkEnd w:id="6"/>
      <w:bookmarkEnd w:id="9"/>
    </w:p>
    <w:p w14:paraId="11DFD92E" w14:textId="6AF608D9" w:rsidR="00E3561F" w:rsidRPr="00E3561F" w:rsidRDefault="00E35E15" w:rsidP="00E3561F">
      <w:r w:rsidRPr="00E35E15">
        <w:t>R5s240640</w:t>
      </w:r>
      <w:r>
        <w:t xml:space="preserve"> </w:t>
      </w:r>
      <w:r w:rsidR="004715D9">
        <w:t>was</w:t>
      </w:r>
      <w:r>
        <w:t xml:space="preserve"> implemented on top of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ATSVersion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iwd-TTCN3-B2024-06_D24wk37</w:t>
      </w:r>
      <w:r>
        <w:rPr>
          <w:rFonts w:cs="Arial"/>
        </w:rPr>
        <w:fldChar w:fldCharType="end"/>
      </w:r>
      <w:r>
        <w:rPr>
          <w:rFonts w:cs="Arial"/>
        </w:rPr>
        <w:t xml:space="preserve"> TTCN, as well as corrections listed </w:t>
      </w:r>
      <w:r w:rsidR="00603A7B">
        <w:rPr>
          <w:rFonts w:cs="Arial"/>
        </w:rPr>
        <w:t xml:space="preserve">in this section as </w:t>
      </w:r>
      <w:r>
        <w:rPr>
          <w:rFonts w:cs="Arial"/>
        </w:rPr>
        <w:t>below</w:t>
      </w:r>
      <w:r w:rsidR="00603A7B">
        <w:rPr>
          <w:rFonts w:cs="Arial"/>
        </w:rPr>
        <w:t>.</w:t>
      </w:r>
    </w:p>
    <w:p w14:paraId="6567DAB3" w14:textId="5016EA4C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609876"/>
      <w:bookmarkStart w:id="11" w:name="_Ref173157194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2E3A86">
        <w:rPr>
          <w:b/>
          <w:noProof/>
          <w:lang w:val="pt-BR"/>
        </w:rPr>
        <w:t>1</w:t>
      </w:r>
      <w:bookmarkEnd w:id="10"/>
      <w:r w:rsidR="006D4DFA">
        <w:rPr>
          <w:b/>
          <w:lang w:val="pt-BR"/>
        </w:rPr>
        <w:fldChar w:fldCharType="end"/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9119F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89119F" w:rsidRPr="00E751F5" w:rsidRDefault="0089119F" w:rsidP="0089119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27A7A073" w:rsidR="0089119F" w:rsidRPr="002D56A7" w:rsidRDefault="0089119F" w:rsidP="0089119F">
            <w:pPr>
              <w:spacing w:after="0"/>
            </w:pPr>
            <w:proofErr w:type="spellStart"/>
            <w:r w:rsidRPr="00B34401">
              <w:t>f_SIP_InstanceId</w:t>
            </w:r>
            <w:proofErr w:type="spellEnd"/>
            <w:r w:rsidRPr="00B34401">
              <w:t>()</w:t>
            </w:r>
          </w:p>
        </w:tc>
      </w:tr>
      <w:tr w:rsidR="0089119F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89119F" w:rsidRPr="00E751F5" w:rsidRDefault="0089119F" w:rsidP="008911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8924BB" w14:textId="77777777" w:rsidR="0089119F" w:rsidRDefault="0089119F" w:rsidP="0089119F">
            <w:r w:rsidRPr="00B34401">
              <w:t xml:space="preserve">In MCSUEID generation, the </w:t>
            </w:r>
            <w:proofErr w:type="spellStart"/>
            <w:r w:rsidRPr="00B34401">
              <w:t>Instance_ID</w:t>
            </w:r>
            <w:proofErr w:type="spellEnd"/>
            <w:r w:rsidRPr="00B34401">
              <w:t xml:space="preserve"> is generated using IMEI along with angular brackets &lt;..&gt;. </w:t>
            </w:r>
          </w:p>
          <w:p w14:paraId="3E3D77C5" w14:textId="5022291C" w:rsidR="0089119F" w:rsidRPr="00A573C1" w:rsidRDefault="0089119F" w:rsidP="0089119F">
            <w:pPr>
              <w:rPr>
                <w:lang w:val="en-US"/>
              </w:rPr>
            </w:pPr>
            <w:r w:rsidRPr="00B34401">
              <w:t xml:space="preserve">This string is used in function like </w:t>
            </w:r>
            <w:proofErr w:type="spellStart"/>
            <w:r w:rsidRPr="00B34401">
              <w:t>f_MCX_HTTP_ConfigurationGroupManagementSubscription</w:t>
            </w:r>
            <w:proofErr w:type="spellEnd"/>
            <w:r w:rsidRPr="00B34401">
              <w:t xml:space="preserve"> for generating URI </w:t>
            </w:r>
            <w:proofErr w:type="spellStart"/>
            <w:r w:rsidRPr="00B34401">
              <w:t>resource_list</w:t>
            </w:r>
            <w:proofErr w:type="spellEnd"/>
            <w:r w:rsidRPr="00B34401">
              <w:t>. But the angular brackets are reserved char, and shall not be present</w:t>
            </w:r>
          </w:p>
        </w:tc>
      </w:tr>
      <w:tr w:rsidR="0089119F" w14:paraId="2EE06418" w14:textId="77777777" w:rsidTr="00EA3878">
        <w:tc>
          <w:tcPr>
            <w:tcW w:w="1985" w:type="dxa"/>
          </w:tcPr>
          <w:p w14:paraId="4BF7969C" w14:textId="77777777" w:rsidR="0089119F" w:rsidRPr="00E751F5" w:rsidRDefault="0089119F" w:rsidP="008911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5AF6AFA2" w:rsidR="0089119F" w:rsidRPr="00A573C1" w:rsidRDefault="0089119F" w:rsidP="0089119F">
            <w:pPr>
              <w:pStyle w:val="CRCoverPage"/>
              <w:spacing w:after="0"/>
              <w:rPr>
                <w:rFonts w:ascii="Times New Roman" w:hAnsi="Times New Roman"/>
                <w:noProof/>
                <w:lang w:val="en-SG"/>
              </w:rPr>
            </w:pPr>
            <w:r>
              <w:rPr>
                <w:rFonts w:ascii="Times New Roman" w:hAnsi="Times New Roman"/>
              </w:rPr>
              <w:t>Removed the angular brackets.</w:t>
            </w:r>
          </w:p>
        </w:tc>
      </w:tr>
      <w:tr w:rsidR="0089119F" w14:paraId="349BF3BB" w14:textId="77777777" w:rsidTr="00EA3878">
        <w:tc>
          <w:tcPr>
            <w:tcW w:w="1985" w:type="dxa"/>
          </w:tcPr>
          <w:p w14:paraId="716CB7DE" w14:textId="77777777" w:rsidR="0089119F" w:rsidRPr="00E751F5" w:rsidRDefault="0089119F" w:rsidP="008911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AAC8128" w:rsidR="0089119F" w:rsidRPr="001B0DAB" w:rsidRDefault="007306CA" w:rsidP="0089119F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7306CA">
              <w:t>IMS_SIP_Templates.ttcn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1F20AE7C" w:rsidR="00007D89" w:rsidRPr="0030200C" w:rsidRDefault="0030200C" w:rsidP="00EA3878">
            <w:pPr>
              <w:rPr>
                <w:rFonts w:ascii="Arial" w:hAnsi="Arial"/>
                <w:highlight w:val="cyan"/>
              </w:rPr>
            </w:pPr>
            <w:r w:rsidRPr="0030200C">
              <w:rPr>
                <w:rFonts w:ascii="Arial" w:hAnsi="Arial"/>
                <w:highlight w:val="cyan"/>
              </w:rPr>
              <w:t xml:space="preserve">Accepted in principle: </w:t>
            </w:r>
            <w:proofErr w:type="spellStart"/>
            <w:r w:rsidRPr="0030200C">
              <w:rPr>
                <w:rFonts w:ascii="Arial" w:hAnsi="Arial"/>
                <w:highlight w:val="cyan"/>
              </w:rPr>
              <w:t>f_SIP_InstanceId</w:t>
            </w:r>
            <w:proofErr w:type="spellEnd"/>
            <w:r w:rsidRPr="0030200C">
              <w:rPr>
                <w:rFonts w:ascii="Arial" w:hAnsi="Arial"/>
                <w:highlight w:val="cyan"/>
              </w:rPr>
              <w:t xml:space="preserve"> split into </w:t>
            </w:r>
            <w:proofErr w:type="spellStart"/>
            <w:r w:rsidRPr="0030200C">
              <w:rPr>
                <w:rFonts w:ascii="Arial" w:hAnsi="Arial"/>
                <w:highlight w:val="cyan"/>
              </w:rPr>
              <w:t>f_SIP_InstanceId</w:t>
            </w:r>
            <w:proofErr w:type="spellEnd"/>
            <w:r w:rsidRPr="0030200C">
              <w:rPr>
                <w:rFonts w:ascii="Arial" w:hAnsi="Arial"/>
                <w:highlight w:val="cyan"/>
              </w:rPr>
              <w:t xml:space="preserve"> and </w:t>
            </w:r>
            <w:proofErr w:type="spellStart"/>
            <w:r w:rsidRPr="0030200C">
              <w:rPr>
                <w:rFonts w:ascii="Arial" w:hAnsi="Arial"/>
                <w:highlight w:val="cyan"/>
              </w:rPr>
              <w:t>f_SIP_InstanceIdWithAngleBrackets</w:t>
            </w:r>
            <w:proofErr w:type="spellEnd"/>
            <w:r w:rsidRPr="0030200C">
              <w:rPr>
                <w:rFonts w:ascii="Arial" w:hAnsi="Arial"/>
                <w:highlight w:val="cyan"/>
              </w:rPr>
              <w:t xml:space="preserve"> as otherwise common IMS implementation gets broken.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FDF" w14:textId="77777777" w:rsidR="00DC7670" w:rsidRPr="00E730DE" w:rsidRDefault="00A573C1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f_SIP_InstanceId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hexstring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px_IMEI_Def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4A18F94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3B20F296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hex2str(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A0748B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"</w:t>
            </w:r>
            <w:r w:rsidRPr="00C113E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&lt;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urn:gsma:imei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:"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0, 8) &amp; "-"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8, 6) &amp; "-0</w:t>
            </w:r>
            <w:r w:rsidRPr="00C113E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&gt;</w:t>
            </w: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";// @sic R5s160006 sic@</w:t>
            </w:r>
          </w:p>
          <w:p w14:paraId="047EA294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92FBD7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87221D6" w14:textId="07854752" w:rsidR="004A437D" w:rsidRPr="00A32194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6D49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f_SIP_InstanceId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hexstring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px_IMEI_Def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6F207497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B25B459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hex2str(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0849EF7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"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urn:gsma:imei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:"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0, 8) &amp; "-"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8, 6) &amp; "-0</w:t>
            </w: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";// @sic R5s160006 sic@</w:t>
            </w:r>
          </w:p>
          <w:p w14:paraId="7AD31B08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FC0EFA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510531E" w14:textId="77B7A945" w:rsidR="004A437D" w:rsidRPr="00F754C8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215661DC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83609877"/>
      <w:bookmarkStart w:id="13" w:name="_Ref173152103"/>
      <w:bookmarkStart w:id="14" w:name="_Ref1731522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2E3A86">
        <w:rPr>
          <w:b/>
          <w:noProof/>
          <w:lang w:val="pt-BR"/>
        </w:rPr>
        <w:t>2</w:t>
      </w:r>
      <w:bookmarkEnd w:id="12"/>
      <w:r w:rsidR="006D4DFA">
        <w:rPr>
          <w:b/>
          <w:lang w:val="pt-BR"/>
        </w:rPr>
        <w:fldChar w:fldCharType="end"/>
      </w:r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71AD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0B71AD" w:rsidRPr="009E7581" w:rsidRDefault="000B71AD" w:rsidP="000B71AD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64A400AC" w:rsidR="000B71AD" w:rsidRPr="002102B6" w:rsidRDefault="000B71AD" w:rsidP="000B71AD">
            <w:pPr>
              <w:spacing w:after="0"/>
            </w:pPr>
            <w:proofErr w:type="spellStart"/>
            <w:r w:rsidRPr="00E730DE">
              <w:t>fl_MCX_SIP_Registration_McsInfo</w:t>
            </w:r>
            <w:proofErr w:type="spellEnd"/>
            <w:r>
              <w:t>()</w:t>
            </w:r>
          </w:p>
        </w:tc>
      </w:tr>
      <w:tr w:rsidR="000B71AD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0B71AD" w:rsidRPr="00E751F5" w:rsidRDefault="000B71AD" w:rsidP="000B71A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4DED1315" w:rsidR="000B71AD" w:rsidRPr="002102B6" w:rsidRDefault="000B71AD" w:rsidP="000B71AD">
            <w:r>
              <w:t>The ‘</w:t>
            </w:r>
            <w:proofErr w:type="spellStart"/>
            <w:r>
              <w:t>urn:uuid</w:t>
            </w:r>
            <w:proofErr w:type="spellEnd"/>
            <w:r>
              <w:t xml:space="preserve">’ pattern match string definition is not correct. The last set of characters are being checked with 12 characters but since it’s defined as ‘#12’, the compiler is considering only single digit, </w:t>
            </w:r>
            <w:proofErr w:type="spellStart"/>
            <w:r>
              <w:t>ie</w:t>
            </w:r>
            <w:proofErr w:type="spellEnd"/>
            <w:r>
              <w:t>. #1 and ignores ‘2’.</w:t>
            </w:r>
          </w:p>
        </w:tc>
      </w:tr>
      <w:tr w:rsidR="000B71AD" w14:paraId="7407264A" w14:textId="77777777" w:rsidTr="00393147">
        <w:tc>
          <w:tcPr>
            <w:tcW w:w="1985" w:type="dxa"/>
          </w:tcPr>
          <w:p w14:paraId="778FCA6C" w14:textId="77777777" w:rsidR="000B71AD" w:rsidRPr="00E751F5" w:rsidRDefault="000B71AD" w:rsidP="000B71A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717E4D" w14:textId="4E10110C" w:rsidR="000B71AD" w:rsidRPr="002102B6" w:rsidRDefault="000B71AD" w:rsidP="000B71AD">
            <w:pPr>
              <w:pStyle w:val="CRCoverPage"/>
              <w:spacing w:after="0"/>
              <w:rPr>
                <w:rFonts w:ascii="Times New Roman" w:hAnsi="Times New Roman"/>
                <w:noProof/>
                <w:lang w:val="en-SG"/>
              </w:rPr>
            </w:pPr>
            <w:r>
              <w:rPr>
                <w:rFonts w:ascii="Times New Roman" w:hAnsi="Times New Roman"/>
              </w:rPr>
              <w:t xml:space="preserve">Parenthesis is </w:t>
            </w:r>
            <w:r w:rsidR="001952CF">
              <w:rPr>
                <w:rFonts w:ascii="Times New Roman" w:hAnsi="Times New Roman"/>
              </w:rPr>
              <w:t>added</w:t>
            </w:r>
            <w:r>
              <w:rPr>
                <w:rFonts w:ascii="Times New Roman" w:hAnsi="Times New Roman"/>
              </w:rPr>
              <w:t xml:space="preserve"> for 2 digit numbers to consider as a whole number for pattern checking.</w:t>
            </w:r>
          </w:p>
        </w:tc>
      </w:tr>
      <w:tr w:rsidR="000B71AD" w14:paraId="4E6BB301" w14:textId="77777777" w:rsidTr="00393147">
        <w:tc>
          <w:tcPr>
            <w:tcW w:w="1985" w:type="dxa"/>
          </w:tcPr>
          <w:p w14:paraId="5154C850" w14:textId="77777777" w:rsidR="000B71AD" w:rsidRPr="00E751F5" w:rsidRDefault="000B71AD" w:rsidP="000B71A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6424F7D2" w:rsidR="000B71AD" w:rsidRPr="002102B6" w:rsidRDefault="000B71AD" w:rsidP="000B71AD">
            <w:pPr>
              <w:spacing w:after="0"/>
              <w:rPr>
                <w:noProof/>
              </w:rPr>
            </w:pPr>
            <w:proofErr w:type="spellStart"/>
            <w:r>
              <w:t>MCX_SIP_Registration.ttcn</w:t>
            </w:r>
            <w:proofErr w:type="spellEnd"/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057DE5EE" w:rsidR="003D5C7D" w:rsidRPr="00E751F5" w:rsidRDefault="0030200C" w:rsidP="0039314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74A" w14:textId="77777777" w:rsidR="00253C81" w:rsidRPr="00D60324" w:rsidRDefault="006C51C6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fl_MCX_SIP_Registration_McsInfo</w:t>
            </w:r>
            <w:proofErr w:type="spell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CD18309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IMS_Request_Type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p_IMS_Request,</w:t>
            </w:r>
          </w:p>
          <w:p w14:paraId="5C9C98E1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p_PublishWithServiceAuthorization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false) runs on MCX_IMS_PTC return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MCX_ServiceInfo_Type</w:t>
            </w:r>
            <w:proofErr w:type="spellEnd"/>
          </w:p>
          <w:p w14:paraId="7EA1DACF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25426B2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5D38EF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f_MCX_IMS_PTC_SecurityParameters_GetAccessToken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405DDA21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v_CurrentClientId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f_MCX_IMS_PTC_ClientId_Get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6B85EB65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:= pattern "</w:t>
            </w:r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urn:uuid:[a-zA-Z0-9]#8-[a-zA-Z0-9]#4-[a-zA-Z0-9]#4-[a-zA-Z0-9]#4-[a-zA-Z0-9]#</w:t>
            </w:r>
            <w:r w:rsidRPr="008439D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12</w:t>
            </w: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0BA45F81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v_MCPTT_InfoTemplate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cr_MCPTT_Info_Base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8398652" w14:textId="41E2B60E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MCVideo_Info_Type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v_MCVideo_InfoTemplate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cr_MCVideo_Info_Base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8372C15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A31507B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3D269898" w14:textId="498EE699" w:rsidR="003D5C7D" w:rsidRPr="006C51C6" w:rsidRDefault="006C51C6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2097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fl_MCX_SIP_Registration_McsInfo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07C1573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IMS_Request_Type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p_IMS_Request,</w:t>
            </w:r>
          </w:p>
          <w:p w14:paraId="434FB964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p_PublishWithServiceAuthorization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false) runs on MCX_IMS_PTC return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MCX_ServiceInfo_Type</w:t>
            </w:r>
            <w:proofErr w:type="spellEnd"/>
          </w:p>
          <w:p w14:paraId="6487F849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F4CE2E2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A8D430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f_MCX_IMS_PTC_SecurityParameters_GetAccessToken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0EE11859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v_CurrentClientId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f_MCX_IMS_PTC_ClientId_Get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6C6FB8D0" w14:textId="557C54C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:= pattern "</w:t>
            </w:r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urn:uuid:[a-zA-Z0-9]#8-[a-zA-Z0-9]#4-[a-zA-Z0-9]#4-[a-zA-Z0-9]#4-[a-zA-Z0-9]#</w:t>
            </w:r>
            <w:r w:rsidRPr="00253C8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(12)</w:t>
            </w: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15120365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v_MCPTT_InfoTemplate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cr_MCPTT_Info_Base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F18E8AB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MCVideo_Info_Type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v_MCVideo_InfoTemplate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cr_MCVideo_Info_Base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9A2E40E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913B158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47162D60" w14:textId="6B41877C" w:rsidR="00F666F4" w:rsidRPr="005640D9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49142670"/>
      <w:bookmarkStart w:id="19" w:name="_Toc183609878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  <w:bookmarkEnd w:id="19"/>
    </w:p>
    <w:p w14:paraId="3376348C" w14:textId="5981E1F4" w:rsidR="00EC68D4" w:rsidRDefault="00EC68D4" w:rsidP="00EC68D4">
      <w:pPr>
        <w:rPr>
          <w:rFonts w:cs="Arial"/>
        </w:rPr>
      </w:pPr>
      <w:bookmarkStart w:id="20" w:name="_Toc122434494"/>
      <w:bookmarkStart w:id="21" w:name="_Toc295288971"/>
      <w:bookmarkStart w:id="22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775F28B1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25AA3E8D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01BBE6CC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5B1FFE82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49142671"/>
      <w:bookmarkStart w:id="24" w:name="_Toc183609879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bookmarkEnd w:id="24"/>
    </w:p>
    <w:bookmarkStart w:id="25" w:name="_Hlk120026754"/>
    <w:bookmarkStart w:id="26" w:name="_Hlk149142633"/>
    <w:p w14:paraId="718D1A2F" w14:textId="35D723E2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7" w:name="_Toc183609880"/>
      <w:r w:rsidR="002E3A86">
        <w:rPr>
          <w:rStyle w:val="ui-provider"/>
          <w:b/>
          <w:bCs/>
        </w:rPr>
        <w:t>Alea - a Leonardo Company, MCXPTT Platform v. 4.2.0 - Android Client v 1.12.0</w:t>
      </w:r>
      <w:bookmarkEnd w:id="27"/>
      <w:r>
        <w:rPr>
          <w:rStyle w:val="ui-provider"/>
          <w:b/>
          <w:bCs/>
        </w:rPr>
        <w:fldChar w:fldCharType="end"/>
      </w:r>
    </w:p>
    <w:bookmarkEnd w:id="25"/>
    <w:p w14:paraId="4D326958" w14:textId="03453E42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6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2E3A86">
        <w:rPr>
          <w:rFonts w:cs="Arial"/>
        </w:rPr>
        <w:t>Alea - a Leonardo Company, MCXPTT Platform v. 4.2.0 - Android Client v 1.12.0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2E3A86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417E7EAF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2E3A86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13EDE669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2E3A86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49142673"/>
      <w:bookmarkStart w:id="32" w:name="_Toc183609881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bookmarkEnd w:id="3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064A0349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2E3A86">
              <w:rPr>
                <w:rFonts w:cs="Arial"/>
                <w:b/>
                <w:noProof/>
                <w:sz w:val="18"/>
              </w:rPr>
              <w:t>240681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2E3A86">
              <w:rPr>
                <w:rFonts w:cs="Arial"/>
                <w:bCs/>
                <w:sz w:val="18"/>
              </w:rPr>
              <w:t>Re-verification of MCPTT test case 5.1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1E25E" w14:textId="77777777" w:rsidR="00663AE5" w:rsidRDefault="00663AE5">
      <w:r>
        <w:separator/>
      </w:r>
    </w:p>
  </w:endnote>
  <w:endnote w:type="continuationSeparator" w:id="0">
    <w:p w14:paraId="3933F439" w14:textId="77777777" w:rsidR="00663AE5" w:rsidRDefault="0066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D5AF5" w14:textId="77777777" w:rsidR="00663AE5" w:rsidRDefault="00663AE5">
      <w:r>
        <w:separator/>
      </w:r>
    </w:p>
  </w:footnote>
  <w:footnote w:type="continuationSeparator" w:id="0">
    <w:p w14:paraId="2AF6D1F9" w14:textId="77777777" w:rsidR="00663AE5" w:rsidRDefault="0066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90C"/>
    <w:rsid w:val="001F2C28"/>
    <w:rsid w:val="001F3342"/>
    <w:rsid w:val="001F375F"/>
    <w:rsid w:val="001F428B"/>
    <w:rsid w:val="001F552C"/>
    <w:rsid w:val="00207C1F"/>
    <w:rsid w:val="002102B6"/>
    <w:rsid w:val="002110A2"/>
    <w:rsid w:val="002130AF"/>
    <w:rsid w:val="00215336"/>
    <w:rsid w:val="0021651D"/>
    <w:rsid w:val="002222AA"/>
    <w:rsid w:val="00224561"/>
    <w:rsid w:val="0023203E"/>
    <w:rsid w:val="002321AD"/>
    <w:rsid w:val="00252BCA"/>
    <w:rsid w:val="00253C81"/>
    <w:rsid w:val="00253E33"/>
    <w:rsid w:val="0026004D"/>
    <w:rsid w:val="002640DD"/>
    <w:rsid w:val="00264C40"/>
    <w:rsid w:val="00265769"/>
    <w:rsid w:val="00266EB8"/>
    <w:rsid w:val="00272C27"/>
    <w:rsid w:val="00275D12"/>
    <w:rsid w:val="00275F33"/>
    <w:rsid w:val="0028238E"/>
    <w:rsid w:val="00283765"/>
    <w:rsid w:val="0028401E"/>
    <w:rsid w:val="00284FEB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0C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5FC4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B68"/>
    <w:rsid w:val="00403C53"/>
    <w:rsid w:val="00410371"/>
    <w:rsid w:val="00411BE2"/>
    <w:rsid w:val="00421A92"/>
    <w:rsid w:val="004222D3"/>
    <w:rsid w:val="004242F1"/>
    <w:rsid w:val="0042632C"/>
    <w:rsid w:val="00435796"/>
    <w:rsid w:val="00441A8B"/>
    <w:rsid w:val="004715D9"/>
    <w:rsid w:val="004760A5"/>
    <w:rsid w:val="0048090B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141D9"/>
    <w:rsid w:val="00514A33"/>
    <w:rsid w:val="0051580D"/>
    <w:rsid w:val="00515D2B"/>
    <w:rsid w:val="0052042E"/>
    <w:rsid w:val="00520C56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6A6B"/>
    <w:rsid w:val="00547111"/>
    <w:rsid w:val="0054751E"/>
    <w:rsid w:val="0055002B"/>
    <w:rsid w:val="005502E0"/>
    <w:rsid w:val="00550976"/>
    <w:rsid w:val="005536F4"/>
    <w:rsid w:val="00556D1A"/>
    <w:rsid w:val="005601F1"/>
    <w:rsid w:val="00561711"/>
    <w:rsid w:val="00562FC1"/>
    <w:rsid w:val="00566EBC"/>
    <w:rsid w:val="00572006"/>
    <w:rsid w:val="005744EE"/>
    <w:rsid w:val="00577FE9"/>
    <w:rsid w:val="0058307D"/>
    <w:rsid w:val="00590C5D"/>
    <w:rsid w:val="00590CAC"/>
    <w:rsid w:val="00592D74"/>
    <w:rsid w:val="005A4CE0"/>
    <w:rsid w:val="005A6C67"/>
    <w:rsid w:val="005B0C79"/>
    <w:rsid w:val="005B0E32"/>
    <w:rsid w:val="005B2BDC"/>
    <w:rsid w:val="005B39DB"/>
    <w:rsid w:val="005C06BD"/>
    <w:rsid w:val="005C577E"/>
    <w:rsid w:val="005C7BA9"/>
    <w:rsid w:val="005D6F68"/>
    <w:rsid w:val="005E2C44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02F0"/>
    <w:rsid w:val="00621188"/>
    <w:rsid w:val="00622653"/>
    <w:rsid w:val="006257ED"/>
    <w:rsid w:val="00626544"/>
    <w:rsid w:val="0062739B"/>
    <w:rsid w:val="006273C5"/>
    <w:rsid w:val="00635690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1292F"/>
    <w:rsid w:val="00717171"/>
    <w:rsid w:val="00720B3C"/>
    <w:rsid w:val="00720E0E"/>
    <w:rsid w:val="007217DE"/>
    <w:rsid w:val="0072189A"/>
    <w:rsid w:val="007306CA"/>
    <w:rsid w:val="0073112A"/>
    <w:rsid w:val="007330F1"/>
    <w:rsid w:val="00733D8D"/>
    <w:rsid w:val="00745C21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5AFF"/>
    <w:rsid w:val="00791FBD"/>
    <w:rsid w:val="00792342"/>
    <w:rsid w:val="007946CB"/>
    <w:rsid w:val="00796887"/>
    <w:rsid w:val="007977A8"/>
    <w:rsid w:val="007A09A2"/>
    <w:rsid w:val="007A3538"/>
    <w:rsid w:val="007A6DE5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3C0A"/>
    <w:rsid w:val="007F474B"/>
    <w:rsid w:val="007F7259"/>
    <w:rsid w:val="008040A8"/>
    <w:rsid w:val="00805C6A"/>
    <w:rsid w:val="00810888"/>
    <w:rsid w:val="00810E3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CCC"/>
    <w:rsid w:val="008D4170"/>
    <w:rsid w:val="008E3CA3"/>
    <w:rsid w:val="008E6B54"/>
    <w:rsid w:val="008F03C7"/>
    <w:rsid w:val="008F1EDD"/>
    <w:rsid w:val="008F2C3A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4681"/>
    <w:rsid w:val="009371D4"/>
    <w:rsid w:val="00937AC2"/>
    <w:rsid w:val="00940BF4"/>
    <w:rsid w:val="00941992"/>
    <w:rsid w:val="00941E30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E0375"/>
    <w:rsid w:val="009E0B17"/>
    <w:rsid w:val="009E196B"/>
    <w:rsid w:val="009E3297"/>
    <w:rsid w:val="009E5299"/>
    <w:rsid w:val="009E52A3"/>
    <w:rsid w:val="009E7581"/>
    <w:rsid w:val="009F1BA2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22A87"/>
    <w:rsid w:val="00B24188"/>
    <w:rsid w:val="00B252C9"/>
    <w:rsid w:val="00B2547E"/>
    <w:rsid w:val="00B258BB"/>
    <w:rsid w:val="00B26181"/>
    <w:rsid w:val="00B30E3B"/>
    <w:rsid w:val="00B4741C"/>
    <w:rsid w:val="00B5037A"/>
    <w:rsid w:val="00B51C78"/>
    <w:rsid w:val="00B51FE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3EC5"/>
    <w:rsid w:val="00BA5160"/>
    <w:rsid w:val="00BA51D9"/>
    <w:rsid w:val="00BB2C57"/>
    <w:rsid w:val="00BB5DFC"/>
    <w:rsid w:val="00BC1AC0"/>
    <w:rsid w:val="00BC27FD"/>
    <w:rsid w:val="00BC3E97"/>
    <w:rsid w:val="00BC580C"/>
    <w:rsid w:val="00BC70FA"/>
    <w:rsid w:val="00BD00F5"/>
    <w:rsid w:val="00BD12DA"/>
    <w:rsid w:val="00BD279D"/>
    <w:rsid w:val="00BD6BB8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503C4"/>
    <w:rsid w:val="00C5621A"/>
    <w:rsid w:val="00C57747"/>
    <w:rsid w:val="00C63429"/>
    <w:rsid w:val="00C635EB"/>
    <w:rsid w:val="00C66BA2"/>
    <w:rsid w:val="00C679BC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52D4"/>
    <w:rsid w:val="00D35F68"/>
    <w:rsid w:val="00D37D4E"/>
    <w:rsid w:val="00D4197E"/>
    <w:rsid w:val="00D477A5"/>
    <w:rsid w:val="00D50255"/>
    <w:rsid w:val="00D51F71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C507D"/>
    <w:rsid w:val="00DC7670"/>
    <w:rsid w:val="00DD036B"/>
    <w:rsid w:val="00DD4FBC"/>
    <w:rsid w:val="00DD7B42"/>
    <w:rsid w:val="00DE2674"/>
    <w:rsid w:val="00DE34CF"/>
    <w:rsid w:val="00DE7AE1"/>
    <w:rsid w:val="00DF12BA"/>
    <w:rsid w:val="00DF362E"/>
    <w:rsid w:val="00DF5BC9"/>
    <w:rsid w:val="00DF6F62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621D"/>
    <w:rsid w:val="00F60463"/>
    <w:rsid w:val="00F6183C"/>
    <w:rsid w:val="00F62FF2"/>
    <w:rsid w:val="00F63255"/>
    <w:rsid w:val="00F666F4"/>
    <w:rsid w:val="00F66C92"/>
    <w:rsid w:val="00F66CD0"/>
    <w:rsid w:val="00F754C8"/>
    <w:rsid w:val="00F77A35"/>
    <w:rsid w:val="00F8110D"/>
    <w:rsid w:val="00F83472"/>
    <w:rsid w:val="00F84CA6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787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1390</Words>
  <Characters>7924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2024-11-29T09:07:00Z</dcterms:created>
  <dcterms:modified xsi:type="dcterms:W3CDTF">2024-11-29T10:34:00Z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240680</vt:i4>
  </property>
  <property fmtid="{D5CDD505-2E9C-101B-9397-08002B2CF9AE}" pid="9" name="Spec#">
    <vt:lpwstr>36.579-5</vt:lpwstr>
  </property>
  <property fmtid="{D5CDD505-2E9C-101B-9397-08002B2CF9AE}" pid="10" name="Cr#">
    <vt:lpwstr>0124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2024-11-26</vt:lpwstr>
  </property>
  <property fmtid="{D5CDD505-2E9C-101B-9397-08002B2CF9AE}" pid="18" name="Release">
    <vt:lpwstr>Rel-18</vt:lpwstr>
  </property>
  <property fmtid="{D5CDD505-2E9C-101B-9397-08002B2CF9AE}" pid="19" name="CrTitle">
    <vt:lpwstr>Re-verification of MCPTT test case 5.1 to the MCX ATS with MCX-EUTRA model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iwd-TTCN3-B2024-06_D24wk37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4.2.0 - Android Client v 1.12.0</vt:lpwstr>
  </property>
  <property fmtid="{D5CDD505-2E9C-101B-9397-08002B2CF9AE}" pid="24" name="TCname">
    <vt:lpwstr>5.1.MCPTT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5_1_MCPTT</vt:lpwstr>
  </property>
</Properties>
</file>