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R5s240660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MAC DL SPS test case 7.1.1.6.1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4BDC57" w:rsidR="001E41F3" w:rsidRDefault="00B676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4F018" w14:textId="7C640C0B" w:rsidR="00123D76" w:rsidRDefault="00123D76" w:rsidP="00123D7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Step 16 is voided via R5-244723, however its implementation is still present in TTCN.</w:t>
            </w:r>
          </w:p>
          <w:p w14:paraId="1F0BA961" w14:textId="698DB383" w:rsidR="00123D76" w:rsidRDefault="00123D76" w:rsidP="00123D7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Since the time for sending CRC corrupted data at step 17 is fixed, so we expect NACK according to TTI of CRC corrupted data.</w:t>
            </w:r>
          </w:p>
          <w:p w14:paraId="708AA7DE" w14:textId="4C7E3B86" w:rsidR="001E41F3" w:rsidRDefault="00123D76" w:rsidP="00123D7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current logic for allowing upto 3 NACKS (step 18) and one ACK is incorrect, it fails to meet the condition that only one ack is required at step 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66C9E" w14:textId="77777777" w:rsidR="00123D76" w:rsidRPr="00B833D0" w:rsidRDefault="00123D76" w:rsidP="00123D7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Removed the step 16 to allocate DL SPS Grant.</w:t>
            </w:r>
          </w:p>
          <w:p w14:paraId="3971D6F2" w14:textId="77777777" w:rsidR="00123D76" w:rsidRPr="00D9336F" w:rsidRDefault="00123D76" w:rsidP="00123D7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TTI for receiving NACK is defined with ‘</w:t>
            </w:r>
            <w:r w:rsidRPr="002D76B7">
              <w:rPr>
                <w:rFonts w:cs="Arial"/>
                <w:lang w:val="en-US"/>
              </w:rPr>
              <w:t>v_TimingUL_7</w:t>
            </w:r>
            <w:r>
              <w:rPr>
                <w:rFonts w:cs="Arial"/>
                <w:lang w:val="en-US"/>
              </w:rPr>
              <w:t>’</w:t>
            </w:r>
            <w:r>
              <w:rPr>
                <w:rFonts w:cs="Arial"/>
              </w:rPr>
              <w:t xml:space="preserve"> instead of ‘Any Time’</w:t>
            </w:r>
          </w:p>
          <w:p w14:paraId="31C656EC" w14:textId="5F4FCAD1" w:rsidR="001E41F3" w:rsidRDefault="00123D76" w:rsidP="00123D7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Modifed handling to accept 3 NACKs  and only 1 ACK for step 18,21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92288" w:rsidR="001E41F3" w:rsidRDefault="00123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34F53" w:rsidR="001E41F3" w:rsidRDefault="00123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7.1.1.6.1.ENDC, 7.1.1.6.1.NR5GC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D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3D76" w:rsidRDefault="00123D76" w:rsidP="00123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1737C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3D76" w:rsidRDefault="00123D76" w:rsidP="00123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3D76" w:rsidRDefault="00123D76" w:rsidP="00123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D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3D76" w:rsidRDefault="00123D76" w:rsidP="00123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982147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3D76" w:rsidRDefault="00123D76" w:rsidP="00123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3D76" w:rsidRDefault="00123D76" w:rsidP="00123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D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3D76" w:rsidRDefault="00123D76" w:rsidP="00123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419AB3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3D76" w:rsidRDefault="00123D76" w:rsidP="00123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3D76" w:rsidRDefault="00123D76" w:rsidP="00123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B22E1" w14:textId="77777777" w:rsidR="00A77FCA" w:rsidRPr="00D83A7A" w:rsidRDefault="00A77FCA" w:rsidP="00A77FC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22909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4300C1" w14:textId="550AFA59" w:rsidR="00761E2B" w:rsidRDefault="00A77FC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1E2B" w:rsidRPr="00571BFF">
        <w:rPr>
          <w:rFonts w:cs="Arial"/>
          <w:iCs/>
        </w:rPr>
        <w:t>Table of Contents</w:t>
      </w:r>
      <w:r w:rsidR="00761E2B">
        <w:tab/>
      </w:r>
      <w:r w:rsidR="00761E2B">
        <w:fldChar w:fldCharType="begin"/>
      </w:r>
      <w:r w:rsidR="00761E2B">
        <w:instrText xml:space="preserve"> PAGEREF _Toc182290985 \h </w:instrText>
      </w:r>
      <w:r w:rsidR="00761E2B">
        <w:fldChar w:fldCharType="separate"/>
      </w:r>
      <w:r w:rsidR="00761E2B">
        <w:t>2</w:t>
      </w:r>
      <w:r w:rsidR="00761E2B">
        <w:fldChar w:fldCharType="end"/>
      </w:r>
    </w:p>
    <w:p w14:paraId="5680EC04" w14:textId="7001AE33" w:rsidR="00761E2B" w:rsidRDefault="00761E2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1BF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1BF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_Toc182290986 \h </w:instrText>
      </w:r>
      <w:r>
        <w:fldChar w:fldCharType="separate"/>
      </w:r>
      <w:r>
        <w:t>3</w:t>
      </w:r>
      <w:r>
        <w:fldChar w:fldCharType="end"/>
      </w:r>
    </w:p>
    <w:p w14:paraId="2AEB319E" w14:textId="53B0AF56" w:rsidR="00761E2B" w:rsidRDefault="00761E2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1BF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1BF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_Toc182290987 \h </w:instrText>
      </w:r>
      <w:r>
        <w:fldChar w:fldCharType="separate"/>
      </w:r>
      <w:r>
        <w:t>3</w:t>
      </w:r>
      <w:r>
        <w:fldChar w:fldCharType="end"/>
      </w:r>
    </w:p>
    <w:p w14:paraId="1BDB3DE9" w14:textId="55AF833F" w:rsidR="00761E2B" w:rsidRDefault="00761E2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1BF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1BFF">
        <w:rPr>
          <w:rFonts w:cs="Arial"/>
          <w:color w:val="000000"/>
          <w:lang w:eastAsia="en-GB"/>
        </w:rPr>
        <w:t xml:space="preserve">Change </w:t>
      </w:r>
      <w:r w:rsidRPr="00571BF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_Toc182290988 \h </w:instrText>
      </w:r>
      <w:r>
        <w:fldChar w:fldCharType="separate"/>
      </w:r>
      <w:r>
        <w:t>3</w:t>
      </w:r>
      <w:r>
        <w:fldChar w:fldCharType="end"/>
      </w:r>
    </w:p>
    <w:p w14:paraId="3A90A7AE" w14:textId="44E2E05F" w:rsidR="00A77FCA" w:rsidRDefault="00A77FCA" w:rsidP="00A77FCA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A7D8F0F" w14:textId="77777777" w:rsidR="00A77FCA" w:rsidRDefault="00A77FCA" w:rsidP="00A77FC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2290986"/>
      <w:r>
        <w:rPr>
          <w:b/>
          <w:lang w:eastAsia="ja-JP"/>
        </w:rPr>
        <w:lastRenderedPageBreak/>
        <w:t>Overview</w:t>
      </w:r>
      <w:bookmarkEnd w:id="2"/>
      <w:bookmarkEnd w:id="3"/>
    </w:p>
    <w:p w14:paraId="1DE60BEA" w14:textId="5A79A9E7" w:rsidR="00A77FCA" w:rsidRDefault="00A77FCA" w:rsidP="00A77F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</w:t>
      </w:r>
      <w:r w:rsidR="00123D76">
        <w:rPr>
          <w:rFonts w:cs="Arial"/>
        </w:rPr>
        <w:t>4</w:t>
      </w:r>
      <w:r w:rsidRPr="00A37C31">
        <w:rPr>
          <w:rFonts w:cs="Arial"/>
        </w:rPr>
        <w:t>-0</w:t>
      </w:r>
      <w:r w:rsidR="00123D76">
        <w:rPr>
          <w:rFonts w:cs="Arial"/>
        </w:rPr>
        <w:t>6</w:t>
      </w:r>
      <w:r w:rsidRPr="00A37C31">
        <w:rPr>
          <w:rFonts w:cs="Arial"/>
        </w:rPr>
        <w:t>_D2</w:t>
      </w:r>
      <w:r>
        <w:rPr>
          <w:rFonts w:cs="Arial"/>
        </w:rPr>
        <w:t>4</w:t>
      </w:r>
      <w:r w:rsidRPr="00A37C31">
        <w:rPr>
          <w:rFonts w:cs="Arial"/>
        </w:rPr>
        <w:t>wk</w:t>
      </w:r>
      <w:r w:rsidR="00123D76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D63E534" w14:textId="1029B53B" w:rsidR="00A77FCA" w:rsidRDefault="00A77FCA" w:rsidP="00A77F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hyperlink r:id="rId13" w:history="1">
        <w:r w:rsidR="00123D76" w:rsidRPr="001433E2">
          <w:rPr>
            <w:rStyle w:val="Hyperlink"/>
            <w:rFonts w:cs="Arial"/>
            <w:lang w:eastAsia="ja-JP"/>
          </w:rPr>
          <w:t>mohit.kanchan@keysight.com</w:t>
        </w:r>
      </w:hyperlink>
      <w:r w:rsidR="00123D76">
        <w:rPr>
          <w:rFonts w:cs="Arial"/>
          <w:lang w:eastAsia="ja-JP"/>
        </w:rPr>
        <w:t xml:space="preserve"> </w:t>
      </w:r>
    </w:p>
    <w:p w14:paraId="1C5CC386" w14:textId="77777777" w:rsidR="00A77FCA" w:rsidRDefault="00A77FCA" w:rsidP="00A77FC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2290987"/>
      <w:r w:rsidRPr="00854C55">
        <w:rPr>
          <w:b/>
        </w:rPr>
        <w:t>Corrections required</w:t>
      </w:r>
      <w:bookmarkEnd w:id="4"/>
      <w:bookmarkEnd w:id="5"/>
      <w:bookmarkEnd w:id="6"/>
    </w:p>
    <w:p w14:paraId="2DC5B808" w14:textId="77777777" w:rsidR="00A77FCA" w:rsidRDefault="00A77FCA" w:rsidP="00A77FCA"/>
    <w:p w14:paraId="1531E845" w14:textId="77777777" w:rsidR="00A77FCA" w:rsidRDefault="00A77FCA" w:rsidP="00A77FCA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SimSun" w:cs="Arial"/>
          <w:color w:val="000000"/>
          <w:lang w:val="en-US" w:eastAsia="zh-CN"/>
        </w:rPr>
      </w:pPr>
      <w:bookmarkStart w:id="7" w:name="_Toc18229098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77FCA" w14:paraId="534BA4DC" w14:textId="77777777" w:rsidTr="007B63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EFB" w14:textId="77777777" w:rsidR="00A77FCA" w:rsidRDefault="00A77FCA" w:rsidP="007B63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9AB2" w14:textId="77777777" w:rsidR="00A77FCA" w:rsidRPr="00B65B1E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34B4C">
              <w:rPr>
                <w:rFonts w:ascii="Arial" w:hAnsi="Arial" w:cs="Arial"/>
                <w:lang w:eastAsia="en-GB"/>
              </w:rPr>
              <w:t>f</w:t>
            </w:r>
            <w:r w:rsidRPr="000C401D">
              <w:rPr>
                <w:rFonts w:ascii="Arial" w:hAnsi="Arial" w:cs="Arial"/>
                <w:lang w:eastAsia="en-GB"/>
              </w:rPr>
              <w:t>_TC_7_1_1_6_1_NR_TestBody1</w:t>
            </w:r>
          </w:p>
        </w:tc>
      </w:tr>
      <w:tr w:rsidR="00A77FCA" w14:paraId="6F823B30" w14:textId="77777777" w:rsidTr="007B638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20D" w14:textId="77777777" w:rsidR="00A77FCA" w:rsidRDefault="00A77FCA" w:rsidP="007B63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264D" w14:textId="4980B2DB" w:rsidR="00A77FCA" w:rsidRPr="005C33B2" w:rsidRDefault="003845E4" w:rsidP="00123D76">
            <w:pPr>
              <w:pStyle w:val="B2"/>
              <w:numPr>
                <w:ilvl w:val="0"/>
                <w:numId w:val="4"/>
              </w:num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Step 16 is voided </w:t>
            </w:r>
            <w:r w:rsidR="00A96699">
              <w:rPr>
                <w:rFonts w:ascii="Arial" w:hAnsi="Arial" w:cs="Arial"/>
                <w:lang w:eastAsia="zh-CN"/>
              </w:rPr>
              <w:t xml:space="preserve">via </w:t>
            </w:r>
            <w:r w:rsidR="00A96699" w:rsidRPr="00A96699">
              <w:rPr>
                <w:rFonts w:ascii="Arial" w:hAnsi="Arial" w:cs="Arial"/>
                <w:lang w:eastAsia="zh-CN"/>
              </w:rPr>
              <w:t>R5-244723</w:t>
            </w:r>
            <w:r w:rsidR="00A96699">
              <w:rPr>
                <w:rFonts w:ascii="Arial" w:hAnsi="Arial" w:cs="Arial"/>
                <w:lang w:eastAsia="zh-CN"/>
              </w:rPr>
              <w:t>, however its implementation is still present in TTCN.</w:t>
            </w:r>
          </w:p>
          <w:p w14:paraId="3E4BF1AA" w14:textId="77777777" w:rsidR="00A77FCA" w:rsidRDefault="00A77FCA" w:rsidP="00123D76">
            <w:pPr>
              <w:pStyle w:val="B2"/>
              <w:numPr>
                <w:ilvl w:val="0"/>
                <w:numId w:val="4"/>
              </w:num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Since the time for sending CRC corrupted data at step 17 is fixed, so we expect NACK according to TTI of CRC corrupted data.</w:t>
            </w:r>
          </w:p>
          <w:p w14:paraId="0282D06B" w14:textId="6648D4C0" w:rsidR="00A77FCA" w:rsidRPr="008D31B6" w:rsidRDefault="00A77FCA" w:rsidP="00123D76">
            <w:pPr>
              <w:pStyle w:val="B2"/>
              <w:numPr>
                <w:ilvl w:val="0"/>
                <w:numId w:val="4"/>
              </w:num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 logic for </w:t>
            </w:r>
            <w:r w:rsidR="00A96699">
              <w:rPr>
                <w:rFonts w:ascii="Arial" w:hAnsi="Arial" w:cs="Arial"/>
                <w:lang w:eastAsia="zh-CN"/>
              </w:rPr>
              <w:t>allowing</w:t>
            </w:r>
            <w:r>
              <w:rPr>
                <w:rFonts w:ascii="Arial" w:hAnsi="Arial" w:cs="Arial"/>
                <w:lang w:eastAsia="zh-CN"/>
              </w:rPr>
              <w:t xml:space="preserve"> upto 3 NACKS (step 18)</w:t>
            </w:r>
            <w:r w:rsidR="00A96699">
              <w:rPr>
                <w:rFonts w:ascii="Arial" w:hAnsi="Arial" w:cs="Arial"/>
                <w:lang w:eastAsia="zh-CN"/>
              </w:rPr>
              <w:t xml:space="preserve"> and one ACK</w:t>
            </w:r>
            <w:r>
              <w:rPr>
                <w:rFonts w:ascii="Arial" w:hAnsi="Arial" w:cs="Arial"/>
                <w:lang w:eastAsia="zh-CN"/>
              </w:rPr>
              <w:t xml:space="preserve"> is incorrect</w:t>
            </w:r>
            <w:r w:rsidR="00A96699">
              <w:rPr>
                <w:rFonts w:ascii="Arial" w:hAnsi="Arial" w:cs="Arial"/>
                <w:lang w:eastAsia="zh-CN"/>
              </w:rPr>
              <w:t xml:space="preserve">, it </w:t>
            </w:r>
            <w:r>
              <w:rPr>
                <w:rFonts w:ascii="Arial" w:hAnsi="Arial" w:cs="Arial"/>
                <w:lang w:eastAsia="zh-CN"/>
              </w:rPr>
              <w:t>fails to meet the condition that only one ack is required at step 21.</w:t>
            </w:r>
          </w:p>
        </w:tc>
      </w:tr>
      <w:tr w:rsidR="00A77FCA" w14:paraId="65DCBE1D" w14:textId="77777777" w:rsidTr="007B63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19E" w14:textId="77777777" w:rsidR="00A77FCA" w:rsidRDefault="00A77FCA" w:rsidP="007B63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91CC" w14:textId="105AFB2D" w:rsidR="00A77FCA" w:rsidRPr="00B833D0" w:rsidRDefault="00A77FCA" w:rsidP="00761E2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Removed </w:t>
            </w:r>
            <w:r w:rsidR="00A96699">
              <w:rPr>
                <w:rFonts w:cs="Arial"/>
              </w:rPr>
              <w:t xml:space="preserve">the step 16 to allocate </w:t>
            </w:r>
            <w:r>
              <w:rPr>
                <w:rFonts w:cs="Arial"/>
              </w:rPr>
              <w:t>DL SPS Grant.</w:t>
            </w:r>
          </w:p>
          <w:p w14:paraId="78E7FB46" w14:textId="77777777" w:rsidR="00A77FCA" w:rsidRPr="00D9336F" w:rsidRDefault="00A77FCA" w:rsidP="00761E2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TTI for receiving NACK is defined with ‘</w:t>
            </w:r>
            <w:r w:rsidRPr="002D76B7">
              <w:rPr>
                <w:rFonts w:cs="Arial"/>
                <w:lang w:val="en-US"/>
              </w:rPr>
              <w:t>v_TimingUL_7</w:t>
            </w:r>
            <w:r>
              <w:rPr>
                <w:rFonts w:cs="Arial"/>
                <w:lang w:val="en-US"/>
              </w:rPr>
              <w:t>’</w:t>
            </w:r>
            <w:r>
              <w:rPr>
                <w:rFonts w:cs="Arial"/>
              </w:rPr>
              <w:t xml:space="preserve"> instead of ‘Any Time’</w:t>
            </w:r>
          </w:p>
          <w:p w14:paraId="769FA729" w14:textId="77777777" w:rsidR="00A77FCA" w:rsidRPr="00CA6EC3" w:rsidRDefault="00A77FCA" w:rsidP="00761E2B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>
              <w:rPr>
                <w:noProof/>
              </w:rPr>
              <w:t>Modifed handling to accept 3 NACKs  and only 1 ACK for step 18,21</w:t>
            </w:r>
          </w:p>
        </w:tc>
      </w:tr>
      <w:tr w:rsidR="00A77FCA" w14:paraId="5D670D50" w14:textId="77777777" w:rsidTr="007B63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FDE" w14:textId="77777777" w:rsidR="00A77FCA" w:rsidRDefault="00A77FCA" w:rsidP="007B63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F9E" w14:textId="43D568B3" w:rsidR="00A77FCA" w:rsidRDefault="00A77FCA" w:rsidP="007B638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NR5GC_RRCSteps</w:t>
            </w:r>
            <w:r w:rsidR="00123D7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A77FCA" w14:paraId="7566C885" w14:textId="77777777" w:rsidTr="007B63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A9C0" w14:textId="77777777" w:rsidR="00A77FCA" w:rsidRPr="00390C04" w:rsidRDefault="00A77FCA" w:rsidP="007B63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90C0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5F9" w14:textId="7F7DD9CF" w:rsidR="00A77FCA" w:rsidRPr="00390C04" w:rsidRDefault="00390C04" w:rsidP="007B6389">
            <w:pPr>
              <w:rPr>
                <w:rFonts w:ascii="Arial" w:hAnsi="Arial"/>
                <w:highlight w:val="cyan"/>
                <w:lang w:eastAsia="zh-CN"/>
              </w:rPr>
            </w:pPr>
            <w:r w:rsidRPr="00390C04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3279912" w14:textId="77777777" w:rsidR="00A77FCA" w:rsidRDefault="00A77FCA" w:rsidP="00A77FCA">
      <w:pPr>
        <w:rPr>
          <w:lang w:val="en-US" w:eastAsia="zh-CN"/>
        </w:rPr>
      </w:pPr>
    </w:p>
    <w:p w14:paraId="2127F9AB" w14:textId="77777777" w:rsidR="00A77FCA" w:rsidRDefault="00A77FCA" w:rsidP="00A77F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77FCA" w14:paraId="2C351378" w14:textId="77777777" w:rsidTr="007B63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DC7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A3385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395A95">
              <w:rPr>
                <w:rFonts w:ascii="Arial" w:hAnsi="Arial" w:cs="Arial"/>
                <w:lang w:eastAsia="de-DE"/>
              </w:rPr>
              <w:t xml:space="preserve"> function f_TC_7_1_1_6_1_NR_TestBody1(DRB_Identity p_NR_DRB_Id) runs on NR_BASE_PTC return SubFrameTiming_Type</w:t>
            </w:r>
          </w:p>
          <w:p w14:paraId="7D933BF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{</w:t>
            </w:r>
          </w:p>
          <w:p w14:paraId="1471175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const integer const_SPS_Period :=80; // period in milli seconds</w:t>
            </w:r>
          </w:p>
          <w:p w14:paraId="5198B0D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const integer const_HARQ_Id := 1; //arbitrarily selected in steps 17 and 20</w:t>
            </w:r>
          </w:p>
          <w:p w14:paraId="69C4A18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NR_MAC_SDU_Type v_EncodedRlcPdu1;</w:t>
            </w:r>
          </w:p>
          <w:p w14:paraId="3774F90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template (value) NR_MAC_SDU_SubPDU_List_Type v_SDU_SubPDUListDL;</w:t>
            </w:r>
          </w:p>
          <w:p w14:paraId="1D82649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template (value) NR_MAC_PDUList_Type v_MAC_PDUListDL;</w:t>
            </w:r>
          </w:p>
          <w:p w14:paraId="2E5A205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v_TimingDL;</w:t>
            </w:r>
          </w:p>
          <w:p w14:paraId="5298875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v_TimingDL_2;</w:t>
            </w:r>
          </w:p>
          <w:p w14:paraId="408E1D7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v_TimingDL_CRNTI;</w:t>
            </w:r>
          </w:p>
          <w:p w14:paraId="270CD21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v_TimingUL_1;</w:t>
            </w:r>
          </w:p>
          <w:p w14:paraId="31E4AC3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v_TimingUL_2;</w:t>
            </w:r>
          </w:p>
          <w:p w14:paraId="2CAFE7D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v_TimingUL_3;</w:t>
            </w:r>
          </w:p>
          <w:p w14:paraId="735CFFF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v_TimingUL_4;</w:t>
            </w:r>
          </w:p>
          <w:p w14:paraId="51D5563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v_TimingUL_5_CRNTI;</w:t>
            </w:r>
          </w:p>
          <w:p w14:paraId="0058622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v_TimingUL_6;</w:t>
            </w:r>
          </w:p>
          <w:p w14:paraId="59BA4F8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//var SubFrameTiming_Type v_TimingUL_7;</w:t>
            </w:r>
          </w:p>
          <w:p w14:paraId="5B89D45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//var SubFrameTiming_Type v_TimingUL_8;</w:t>
            </w:r>
          </w:p>
          <w:p w14:paraId="51A333B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v_TimingUL_9;</w:t>
            </w:r>
          </w:p>
          <w:p w14:paraId="7D02E85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v_TimingUL_10;</w:t>
            </w:r>
          </w:p>
          <w:p w14:paraId="73981FA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v_TimingUL_11;</w:t>
            </w:r>
          </w:p>
          <w:p w14:paraId="2E043A8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SubFrameTiming_Type v_TimingDL_Step11b;  //@sic R5s240268 sic@</w:t>
            </w:r>
          </w:p>
          <w:p w14:paraId="7346A25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SubcarrierSpacing v_SCS := f_NR_CellInfo_GetSCS(nr_Cell1);</w:t>
            </w:r>
          </w:p>
          <w:p w14:paraId="77CFA8A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v_I_MCS;      // Modulation and Coding Scehme Index</w:t>
            </w:r>
          </w:p>
          <w:p w14:paraId="74859A4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v_N_PRB;      // Number of physical resource Blocks</w:t>
            </w:r>
          </w:p>
          <w:p w14:paraId="447C9BF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 var NR_PhysicalParameters_Type v_NR_PhysicalParameters := f_NR_CellInfo_GetPhysicalParameters(nr_Cell1);</w:t>
            </w:r>
          </w:p>
          <w:p w14:paraId="7B791F0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template (value) NR_DciDlInfo_Type v_DciDlInfo := f_NR_DciDlInfo_Init(v_NR_PhysicalParameters, cds_NR_DciFormat_1_0_Params_SetPDSCHarqIndicator(v_NR_PhysicalParameters.SubcarrierSpacing, -, cs_NR_DciFormat_1_X_PdschHarqTimingIndicator('111'B)), cs_NR_RedundancyVersionList_SingleRV(0));  //@sic R5s237339 sic@</w:t>
            </w:r>
          </w:p>
          <w:p w14:paraId="70A88C3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R5s240155 sic@</w:t>
            </w:r>
          </w:p>
          <w:p w14:paraId="0D17DBD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R5s240563 sic@</w:t>
            </w:r>
          </w:p>
          <w:p w14:paraId="6759BA6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v_RetransSchInt := 8; //suitable for FDD</w:t>
            </w:r>
          </w:p>
          <w:p w14:paraId="7851899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i;</w:t>
            </w:r>
          </w:p>
          <w:p w14:paraId="6B1937B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NR_RedundancyVersionList_Type v_RVList := {0, 2, 3, 1, 0};</w:t>
            </w:r>
          </w:p>
          <w:p w14:paraId="417AF55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v_Nack_Count := 0;</w:t>
            </w:r>
          </w:p>
          <w:p w14:paraId="2522FBA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v_Ack_Count := 0;</w:t>
            </w:r>
          </w:p>
          <w:p w14:paraId="4A1DD2F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5344E7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2B3E0A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timer t_Watchdog := 10.0;</w:t>
            </w:r>
          </w:p>
          <w:p w14:paraId="79BF7A4E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</w:t>
            </w:r>
          </w:p>
          <w:p w14:paraId="41C3EF5B" w14:textId="77777777" w:rsidR="00A77FCA" w:rsidRPr="0024278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Pr="00242783">
              <w:rPr>
                <w:rFonts w:ascii="Arial" w:hAnsi="Arial" w:cs="Arial"/>
                <w:lang w:val="en-US" w:eastAsia="en-GB"/>
              </w:rPr>
              <w:t>//Start default UL Grant WA#</w:t>
            </w:r>
          </w:p>
          <w:p w14:paraId="14C25AFD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783">
              <w:rPr>
                <w:rFonts w:ascii="Arial" w:hAnsi="Arial" w:cs="Arial"/>
                <w:lang w:val="en-US" w:eastAsia="en-GB"/>
              </w:rPr>
              <w:t xml:space="preserve">    f_NR_ULGrantConfiguration_Start(nr_Cell1);</w:t>
            </w:r>
          </w:p>
          <w:p w14:paraId="7F29691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2B14E4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Configure for indication of UL HARQ ACK/NACK</w:t>
            </w:r>
          </w:p>
          <w:p w14:paraId="1714D92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f_NR_SS_SystemIndCtrlConfig(nr_Cell1, cds_NR_SystemIndCtrl_UL_HARQ(enable));</w:t>
            </w:r>
          </w:p>
          <w:p w14:paraId="15DC760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Initialise Nprb and Imcs for TBsize=352</w:t>
            </w:r>
          </w:p>
          <w:p w14:paraId="45A8CCD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R5s230300 sic@</w:t>
            </w:r>
          </w:p>
          <w:p w14:paraId="77C786A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if ( f_NR_CellInfo_GetIsFR1(nr_Cell1)) {v_N_PRB := 7; v_I_MCS:= 3;} //TS 38.508-1 Table 4.6.3-51 Table 4.6.3-51 =1, so 38.523-3 Table B.1.1.2-3</w:t>
            </w:r>
          </w:p>
          <w:p w14:paraId="3C85D57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else {v_N_PRB :=11 ; v_I_MCS:= 0}//TS 38.508-1 Table 4.6.3-51 Table 4.6.3-51 =0, so 38.523-3 Table B.1.1.1-3</w:t>
            </w:r>
          </w:p>
          <w:p w14:paraId="755B089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064E12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v_TimingDL := f_NR_GetNextSendOccasion_DL(nr_Cell1, 480);</w:t>
            </w:r>
          </w:p>
          <w:p w14:paraId="791E181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v_TimingUL_1:=  v_TimingDL;</w:t>
            </w:r>
          </w:p>
          <w:p w14:paraId="128F076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v_TimingUL_1.Symbol := valueof(cs_SymbolTimingInfo_Any); //@sic R5s230088 sic@</w:t>
            </w:r>
          </w:p>
          <w:p w14:paraId="141C5E6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select(v_SCS) {</w:t>
            </w:r>
          </w:p>
          <w:p w14:paraId="1F5F4B2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case(kHz15) {</w:t>
            </w:r>
          </w:p>
          <w:p w14:paraId="25D3AD1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v_TimingDL.Subframe.Number := 1;</w:t>
            </w:r>
          </w:p>
          <w:p w14:paraId="44A3A6C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v_TimingUL_1.Subframe.Number := 9;</w:t>
            </w:r>
          </w:p>
          <w:p w14:paraId="55427B0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275DD9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case(kHz30) {</w:t>
            </w:r>
          </w:p>
          <w:p w14:paraId="2EC27F8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v_TimingDL.Subframe.Number := 0;</w:t>
            </w:r>
          </w:p>
          <w:p w14:paraId="76A28B1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v_TimingDL.Slot.SlotOffset.Numerology1 := 0;</w:t>
            </w:r>
          </w:p>
          <w:p w14:paraId="54BF14F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v_TimingUL_1.Subframe.Number := 4;</w:t>
            </w:r>
          </w:p>
          <w:p w14:paraId="41956F7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v_TimingUL_1.Slot.SlotOffset.Numerology1 := 0;</w:t>
            </w:r>
          </w:p>
          <w:p w14:paraId="1CE16F7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F7CDB4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case(kHz120) {</w:t>
            </w:r>
          </w:p>
          <w:p w14:paraId="43F5FAF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v_TimingDL.Subframe.Number := 0;</w:t>
            </w:r>
          </w:p>
          <w:p w14:paraId="4EAA392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v_TimingDL.Slot.SlotOffset.Numerology3 := 1;</w:t>
            </w:r>
          </w:p>
          <w:p w14:paraId="735ED84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v_TimingUL_1.Subframe.Number := 1;</w:t>
            </w:r>
          </w:p>
          <w:p w14:paraId="189B9FC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v_TimingUL_1.Slot.SlotOffset.Numerology3 := 1;</w:t>
            </w:r>
          </w:p>
          <w:p w14:paraId="254CEDC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134BDC3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 else { FatalError(__FILE__, __LINE__, "Invalid SubCarrierSapcing"); }</w:t>
            </w:r>
          </w:p>
          <w:p w14:paraId="604CF94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404394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f_NR_SS_CellConfig_DciDlInfo_NoRetransmission(nr_Cell1);</w:t>
            </w:r>
          </w:p>
          <w:p w14:paraId="3116A89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"Steps 1 - 2" siclog@</w:t>
            </w:r>
          </w:p>
          <w:p w14:paraId="4D4DB6F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f_NR_DL_SpsAssignmentConfiguration(nr_Cell1,cs_TimingInfo_NR( v_TimingDL),v_N_PRB,v_I_MCS);</w:t>
            </w:r>
          </w:p>
          <w:p w14:paraId="3970F7F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t_Watchdog.start;</w:t>
            </w:r>
          </w:p>
          <w:p w14:paraId="3DE5E7E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37FF01C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(0, crs_NR_PDCP_SDU_38B, 1)));//@sic R5-227518 sic@</w:t>
            </w:r>
          </w:p>
          <w:p w14:paraId="4CF32BB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 v_SDU_SubPDUListDL := { cs_NR_MAC_SDU_SubPDU_LI8(tsc_LCID_SCG_Bearer, v_EncodedRlcPdu1) };</w:t>
            </w:r>
          </w:p>
          <w:p w14:paraId="27E10D2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v_MAC_PDUListDL := { cs_NR_DL_MAC_PDU_SDU_SubPDU_Padding(v_SDU_SubPDUListDL) };</w:t>
            </w:r>
          </w:p>
          <w:p w14:paraId="7FC387A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p_NR_DRB_Id, cs_TimingInfo_NR( v_TimingDL), v_MAC_PDUListDL));</w:t>
            </w:r>
          </w:p>
          <w:p w14:paraId="0B38321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5E6722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4" siclog@</w:t>
            </w:r>
          </w:p>
          <w:p w14:paraId="74B5F4D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v_TimingDL := f_SubFrameTiming_AddMilliSeconds(v_TimingDL,const_SPS_Period);</w:t>
            </w:r>
          </w:p>
          <w:p w14:paraId="037DEE0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v_TimingUL_2 := f_SubFrameTiming_AddMilliSeconds(v_TimingUL_1,const_SPS_Period);</w:t>
            </w:r>
          </w:p>
          <w:p w14:paraId="1121AFB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45E5D7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(1, crs_NR_PDCP_SDU_38B, 1)));//@sic R5-227518 sic@</w:t>
            </w:r>
          </w:p>
          <w:p w14:paraId="4334663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v_SDU_SubPDUListDL := { cs_NR_MAC_SDU_SubPDU_LI8(tsc_LCID_SCG_Bearer, v_EncodedRlcPdu1) };</w:t>
            </w:r>
          </w:p>
          <w:p w14:paraId="4C42FAF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v_MAC_PDUListDL := { cs_NR_DL_MAC_PDU_SDU_SubPDU_Padding(v_SDU_SubPDUListDL) };</w:t>
            </w:r>
          </w:p>
          <w:p w14:paraId="40A3AB0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p_NR_DRB_Id, cs_TimingInfo_NR( v_TimingDL), v_MAC_PDUListDL));</w:t>
            </w:r>
          </w:p>
          <w:p w14:paraId="61E513B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C31599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6-7" siclog@</w:t>
            </w:r>
          </w:p>
          <w:p w14:paraId="7C4621E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v_TimingDL := f_SubFrameTiming_AddMilliSeconds(v_TimingDL,const_SPS_Period/2);</w:t>
            </w:r>
          </w:p>
          <w:p w14:paraId="2990BD3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v_TimingUL_3 := f_SubFrameTiming_AddMilliSeconds(v_TimingUL_2,const_SPS_Period/2);</w:t>
            </w:r>
          </w:p>
          <w:p w14:paraId="30B8D14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3D40B3B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(2, crs_NR_PDCP_SDU_38B, 1)));//@sic R5-227518 sic@</w:t>
            </w:r>
          </w:p>
          <w:p w14:paraId="763BF63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v_SDU_SubPDUListDL := { cs_NR_MAC_SDU_SubPDU_LI8(tsc_LCID_SCG_Bearer, v_EncodedRlcPdu1) };</w:t>
            </w:r>
          </w:p>
          <w:p w14:paraId="756130F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v_MAC_PDUListDL := { cs_NR_DL_MAC_PDU_SDU_SubPDU_Padding(v_SDU_SubPDUListDL) };</w:t>
            </w:r>
          </w:p>
          <w:p w14:paraId="2CA021D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f_NR_DL_SpsAssignmentConfiguration(nr_Cell1,cs_TimingInfo_NR( v_TimingDL),v_N_PRB,v_I_MCS);</w:t>
            </w:r>
          </w:p>
          <w:p w14:paraId="163DF75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p_NR_DRB_Id, cs_TimingInfo_NR( v_TimingDL), v_MAC_PDUListDL));</w:t>
            </w:r>
          </w:p>
          <w:p w14:paraId="62458E3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6E42E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9" siclog@</w:t>
            </w:r>
          </w:p>
          <w:p w14:paraId="1E0A619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v_TimingDL := f_SubFrameTiming_AddMilliSeconds(v_TimingDL,const_SPS_Period/2);</w:t>
            </w:r>
          </w:p>
          <w:p w14:paraId="0F4F332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v_TimingUL_4 := f_SubFrameTiming_AddMilliSeconds(v_TimingUL_3,const_SPS_Period/2);</w:t>
            </w:r>
          </w:p>
          <w:p w14:paraId="6C6B243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6558DD7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(3, crs_NR_PDCP_SDU_38B, 1)));//@sic R5-227518 sic@</w:t>
            </w:r>
          </w:p>
          <w:p w14:paraId="1D34305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v_SDU_SubPDUListDL := { cs_NR_MAC_SDU_SubPDU_LI8(tsc_LCID_SCG_Bearer, v_EncodedRlcPdu1) };</w:t>
            </w:r>
          </w:p>
          <w:p w14:paraId="762E34F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v_MAC_PDUListDL := { cs_NR_DL_MAC_PDU_SDU_SubPDU_Padding(v_SDU_SubPDUListDL) };</w:t>
            </w:r>
          </w:p>
          <w:p w14:paraId="65B3DC7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p_NR_DRB_Id, cs_TimingInfo_NR( v_TimingDL), v_MAC_PDUListDL));</w:t>
            </w:r>
          </w:p>
          <w:p w14:paraId="401EE77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CA2158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11a1, 11a2 11b1" siclog@</w:t>
            </w:r>
          </w:p>
          <w:p w14:paraId="71207AF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//C-RNTI grant auto transferred by SS</w:t>
            </w:r>
          </w:p>
          <w:p w14:paraId="061B168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R5s221197  R5s230088 R5-237339 R5-240268 sic@</w:t>
            </w:r>
          </w:p>
          <w:p w14:paraId="583AF73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if (pc_dl_SchedulingOffset_PDSCH_TypeA)</w:t>
            </w:r>
          </w:p>
          <w:p w14:paraId="692A636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{</w:t>
            </w:r>
          </w:p>
          <w:p w14:paraId="1A34344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11a1-11a2" siclog@</w:t>
            </w:r>
          </w:p>
          <w:p w14:paraId="5FC60A5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select(v_SCS) {</w:t>
            </w:r>
          </w:p>
          <w:p w14:paraId="4B878C3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case(kHz15) {</w:t>
            </w:r>
          </w:p>
          <w:p w14:paraId="2A19EC7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v_TimingDL_CRNTI := f_SubFrameTiming_AddMilliSeconds(v_TimingDL,const_SPS_Period/2 - 4); // C-RNTI ActTime with k0=4 -- k1 needs to be adjusted to 8</w:t>
            </w:r>
          </w:p>
          <w:p w14:paraId="3F90B78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         v_TimingUL_5_CRNTI := f_SubFrameTiming_AddMilliSeconds(v_TimingUL_4,const_SPS_Period/2); // Receive C-RNTI HARQ with same timing as SPS HARQ</w:t>
            </w:r>
          </w:p>
          <w:p w14:paraId="2DDE191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3C74D5F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case(kHz30) {</w:t>
            </w:r>
          </w:p>
          <w:p w14:paraId="6941BD1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v_TimingDL_CRNTI := f_SubFrameTiming_AddMilliSeconds(v_TimingDL,const_SPS_Period/2 - 2); // C-RNTI ActTime with k0=4 -- k1 needs to be adjusted to 8</w:t>
            </w:r>
          </w:p>
          <w:p w14:paraId="1A013E4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3CBF18D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0A28AAE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case(kHz120) {</w:t>
            </w:r>
          </w:p>
          <w:p w14:paraId="5532102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v_TimingDL_CRNTI := f_SubFrameTiming_AddMilliSeconds(v_TimingDL,const_SPS_Period/2 - 1); // C-RNTI ActTime with k0=4 -- k1 needs to be adjusted to 8</w:t>
            </w:r>
          </w:p>
          <w:p w14:paraId="7CA1872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v_TimingDL_CRNTI.Slot.SlotOffset.Numerology3 := 5;</w:t>
            </w:r>
          </w:p>
          <w:p w14:paraId="5BCA896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040540A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588E2E8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 else { FatalError(__FILE__, __LINE__, "Invalid SubCarrierSapcing"); }</w:t>
            </w:r>
          </w:p>
          <w:p w14:paraId="619B74B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3D9668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63E040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42E78D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//Set K1=8</w:t>
            </w:r>
          </w:p>
          <w:p w14:paraId="35DE64D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v_DciDlInfo.ResoureAssignment.TimeDomain.Index := int2bit(1, 4);</w:t>
            </w:r>
          </w:p>
          <w:p w14:paraId="2FD031E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f_NR_SS_CommonCellConfig(nr_Cell1, cas_NR_DciDlInfo_REQ(nr_Cell1, cs_TimingInfo_NR( v_TimingDL_CRNTI), v_DciDlInfo));</w:t>
            </w:r>
          </w:p>
          <w:p w14:paraId="6117268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02F2C4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=36B +3B PDCP Header+ 1B RLC UM Header + 2B MAC Header =42B=336 bits (an allowed TB size as per 38.523-3 Annex B)</w:t>
            </w:r>
          </w:p>
          <w:p w14:paraId="3CC2114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(3, crs_NR_PDCP_SDU_36B, 1)));//@sic R5-227518 sic@</w:t>
            </w:r>
          </w:p>
          <w:p w14:paraId="7C1CE1A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v_SDU_SubPDUListDL := { cs_NR_MAC_SDU_SubPDU_LI8(tsc_LCID_SCG_Bearer, v_EncodedRlcPdu1) };</w:t>
            </w:r>
          </w:p>
          <w:p w14:paraId="7B0A755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v_MAC_PDUListDL := { cs_NR_DL_MAC_PDU_SDU_SubPDU_Padding(v_SDU_SubPDUListDL) };</w:t>
            </w:r>
          </w:p>
          <w:p w14:paraId="5B45C14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DRB.send(cas_NR_DRB_COMMON_REQ_MAC_PDUList(nr_Cell1, p_NR_DRB_Id, cs_TimingInfo_NR( v_TimingDL_CRNTI), v_MAC_PDUListDL));</w:t>
            </w:r>
          </w:p>
          <w:p w14:paraId="1E15E10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866572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else</w:t>
            </w:r>
          </w:p>
          <w:p w14:paraId="192B5BC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2F6D840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//@siclog "Step 11b1" siclog@</w:t>
            </w:r>
          </w:p>
          <w:p w14:paraId="176E5E4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v_TimingDL_Step11b := f_SubFrameTiming_AddMilliSeconds(v_TimingDL,const_SPS_Period/2); // Normal SPS transmission</w:t>
            </w:r>
          </w:p>
          <w:p w14:paraId="0024897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v_TimingUL_5_CRNTI := f_SubFrameTiming_AddMilliSeconds(v_TimingUL_4,const_SPS_Period/2); // Receive HARQ with same timing as SPS HARQ</w:t>
            </w:r>
          </w:p>
          <w:p w14:paraId="14B962E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// PDCP SDU =36B +3B PDCP Header+ 1B RLC UM Header + 2B MAC Header =42B=336 bits (an allowed TB size as per 38.523-3 Annex B)</w:t>
            </w:r>
          </w:p>
          <w:p w14:paraId="27133FB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v_EncodedRlcPdu1 := f_NR_RLC_UMD_FullPDU_Encvalue(f_NR_PDCP_PDU_Encvalue(f_NR_ReturnDefaultPDCP_PDU (3, crs_NR_PDCP_SDU_36B, 1)));//@sic R5-227518 sic@</w:t>
            </w:r>
          </w:p>
          <w:p w14:paraId="2880EA0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v_SDU_SubPDUListDL := { cs_NR_MAC_SDU_SubPDU_LI8(tsc_LCID_SCG_Bearer, v_EncodedRlcPdu1) };</w:t>
            </w:r>
          </w:p>
          <w:p w14:paraId="749E7BE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v_MAC_PDUListDL := { cs_NR_DL_MAC_PDU_SDU_SubPDU_Padding(v_SDU_SubPDUListDL) };</w:t>
            </w:r>
          </w:p>
          <w:p w14:paraId="7F03848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DRB.send(cads_NR_DRB_COMMON_REQ_MAC_PDUList_NoCRNTI_Grant(nr_Cell1, p_NR_DRB_Id, cs_TimingInfo_NR( v_TimingDL_Step11b), v_MAC_PDUListDL));</w:t>
            </w:r>
          </w:p>
          <w:p w14:paraId="45006A4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BFA6FB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19CFA0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E31A98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12-13 void " siclog@</w:t>
            </w:r>
          </w:p>
          <w:p w14:paraId="6240791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14 " siclog@</w:t>
            </w:r>
          </w:p>
          <w:p w14:paraId="5E72BFF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R5-237339 sic@</w:t>
            </w:r>
          </w:p>
          <w:p w14:paraId="733B920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F5D862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v_TimingDL := f_SubFrameTiming_AddMilliSeconds(v_TimingDL,const_SPS_Period+const_SPS_Period/2);</w:t>
            </w:r>
          </w:p>
          <w:p w14:paraId="51EFA8B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v_TimingUL_6 := f_SubFrameTiming_AddMilliSeconds(v_TimingUL_4,const_SPS_Period+const_SPS_Period/2);</w:t>
            </w:r>
          </w:p>
          <w:p w14:paraId="7228FAB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2927A7E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(4, crs_NR_PDCP_SDU_38B, 1)));//@sic R5-227518 sic@</w:t>
            </w:r>
          </w:p>
          <w:p w14:paraId="71605BB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v_SDU_SubPDUListDL := { cs_NR_MAC_SDU_SubPDU_LI8(tsc_LCID_SCG_Bearer, v_EncodedRlcPdu1) };</w:t>
            </w:r>
          </w:p>
          <w:p w14:paraId="18AC95A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v_MAC_PDUListDL := { cs_NR_DL_MAC_PDU_SDU_SubPDU_Padding(v_SDU_SubPDUListDL) };</w:t>
            </w:r>
          </w:p>
          <w:p w14:paraId="2FF573B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p_NR_DRB_Id, cs_TimingInfo_NR( v_TimingDL), v_MAC_PDUListDL));</w:t>
            </w:r>
          </w:p>
          <w:p w14:paraId="76661E9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6B01CC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16-17" siclog@</w:t>
            </w:r>
          </w:p>
          <w:p w14:paraId="6D4E139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v_TimingDL := f_SubFrameTiming_AddMilliSeconds(v_TimingDL,const_SPS_Period/2);</w:t>
            </w:r>
          </w:p>
          <w:p w14:paraId="6752018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f_NR_SS_L1_TestModeConfig(nr_Cell1, cas_NR_L1_TestModeCRC_CSRNTI_REQ(nr_Cell1, cs_TimingInfo_NR( v_TimingDL), Error1AndNormal));</w:t>
            </w:r>
          </w:p>
          <w:p w14:paraId="5012C14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v_TimingDL := f_SubFrameTiming_AddMilliSeconds(v_TimingDL,const_SPS_Period/2);</w:t>
            </w:r>
          </w:p>
          <w:p w14:paraId="7A8CF9E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//v_TimingUL_7 := f_SubFrameTiming_AddMilliSeconds(v_TimingUL_6,const_SPS_Period);</w:t>
            </w:r>
          </w:p>
          <w:p w14:paraId="0D5C3FE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270D50A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(5, crs_NR_PDCP_SDU_38B, 1)));//@sic R5-227518 sic@</w:t>
            </w:r>
          </w:p>
          <w:p w14:paraId="44DCADB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v_SDU_SubPDUListDL := { cs_NR_MAC_SDU_SubPDU_LI8(tsc_LCID_SCG_Bearer, v_EncodedRlcPdu1) };</w:t>
            </w:r>
          </w:p>
          <w:p w14:paraId="6100965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v_MAC_PDUListDL := { cs_NR_DL_MAC_PDU_SDU_SubPDU_Padding(v_SDU_SubPDUListDL) };</w:t>
            </w:r>
          </w:p>
          <w:p w14:paraId="6E94CAD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f_NR_DL_SpsAssignmentConfiguration(nr_Cell1,cs_TimingInfo_NR( v_TimingDL),v_N_PRB,v_I_MCS);</w:t>
            </w:r>
          </w:p>
          <w:p w14:paraId="5D378E1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14:paraId="3754359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499DFF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/*</w:t>
            </w:r>
          </w:p>
          <w:p w14:paraId="0E32D4D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19-20" siclog@</w:t>
            </w:r>
          </w:p>
          <w:p w14:paraId="4F1BED1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v_TimingDL := f_SubFrameTiming_AddMilliSeconds(v_TimingDL,const_SPS_Period/2);</w:t>
            </w:r>
          </w:p>
          <w:p w14:paraId="7D641D1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v_TimingUL_8 := f_SubFrameTiming_AddMilliSeconds(v_TimingUL_7,const_SPS_Period/2);</w:t>
            </w:r>
          </w:p>
          <w:p w14:paraId="04BC037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f_NR_DL_SpsAssignmentConfiguration(nr_Cell1,cs_TimingInfo_NR( v_TimingDL),v_N_PRB,v_I_MCS,true);//NDI=1</w:t>
            </w:r>
          </w:p>
          <w:p w14:paraId="3BDDFAD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14:paraId="4DEC172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*/</w:t>
            </w:r>
          </w:p>
          <w:p w14:paraId="75418E0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19-20" siclog@</w:t>
            </w:r>
          </w:p>
          <w:p w14:paraId="6EF2B8B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R5s240563 sic@</w:t>
            </w:r>
          </w:p>
          <w:p w14:paraId="70A4852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for (i:=1; i&lt; 4; i:=i+1) //Scheduled 3 retransmissions assuming worst case.</w:t>
            </w:r>
          </w:p>
          <w:p w14:paraId="729589E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{</w:t>
            </w:r>
          </w:p>
          <w:p w14:paraId="6DD74CA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v_TimingDL_2 := f_SubFrameTiming_AddMilliSeconds(v_TimingDL, i * v_RetransSchInt);</w:t>
            </w:r>
          </w:p>
          <w:p w14:paraId="77A5CE9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f_NR_DL_SpsAssignmentConfiguration(nr_Cell1,cs_TimingInfo_NR( v_TimingDL_2),v_N_PRB,v_I_MCS,true,-,-,v_RVList[i]);</w:t>
            </w:r>
          </w:p>
          <w:p w14:paraId="2EF3117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DRB.send(cads_NR_DRB_COMMON_REQ_MAC_PDUList_NoCRNTI_Grant(nr_Cell1, p_NR_DRB_Id, cs_TimingInfo_NR( v_TimingDL_2), v_MAC_PDUListDL,cs_NR_HarqProcessAssignment_Explicit(const_HARQ_Id)));</w:t>
            </w:r>
          </w:p>
          <w:p w14:paraId="3DF17B9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741E16C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15CDDD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2B712D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22 " siclog@</w:t>
            </w:r>
          </w:p>
          <w:p w14:paraId="645B83F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v_TimingDL := f_SubFrameTiming_AddMilliSeconds(v_TimingDL,const_SPS_Period-10); // 10 ms earlier</w:t>
            </w:r>
          </w:p>
          <w:p w14:paraId="25E3B41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 v_TimingUL_9 := f_SubFrameTiming_AddMilliSeconds(v_TimingUL_6,2*const_SPS_Period-10);</w:t>
            </w:r>
          </w:p>
          <w:p w14:paraId="2B7FAF4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f_NR_SpsCgDeactivate(nr_Cell1, cs_TimingInfo_NR( v_TimingDL),cs_NR_SpsCgDeactivate_Pdcch_DL);</w:t>
            </w:r>
          </w:p>
          <w:p w14:paraId="5C739B4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24 " siclog@</w:t>
            </w:r>
          </w:p>
          <w:p w14:paraId="5A19730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v_TimingDL := f_SubFrameTiming_AddMilliSeconds(v_TimingDL,10+const_SPS_Period);</w:t>
            </w:r>
          </w:p>
          <w:p w14:paraId="1D5F754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v_TimingUL_10 := f_SubFrameTiming_AddMilliSeconds(v_TimingUL_9,10+const_SPS_Period);</w:t>
            </w:r>
          </w:p>
          <w:p w14:paraId="7223813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7219D1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(6, crs_NR_PDCP_SDU_38B,1)));//@sic R5-227518 sic@</w:t>
            </w:r>
          </w:p>
          <w:p w14:paraId="3F950B9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v_SDU_SubPDUListDL := { cs_NR_MAC_SDU_SubPDU_LI8(tsc_LCID_SCG_Bearer, v_EncodedRlcPdu1) };</w:t>
            </w:r>
          </w:p>
          <w:p w14:paraId="53E9B60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v_MAC_PDUListDL := { cs_NR_DL_MAC_PDU_SDU_SubPDU_Padding(v_SDU_SubPDUListDL) };</w:t>
            </w:r>
          </w:p>
          <w:p w14:paraId="47FA250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p_NR_DRB_Id, cs_TimingInfo_NR( v_TimingDL), v_MAC_PDUListDL));</w:t>
            </w:r>
          </w:p>
          <w:p w14:paraId="626A831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26-27 " siclog@</w:t>
            </w:r>
          </w:p>
          <w:p w14:paraId="2B34AAA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v_TimingDL := f_SubFrameTiming_AddMilliSeconds(v_TimingDL,const_SPS_Period);</w:t>
            </w:r>
          </w:p>
          <w:p w14:paraId="1E83AE9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v_TimingUL_11 := f_SubFrameTiming_AddMilliSeconds(v_TimingUL_10,const_SPS_Period);</w:t>
            </w:r>
          </w:p>
          <w:p w14:paraId="3CCCF21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f_NR_DL_SpsAssignmentConfiguration(nr_Cell1,cs_TimingInfo_NR( v_TimingDL),v_N_PRB,v_I_MCS);</w:t>
            </w:r>
          </w:p>
          <w:p w14:paraId="1D6FB75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p_NR_DRB_Id, cs_TimingInfo_NR( v_TimingDL), v_MAC_PDUListDL));</w:t>
            </w:r>
          </w:p>
          <w:p w14:paraId="61D968C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R5-237339 R5s240155 R5s240268 sic@</w:t>
            </w:r>
          </w:p>
          <w:p w14:paraId="6C95BB3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if (pc_dl_SchedulingOffset_PDSCH_TypeA) //Default DCI configuraton.</w:t>
            </w:r>
          </w:p>
          <w:p w14:paraId="473CF34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084E5FE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//undo Set K1=8</w:t>
            </w:r>
          </w:p>
          <w:p w14:paraId="41C1408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f_NR_SS_CellConfig_DciDlInfo_NoRetransmission(nr_Cell1,cs_TimingInfo_NR(f_SubFrameTiming_AddMilliSeconds(v_TimingDL,50)));</w:t>
            </w:r>
          </w:p>
          <w:p w14:paraId="2DD6978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</w:t>
            </w:r>
          </w:p>
          <w:p w14:paraId="1C7FC6E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CFE298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D8B7D2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3" siclog@</w:t>
            </w:r>
          </w:p>
          <w:p w14:paraId="1B4C1C4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SYSIND.receive(car_NR_SYSTEM_UL_HARQ_IND_Timing(nr_Cell1, ack, cr_TimingInfo_NR( v_TimingUL_1) ));</w:t>
            </w:r>
          </w:p>
          <w:p w14:paraId="51E4A52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f_NR_PreliminaryPass(__FILE__, __LINE__, "Step 3");</w:t>
            </w:r>
          </w:p>
          <w:p w14:paraId="4BA1BF0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5" siclog@</w:t>
            </w:r>
          </w:p>
          <w:p w14:paraId="172B8B2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SYSIND.receive(car_NR_SYSTEM_UL_HARQ_IND_Timing(nr_Cell1, ack, cr_TimingInfo_NR( v_TimingUL_2) ));</w:t>
            </w:r>
          </w:p>
          <w:p w14:paraId="7C851AF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f_NR_PreliminaryPass(__FILE__, __LINE__, "Step 5");</w:t>
            </w:r>
          </w:p>
          <w:p w14:paraId="1967AB5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8" siclog@</w:t>
            </w:r>
          </w:p>
          <w:p w14:paraId="3924814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SYSIND.receive(car_NR_SYSTEM_UL_HARQ_IND_Timing(nr_Cell1, ack, cr_TimingInfo_NR( v_TimingUL_3) ));</w:t>
            </w:r>
          </w:p>
          <w:p w14:paraId="4880000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f_NR_PreliminaryPass(__FILE__, __LINE__, "Step 8");</w:t>
            </w:r>
          </w:p>
          <w:p w14:paraId="718E86E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3D93A4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10 11a3 or 11b2" siclog@</w:t>
            </w:r>
          </w:p>
          <w:p w14:paraId="3F9CCB9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R5s230088 sic@</w:t>
            </w:r>
          </w:p>
          <w:p w14:paraId="7D3C5DD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0FE8DB1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[] SYSIND.receive(car_NR_SYSTEM_UL_HARQ_IND_Timing(nr_Cell1, ack, cr_TimingInfo_NR( v_TimingUL_4) ))</w:t>
            </w:r>
          </w:p>
          <w:p w14:paraId="732A076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2E6AD28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f_NR_SetVerdictFailOrInconc(__FILE__, __LINE__, "Step 10");</w:t>
            </w:r>
          </w:p>
          <w:p w14:paraId="531B9C9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repeat;</w:t>
            </w:r>
          </w:p>
          <w:p w14:paraId="65546B3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2A1BC3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[] SYSIND.receive(car_NR_SYSTEM_UL_HARQ_IND_Timing(nr_Cell1, ack, cr_TimingInfo_NR( v_TimingUL_5_CRNTI) ))</w:t>
            </w:r>
          </w:p>
          <w:p w14:paraId="41BECD1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4FCEEB4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f_NR_PreliminaryPass(__FILE__, __LINE__, "Step 11a3 or 11b2");</w:t>
            </w:r>
          </w:p>
          <w:p w14:paraId="50241F2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14CB6B9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AEB4C9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FE5C9F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// @siclog "Step 15" siclog@</w:t>
            </w:r>
          </w:p>
          <w:p w14:paraId="7D8200C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SYSIND.receive(car_NR_SYSTEM_UL_HARQ_IND_Timing(nr_Cell1, ack, cr_TimingInfo_NR( v_TimingUL_6) ));</w:t>
            </w:r>
          </w:p>
          <w:p w14:paraId="7F64389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f_NR_PreliminaryPass(__FILE__, __LINE__, "Step 15");</w:t>
            </w:r>
          </w:p>
          <w:p w14:paraId="42DBED8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/*</w:t>
            </w:r>
          </w:p>
          <w:p w14:paraId="0A33DA1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// @siclog "Step 18" siclog@</w:t>
            </w:r>
          </w:p>
          <w:p w14:paraId="0243595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SYSIND.receive(car_NR_SYSTEM_UL_HARQ_IND_Timing(nr_Cell1, nack, cr_TimingInfo_NR( v_TimingUL_7) ));</w:t>
            </w:r>
          </w:p>
          <w:p w14:paraId="6CC7FB8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//f_NR_SetVerdictFailOrInconc(__FILE__, __LINE__, "Step 18");</w:t>
            </w:r>
          </w:p>
          <w:p w14:paraId="4F0A6E5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// @siclog "Step 21" siclog@</w:t>
            </w:r>
          </w:p>
          <w:p w14:paraId="5E373AB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SYSIND.receive(car_NR_SYSTEM_UL_HARQ_IND_Timing(nr_Cell1, ack, cr_TimingInfo_NR( v_TimingUL_8) ));</w:t>
            </w:r>
          </w:p>
          <w:p w14:paraId="07D58E0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f_NR_PreliminaryPass(__FILE__, __LINE__, "Step 21");</w:t>
            </w:r>
          </w:p>
          <w:p w14:paraId="26B55CF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*/</w:t>
            </w:r>
          </w:p>
          <w:p w14:paraId="16BBFD5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R5s240563 sic@</w:t>
            </w:r>
          </w:p>
          <w:p w14:paraId="44F3DB3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18 &amp; 21" siclog@</w:t>
            </w:r>
          </w:p>
          <w:p w14:paraId="5A2E6FB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42801D3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[]SYSIND.receive(car_NR_SYSTEM_UL_HARQ_IND_Timing(nr_Cell1, ack, cr_TimingInfo_Any ))</w:t>
            </w:r>
          </w:p>
          <w:p w14:paraId="47EE86A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24AF7D5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v_Ack_Count := v_Ack_Count +1;</w:t>
            </w:r>
          </w:p>
          <w:p w14:paraId="7B677A6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if ((v_Ack_Count + v_Nack_Count) &lt; 3) {</w:t>
            </w:r>
          </w:p>
          <w:p w14:paraId="4BD04D9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repeat;</w:t>
            </w:r>
          </w:p>
          <w:p w14:paraId="113D50E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856815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else {</w:t>
            </w:r>
          </w:p>
          <w:p w14:paraId="29ACE05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f_NR_PreliminaryPass(__FILE__, __LINE__, "Step 21: UE sent HARQ ACK ");</w:t>
            </w:r>
          </w:p>
          <w:p w14:paraId="6828301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68C8E5A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E1FEE1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[] SYSIND.receive(car_NR_SYSTEM_UL_HARQ_IND_Timing(nr_Cell1, nack, cr_TimingInfo_Any ))</w:t>
            </w:r>
          </w:p>
          <w:p w14:paraId="29FDFD2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0FE6043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v_Nack_Count := v_Nack_Count + 1;</w:t>
            </w:r>
          </w:p>
          <w:p w14:paraId="063C37D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if ((v_Ack_Count + v_Nack_Count) &lt; 3) {</w:t>
            </w:r>
          </w:p>
          <w:p w14:paraId="4F3679E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repeat;</w:t>
            </w:r>
          </w:p>
          <w:p w14:paraId="77F0AF5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6782D36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else if (v_Ack_Count == 0) {</w:t>
            </w:r>
          </w:p>
          <w:p w14:paraId="20F4DE9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f_NR_SetVerdictFailOrInconc(__FILE__, __LINE__, "Step 21: UE did not send HARQ ACK");</w:t>
            </w:r>
          </w:p>
          <w:p w14:paraId="6D0B842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6DDA4C7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else {</w:t>
            </w:r>
          </w:p>
          <w:p w14:paraId="6AB58D1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f_NR_PreliminaryPass(__FILE__, __LINE__, "Step 21: UE sent HARQ ACK ");</w:t>
            </w:r>
          </w:p>
          <w:p w14:paraId="51F3577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F6E75F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4BAFB45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EA5FE9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125AFC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DD5C1A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23" siclog@</w:t>
            </w:r>
          </w:p>
          <w:p w14:paraId="5C732BB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SYSIND.receive(car_NR_SYSTEM_UL_HARQ_IND_Timing(nr_Cell1, ack, cr_TimingInfo_NR( v_TimingUL_9) ));</w:t>
            </w:r>
          </w:p>
          <w:p w14:paraId="4961C61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f_NR_PreliminaryPass(__FILE__, __LINE__, "Step 23");</w:t>
            </w:r>
          </w:p>
          <w:p w14:paraId="46F9C87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25 and 28" siclog@</w:t>
            </w:r>
          </w:p>
          <w:p w14:paraId="778D0C3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791BA67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[] SYSIND.receive(car_NR_SYSTEM_UL_HARQ_IND_Timing(nr_Cell1, ack, cr_TimingInfo_NR( v_TimingUL_10) ))</w:t>
            </w:r>
          </w:p>
          <w:p w14:paraId="34CF5FA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1294895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f_NR_SetVerdictFailOrInconc(__FILE__, __LINE__, "Step 25");</w:t>
            </w:r>
          </w:p>
          <w:p w14:paraId="6764BC7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repeat;</w:t>
            </w:r>
          </w:p>
          <w:p w14:paraId="1EA0265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0EB6EB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[] SYSIND.receive(car_NR_SYSTEM_UL_HARQ_IND_Timing(nr_Cell1, ack, cr_TimingInfo_NR( v_TimingUL_11) ))</w:t>
            </w:r>
          </w:p>
          <w:p w14:paraId="6302075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5FDF7CC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f_NR_PreliminaryPass(__FILE__, __LINE__, "Step 28");</w:t>
            </w:r>
          </w:p>
          <w:p w14:paraId="1BC3A9A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C4F413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7855F2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f_NR_SS_SystemIndCtrlConfig(nr_Cell1, cds_NR_SystemIndCtrl_UL_HARQ(disable));</w:t>
            </w:r>
          </w:p>
          <w:p w14:paraId="62A121C7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t_Watchdog.stop;</w:t>
            </w:r>
          </w:p>
          <w:p w14:paraId="5A99C6BA" w14:textId="77777777" w:rsidR="00A77FCA" w:rsidRPr="000F089F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</w:t>
            </w:r>
            <w:r w:rsidRPr="000F089F">
              <w:rPr>
                <w:rFonts w:ascii="Arial" w:hAnsi="Arial" w:cs="Arial"/>
                <w:lang w:eastAsia="de-DE"/>
              </w:rPr>
              <w:t>//Start default UL Grant WA#</w:t>
            </w:r>
          </w:p>
          <w:p w14:paraId="5869BBF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F089F">
              <w:rPr>
                <w:rFonts w:ascii="Arial" w:hAnsi="Arial" w:cs="Arial"/>
                <w:lang w:eastAsia="de-DE"/>
              </w:rPr>
              <w:t xml:space="preserve">   f_NR_ULGrantConfiguration_Start(nr_Cell1);</w:t>
            </w:r>
          </w:p>
          <w:p w14:paraId="6B5BD56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return (v_TimingDL);</w:t>
            </w:r>
          </w:p>
          <w:p w14:paraId="3D15D95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</w:t>
            </w:r>
          </w:p>
          <w:p w14:paraId="0A40604A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5A95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62BA9D65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0B38AC07" w14:textId="77777777" w:rsidR="00A77FCA" w:rsidRDefault="00A77FCA" w:rsidP="00A77FCA">
      <w:pPr>
        <w:spacing w:after="0"/>
        <w:rPr>
          <w:rFonts w:ascii="Arial" w:hAnsi="Arial"/>
          <w:b/>
          <w:lang w:eastAsia="en-GB"/>
        </w:rPr>
      </w:pPr>
    </w:p>
    <w:p w14:paraId="182C3C52" w14:textId="77777777" w:rsidR="00A77FCA" w:rsidRDefault="00A77FCA" w:rsidP="00A77F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77FCA" w14:paraId="5C11C201" w14:textId="77777777" w:rsidTr="007B63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DCF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>function f_TC_7_1_1_6_1_NR_TestBody1(DRB_Identity p_NR_DRB_Id) runs on NR_BASE_PTC return SubFrameTiming_Type</w:t>
            </w:r>
          </w:p>
          <w:p w14:paraId="12B4055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F3E909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const integer const_SPS_Period :=80; // period in milli seconds</w:t>
            </w:r>
          </w:p>
          <w:p w14:paraId="3E3D8F2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const integer const_HARQ_Id := 1; //arbitrarily selected in steps 17 and 20</w:t>
            </w:r>
          </w:p>
          <w:p w14:paraId="5AA8A72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NR_MAC_SDU_Type v_EncodedRlcPdu1;</w:t>
            </w:r>
          </w:p>
          <w:p w14:paraId="1321458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template (value) NR_MAC_SDU_SubPDU_List_Type v_SDU_SubPDUListDL;</w:t>
            </w:r>
          </w:p>
          <w:p w14:paraId="7E762FE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template (value) NR_MAC_PDUList_Type v_MAC_PDUListDL;</w:t>
            </w:r>
          </w:p>
          <w:p w14:paraId="171795A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v_TimingDL;</w:t>
            </w:r>
          </w:p>
          <w:p w14:paraId="7ED58D2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v_TimingDL_2;</w:t>
            </w:r>
          </w:p>
          <w:p w14:paraId="6195B8D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v_TimingDL_CRNTI;</w:t>
            </w:r>
          </w:p>
          <w:p w14:paraId="47E0BA4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v_TimingUL_1;</w:t>
            </w:r>
          </w:p>
          <w:p w14:paraId="13578CD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v_TimingUL_2;</w:t>
            </w:r>
          </w:p>
          <w:p w14:paraId="20C2D36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v_TimingUL_3;</w:t>
            </w:r>
          </w:p>
          <w:p w14:paraId="6D359C5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v_TimingUL_4;</w:t>
            </w:r>
          </w:p>
          <w:p w14:paraId="3CBC9C9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v_TimingUL_5_CRNTI;</w:t>
            </w:r>
          </w:p>
          <w:p w14:paraId="2AD009A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v_TimingUL_6;</w:t>
            </w:r>
          </w:p>
          <w:p w14:paraId="0A0DFE8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A3503C">
              <w:rPr>
                <w:rFonts w:ascii="Arial" w:hAnsi="Arial" w:cs="Arial"/>
                <w:highlight w:val="yellow"/>
                <w:lang w:val="en-US" w:eastAsia="en-GB"/>
              </w:rPr>
              <w:t>var SubFrameTiming_Type v_TimingUL_7;</w:t>
            </w:r>
          </w:p>
          <w:p w14:paraId="55E9DB0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//var SubFrameTiming_Type v_TimingUL_8;</w:t>
            </w:r>
          </w:p>
          <w:p w14:paraId="07857E6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v_TimingUL_9;</w:t>
            </w:r>
          </w:p>
          <w:p w14:paraId="274F18D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v_TimingUL_10;</w:t>
            </w:r>
          </w:p>
          <w:p w14:paraId="2079181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v_TimingUL_11;</w:t>
            </w:r>
          </w:p>
          <w:p w14:paraId="609E33B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SubFrameTiming_Type v_TimingDL_Step11b;  //@sic R5s240268 sic@</w:t>
            </w:r>
          </w:p>
          <w:p w14:paraId="303231D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SubcarrierSpacing v_SCS := f_NR_CellInfo_GetSCS(nr_Cell1);</w:t>
            </w:r>
          </w:p>
          <w:p w14:paraId="10AF00D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v_I_MCS;      // Modulation and Coding Scehme Index</w:t>
            </w:r>
          </w:p>
          <w:p w14:paraId="24BF012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v_N_PRB;      // Number of physical resource Blocks</w:t>
            </w:r>
          </w:p>
          <w:p w14:paraId="4E9B397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NR_PhysicalParameters_Type v_NR_PhysicalParameters := f_NR_CellInfo_GetPhysicalParameters(nr_Cell1);</w:t>
            </w:r>
          </w:p>
          <w:p w14:paraId="33F841F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template (value) NR_DciDlInfo_Type v_DciDlInfo := f_NR_DciDlInfo_Init(v_NR_PhysicalParameters, cds_NR_DciFormat_1_0_Params_SetPDSCHarqIndicator(v_NR_PhysicalParameters.SubcarrierSpacing, -, cs_NR_DciFormat_1_X_PdschHarqTimingIndicator('111'B)), cs_NR_RedundancyVersionList_SingleRV(0));  //@sic R5s237339 sic@</w:t>
            </w:r>
          </w:p>
          <w:p w14:paraId="5607F30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R5s240155 sic@</w:t>
            </w:r>
          </w:p>
          <w:p w14:paraId="0A0434C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R5s240563 sic@</w:t>
            </w:r>
          </w:p>
          <w:p w14:paraId="5E68B3B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v_RetransSchInt := 8; //suitable for FDD</w:t>
            </w:r>
          </w:p>
          <w:p w14:paraId="71C2767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i;</w:t>
            </w:r>
          </w:p>
          <w:p w14:paraId="4C48E73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NR_RedundancyVersionList_Type v_RVList := {0, 2, 3, 1, 0};</w:t>
            </w:r>
          </w:p>
          <w:p w14:paraId="23DBE7C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v_Nack_Count := 0;</w:t>
            </w:r>
          </w:p>
          <w:p w14:paraId="465878B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v_Ack_Count := 0;</w:t>
            </w:r>
          </w:p>
          <w:p w14:paraId="4B1CDF9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BBC55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78F11C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timer t_Watchdog := 10.0;</w:t>
            </w:r>
          </w:p>
          <w:p w14:paraId="66AA7B8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ab/>
            </w:r>
          </w:p>
          <w:p w14:paraId="3550C6C6" w14:textId="77777777" w:rsidR="00A77FCA" w:rsidRPr="00E430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Pr="00E430CA">
              <w:rPr>
                <w:rFonts w:ascii="Arial" w:hAnsi="Arial" w:cs="Arial"/>
                <w:lang w:val="en-US" w:eastAsia="en-GB"/>
              </w:rPr>
              <w:t>//Start default UL Grant WA#</w:t>
            </w:r>
          </w:p>
          <w:p w14:paraId="76E67BA2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430CA">
              <w:rPr>
                <w:rFonts w:ascii="Arial" w:hAnsi="Arial" w:cs="Arial"/>
                <w:lang w:val="en-US" w:eastAsia="en-GB"/>
              </w:rPr>
              <w:t xml:space="preserve">    f_NR_ULGrantConfiguration_Start(nr_Cell1);</w:t>
            </w:r>
          </w:p>
          <w:p w14:paraId="0321F0A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481A522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Configure for indication of UL HARQ ACK/NACK</w:t>
            </w:r>
          </w:p>
          <w:p w14:paraId="34CE2B9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f_NR_SS_SystemIndCtrlConfig(nr_Cell1, cds_NR_SystemIndCtrl_UL_HARQ(enable));</w:t>
            </w:r>
          </w:p>
          <w:p w14:paraId="646BEC2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Initialise Nprb and Imcs for TBsize=352</w:t>
            </w:r>
          </w:p>
          <w:p w14:paraId="1B50081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R5s230300 sic@</w:t>
            </w:r>
          </w:p>
          <w:p w14:paraId="68520A8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lastRenderedPageBreak/>
              <w:t xml:space="preserve">     if ( f_NR_CellInfo_GetIsFR1(nr_Cell1)) {v_N_PRB := 7; v_I_MCS:= 3;} //TS 38.508-1 Table 4.6.3-51 Table 4.6.3-51 =1, so 38.523-3 Table B.1.1.2-3</w:t>
            </w:r>
          </w:p>
          <w:p w14:paraId="2E69D5A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else {v_N_PRB :=11 ; v_I_MCS:= 0}//TS 38.508-1 Table 4.6.3-51 Table 4.6.3-51 =0, so 38.523-3 Table B.1.1.1-3</w:t>
            </w:r>
          </w:p>
          <w:p w14:paraId="2D36128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E719AF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v_TimingDL := f_NR_GetNextSendOccasion_DL(nr_Cell1, 480);</w:t>
            </w:r>
          </w:p>
          <w:p w14:paraId="37539C8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v_TimingUL_1:=  v_TimingDL;</w:t>
            </w:r>
          </w:p>
          <w:p w14:paraId="1DA7A40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v_TimingUL_1.Symbol := valueof(cs_SymbolTimingInfo_Any); //@sic R5s230088 sic@</w:t>
            </w:r>
          </w:p>
          <w:p w14:paraId="434B9B7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select(v_SCS) {</w:t>
            </w:r>
          </w:p>
          <w:p w14:paraId="4698340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case(kHz15) {</w:t>
            </w:r>
          </w:p>
          <w:p w14:paraId="58106D1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v_TimingDL.Subframe.Number := 1;</w:t>
            </w:r>
          </w:p>
          <w:p w14:paraId="0936244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v_TimingUL_1.Subframe.Number := 9;</w:t>
            </w:r>
          </w:p>
          <w:p w14:paraId="7D1AD3F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0941B31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case(kHz30) {</w:t>
            </w:r>
          </w:p>
          <w:p w14:paraId="387F906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v_TimingDL.Subframe.Number := 0;</w:t>
            </w:r>
          </w:p>
          <w:p w14:paraId="10D2C71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v_TimingDL.Slot.SlotOffset.Numerology1 := 0;</w:t>
            </w:r>
          </w:p>
          <w:p w14:paraId="012C556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v_TimingUL_1.Subframe.Number := 4;</w:t>
            </w:r>
          </w:p>
          <w:p w14:paraId="1CD55C6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v_TimingUL_1.Slot.SlotOffset.Numerology1 := 0;</w:t>
            </w:r>
          </w:p>
          <w:p w14:paraId="4046012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8A6390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case(kHz120) {</w:t>
            </w:r>
          </w:p>
          <w:p w14:paraId="7BE772A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v_TimingDL.Subframe.Number := 0;</w:t>
            </w:r>
          </w:p>
          <w:p w14:paraId="79263CB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v_TimingDL.Slot.SlotOffset.Numerology3 := 1;</w:t>
            </w:r>
          </w:p>
          <w:p w14:paraId="4AF446C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v_TimingUL_1.Subframe.Number := 1;</w:t>
            </w:r>
          </w:p>
          <w:p w14:paraId="184BCB0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v_TimingUL_1.Slot.SlotOffset.Numerology3 := 1;</w:t>
            </w:r>
          </w:p>
          <w:p w14:paraId="2EB7E49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FC95F0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 else { FatalError(__FILE__, __LINE__, "Invalid SubCarrierSapcing"); }</w:t>
            </w:r>
          </w:p>
          <w:p w14:paraId="4B4F782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2C0ECC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f_NR_SS_CellConfig_DciDlInfo_NoRetransmission(nr_Cell1);</w:t>
            </w:r>
          </w:p>
          <w:p w14:paraId="7E49214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"Steps 1 - 2" siclog@</w:t>
            </w:r>
          </w:p>
          <w:p w14:paraId="568E927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f_NR_DL_SpsAssignmentConfiguration(nr_Cell1,cs_TimingInfo_NR( v_TimingDL),v_N_PRB,v_I_MCS);</w:t>
            </w:r>
          </w:p>
          <w:p w14:paraId="3695817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t_Watchdog.start;</w:t>
            </w:r>
          </w:p>
          <w:p w14:paraId="2094D92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095C3B2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(0, crs_NR_PDCP_SDU_38B, 1)));//@sic R5-227518 sic@</w:t>
            </w:r>
          </w:p>
          <w:p w14:paraId="3255728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v_SDU_SubPDUListDL := { cs_NR_MAC_SDU_SubPDU_LI8(tsc_LCID_SCG_Bearer, v_EncodedRlcPdu1) };</w:t>
            </w:r>
          </w:p>
          <w:p w14:paraId="1316689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5DB7961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p_NR_DRB_Id, cs_TimingInfo_NR( v_TimingDL), v_MAC_PDUListDL));</w:t>
            </w:r>
          </w:p>
          <w:p w14:paraId="6705C86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3E5B4F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4" siclog@</w:t>
            </w:r>
          </w:p>
          <w:p w14:paraId="7E5B4AC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v_TimingDL := f_SubFrameTiming_AddMilliSeconds(v_TimingDL,const_SPS_Period);</w:t>
            </w:r>
          </w:p>
          <w:p w14:paraId="0F4FB9B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v_TimingUL_2 := f_SubFrameTiming_AddMilliSeconds(v_TimingUL_1,const_SPS_Period);</w:t>
            </w:r>
          </w:p>
          <w:p w14:paraId="00944EA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549A978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(1, crs_NR_PDCP_SDU_38B, 1)));//@sic R5-227518 sic@</w:t>
            </w:r>
          </w:p>
          <w:p w14:paraId="49B4636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v_SDU_SubPDUListDL := { cs_NR_MAC_SDU_SubPDU_LI8(tsc_LCID_SCG_Bearer, v_EncodedRlcPdu1) };</w:t>
            </w:r>
          </w:p>
          <w:p w14:paraId="285706D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2DAD5EF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p_NR_DRB_Id, cs_TimingInfo_NR( v_TimingDL), v_MAC_PDUListDL));</w:t>
            </w:r>
          </w:p>
          <w:p w14:paraId="6F1FDCF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46C463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6-7" siclog@</w:t>
            </w:r>
          </w:p>
          <w:p w14:paraId="38CEBA9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v_TimingDL := f_SubFrameTiming_AddMilliSeconds(v_TimingDL,const_SPS_Period/2);</w:t>
            </w:r>
          </w:p>
          <w:p w14:paraId="6DD83FE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v_TimingUL_3 := f_SubFrameTiming_AddMilliSeconds(v_TimingUL_2,const_SPS_Period/2);</w:t>
            </w:r>
          </w:p>
          <w:p w14:paraId="1C18DBC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00B4778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lastRenderedPageBreak/>
              <w:t xml:space="preserve">    v_EncodedRlcPdu1 := f_NR_RLC_UMD_FullPDU_Encvalue(f_NR_PDCP_PDU_Encvalue(f_NR_ReturnDefaultPDCP_PDU (2, crs_NR_PDCP_SDU_38B, 1)));//@sic R5-227518 sic@</w:t>
            </w:r>
          </w:p>
          <w:p w14:paraId="265A30C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v_SDU_SubPDUListDL := { cs_NR_MAC_SDU_SubPDU_LI8(tsc_LCID_SCG_Bearer, v_EncodedRlcPdu1) };</w:t>
            </w:r>
          </w:p>
          <w:p w14:paraId="6D0E787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5F2F823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f_NR_DL_SpsAssignmentConfiguration(nr_Cell1,cs_TimingInfo_NR( v_TimingDL),v_N_PRB,v_I_MCS);</w:t>
            </w:r>
          </w:p>
          <w:p w14:paraId="3CA2930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p_NR_DRB_Id, cs_TimingInfo_NR( v_TimingDL), v_MAC_PDUListDL));</w:t>
            </w:r>
          </w:p>
          <w:p w14:paraId="43F0403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2DCB72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9" siclog@</w:t>
            </w:r>
          </w:p>
          <w:p w14:paraId="186A407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v_TimingDL := f_SubFrameTiming_AddMilliSeconds(v_TimingDL,const_SPS_Period/2);</w:t>
            </w:r>
          </w:p>
          <w:p w14:paraId="3F37AFD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v_TimingUL_4 := f_SubFrameTiming_AddMilliSeconds(v_TimingUL_3,const_SPS_Period/2);</w:t>
            </w:r>
          </w:p>
          <w:p w14:paraId="5661445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6C88704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(3, crs_NR_PDCP_SDU_38B, 1)));//@sic R5-227518 sic@</w:t>
            </w:r>
          </w:p>
          <w:p w14:paraId="49488BD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v_SDU_SubPDUListDL := { cs_NR_MAC_SDU_SubPDU_LI8(tsc_LCID_SCG_Bearer, v_EncodedRlcPdu1) };</w:t>
            </w:r>
          </w:p>
          <w:p w14:paraId="7F28AEF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56CCEBA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p_NR_DRB_Id, cs_TimingInfo_NR( v_TimingDL), v_MAC_PDUListDL));</w:t>
            </w:r>
          </w:p>
          <w:p w14:paraId="0E787EC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A4FC8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11a1, 11a2 11b1" siclog@</w:t>
            </w:r>
          </w:p>
          <w:p w14:paraId="3778852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//C-RNTI grant auto transferred by SS</w:t>
            </w:r>
          </w:p>
          <w:p w14:paraId="25993FA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R5s221197  R5s230088 R5-237339 R5-240268 sic@</w:t>
            </w:r>
          </w:p>
          <w:p w14:paraId="032AACC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if (pc_dl_SchedulingOffset_PDSCH_TypeA)</w:t>
            </w:r>
          </w:p>
          <w:p w14:paraId="173304F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1B534EA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11a1-11a2" siclog@</w:t>
            </w:r>
          </w:p>
          <w:p w14:paraId="65FE41D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select(v_SCS) {</w:t>
            </w:r>
          </w:p>
          <w:p w14:paraId="66311D7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case(kHz15) {</w:t>
            </w:r>
          </w:p>
          <w:p w14:paraId="05442CD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v_TimingDL_CRNTI := f_SubFrameTiming_AddMilliSeconds(v_TimingDL,const_SPS_Period/2 - 4); // C-RNTI ActTime with k0=4 -- k1 needs to be adjusted to 8</w:t>
            </w:r>
          </w:p>
          <w:p w14:paraId="2378AF9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67F5D16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5C6F658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case(kHz30) {</w:t>
            </w:r>
          </w:p>
          <w:p w14:paraId="3897220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v_TimingDL_CRNTI := f_SubFrameTiming_AddMilliSeconds(v_TimingDL,const_SPS_Period/2 - 2); // C-RNTI ActTime with k0=4 -- k1 needs to be adjusted to 8</w:t>
            </w:r>
          </w:p>
          <w:p w14:paraId="1901E1B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783C8AD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45A7026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case(kHz120) {</w:t>
            </w:r>
          </w:p>
          <w:p w14:paraId="3314923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v_TimingDL_CRNTI := f_SubFrameTiming_AddMilliSeconds(v_TimingDL,const_SPS_Period/2 - 1); // C-RNTI ActTime with k0=4 -- k1 needs to be adjusted to 8</w:t>
            </w:r>
          </w:p>
          <w:p w14:paraId="373A55E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v_TimingDL_CRNTI.Slot.SlotOffset.Numerology3 := 5;</w:t>
            </w:r>
          </w:p>
          <w:p w14:paraId="53FE0D1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54489EC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00FFB1A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 else { FatalError(__FILE__, __LINE__, "Invalid SubCarrierSapcing"); }</w:t>
            </w:r>
          </w:p>
          <w:p w14:paraId="6C4E1A9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B5F206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B6AACB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670C32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//Set K1=8</w:t>
            </w:r>
          </w:p>
          <w:p w14:paraId="4EFB340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v_DciDlInfo.ResoureAssignment.TimeDomain.Index := int2bit(1, 4);</w:t>
            </w:r>
          </w:p>
          <w:p w14:paraId="1608360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f_NR_SS_CommonCellConfig(nr_Cell1, cas_NR_DciDlInfo_REQ(nr_Cell1, cs_TimingInfo_NR( v_TimingDL_CRNTI), v_DciDlInfo));</w:t>
            </w:r>
          </w:p>
          <w:p w14:paraId="540E896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</w:p>
          <w:p w14:paraId="4CBB32B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=36B +3B PDCP Header+ 1B RLC UM Header + 2B MAC Header =42B=336 bits (an allowed TB size as per 38.523-3 Annex B)</w:t>
            </w:r>
          </w:p>
          <w:p w14:paraId="4494F2E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(3, crs_NR_PDCP_SDU_36B, 1)));//@sic R5-227518 sic@</w:t>
            </w:r>
          </w:p>
          <w:p w14:paraId="2136E3F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v_SDU_SubPDUListDL := { cs_NR_MAC_SDU_SubPDU_LI8(tsc_LCID_SCG_Bearer, v_EncodedRlcPdu1) };</w:t>
            </w:r>
          </w:p>
          <w:p w14:paraId="51D3DA4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476A09C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DRB.send(cas_NR_DRB_COMMON_REQ_MAC_PDUList(nr_Cell1, p_NR_DRB_Id, cs_TimingInfo_NR( v_TimingDL_CRNTI), v_MAC_PDUListDL));</w:t>
            </w:r>
          </w:p>
          <w:p w14:paraId="4A05AFF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73BA78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else</w:t>
            </w:r>
          </w:p>
          <w:p w14:paraId="26971DB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0E5AF0D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//@siclog "Step 11b1" siclog@</w:t>
            </w:r>
          </w:p>
          <w:p w14:paraId="51D6EE6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v_TimingDL_Step11b := f_SubFrameTiming_AddMilliSeconds(v_TimingDL,const_SPS_Period/2); // Normal SPS transmission</w:t>
            </w:r>
          </w:p>
          <w:p w14:paraId="3D85C8E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v_TimingUL_5_CRNTI := f_SubFrameTiming_AddMilliSeconds(v_TimingUL_4,const_SPS_Period/2); // Receive HARQ with same timing as SPS HARQ</w:t>
            </w:r>
          </w:p>
          <w:p w14:paraId="50782E3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// PDCP SDU =36B +3B PDCP Header+ 1B RLC UM Header + 2B MAC Header =42B=336 bits (an allowed TB size as per 38.523-3 Annex B)</w:t>
            </w:r>
          </w:p>
          <w:p w14:paraId="2D90C81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v_EncodedRlcPdu1 := f_NR_RLC_UMD_FullPDU_Encvalue(f_NR_PDCP_PDU_Encvalue(f_NR_ReturnDefaultPDCP_PDU (3, crs_NR_PDCP_SDU_36B, 1)));//@sic R5-227518 sic@</w:t>
            </w:r>
          </w:p>
          <w:p w14:paraId="265926B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v_SDU_SubPDUListDL := { cs_NR_MAC_SDU_SubPDU_LI8(tsc_LCID_SCG_Bearer, v_EncodedRlcPdu1) };</w:t>
            </w:r>
          </w:p>
          <w:p w14:paraId="452E5CA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v_MAC_PDUListDL := { cs_NR_DL_MAC_PDU_SDU_SubPDU_Padding(v_SDU_SubPDUListDL) };</w:t>
            </w:r>
          </w:p>
          <w:p w14:paraId="1EA5FC7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DRB.send(cads_NR_DRB_COMMON_REQ_MAC_PDUList_NoCRNTI_Grant(nr_Cell1, p_NR_DRB_Id, cs_TimingInfo_NR( v_TimingDL_Step11b), v_MAC_PDUListDL));</w:t>
            </w:r>
          </w:p>
          <w:p w14:paraId="60D2393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EAD03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A42E63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87693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12-13 void " siclog@</w:t>
            </w:r>
          </w:p>
          <w:p w14:paraId="2CDCE9C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14 " siclog@</w:t>
            </w:r>
          </w:p>
          <w:p w14:paraId="32006B8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R5-237339 sic@</w:t>
            </w:r>
          </w:p>
          <w:p w14:paraId="552AE34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5DF99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v_TimingDL := f_SubFrameTiming_AddMilliSeconds(v_TimingDL,const_SPS_Period+const_SPS_Period/2);</w:t>
            </w:r>
          </w:p>
          <w:p w14:paraId="553C73F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v_TimingUL_6 := f_SubFrameTiming_AddMilliSeconds(v_TimingUL_4,const_SPS_Period+const_SPS_Period/2);</w:t>
            </w:r>
          </w:p>
          <w:p w14:paraId="0B3A86D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5F54402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(4, crs_NR_PDCP_SDU_38B, 1)));//@sic R5-227518 sic@</w:t>
            </w:r>
          </w:p>
          <w:p w14:paraId="3E2DBB4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v_SDU_SubPDUListDL := { cs_NR_MAC_SDU_SubPDU_LI8(tsc_LCID_SCG_Bearer, v_EncodedRlcPdu1) };</w:t>
            </w:r>
          </w:p>
          <w:p w14:paraId="7B77A6C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3847164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p_NR_DRB_Id, cs_TimingInfo_NR( v_TimingDL), v_MAC_PDUListDL));</w:t>
            </w:r>
          </w:p>
          <w:p w14:paraId="1A2DD1B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AD26CD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16-17" siclog@</w:t>
            </w:r>
          </w:p>
          <w:p w14:paraId="25A6190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v_TimingDL := f_SubFrameTiming_AddMilliSeconds(v_TimingDL,const_SPS_Period/2);</w:t>
            </w:r>
          </w:p>
          <w:p w14:paraId="701BA9F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f_NR_SS_L1_TestModeConfig(nr_Cell1, cas_NR_L1_TestModeCRC_CSRNTI_REQ(nr_Cell1, cs_TimingInfo_NR( v_TimingDL), Error1AndNormal));</w:t>
            </w:r>
          </w:p>
          <w:p w14:paraId="705442F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v_TimingDL := f_SubFrameTiming_AddMilliSeconds(v_TimingDL,const_SPS_Period/2);</w:t>
            </w:r>
          </w:p>
          <w:p w14:paraId="6B990C1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F425A3">
              <w:rPr>
                <w:rFonts w:ascii="Arial" w:hAnsi="Arial" w:cs="Arial"/>
                <w:highlight w:val="yellow"/>
                <w:lang w:val="en-US" w:eastAsia="en-GB"/>
              </w:rPr>
              <w:t>v_TimingUL_7 := f_SubFrameTiming_AddMilliSeconds(v_TimingUL_6,const_SPS_Period);</w:t>
            </w:r>
          </w:p>
          <w:p w14:paraId="6970AD0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22AB096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(5, crs_NR_PDCP_SDU_38B, 1)));//@sic R5-227518 sic@</w:t>
            </w:r>
          </w:p>
          <w:p w14:paraId="1694E48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lastRenderedPageBreak/>
              <w:t xml:space="preserve">    v_SDU_SubPDUListDL := { cs_NR_MAC_SDU_SubPDU_LI8(tsc_LCID_SCG_Bearer, v_EncodedRlcPdu1) };</w:t>
            </w:r>
          </w:p>
          <w:p w14:paraId="690ED6C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795310D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726FCA">
              <w:rPr>
                <w:rFonts w:ascii="Arial" w:hAnsi="Arial" w:cs="Arial"/>
                <w:highlight w:val="yellow"/>
                <w:lang w:val="en-US" w:eastAsia="en-GB"/>
              </w:rPr>
              <w:t>//f_NR_DL_SpsAssignmentConfiguration(nr_Cell1,cs_TimingInfo_NR( v_TimingDL),v_N_PRB,v_I_MCS);</w:t>
            </w:r>
          </w:p>
          <w:p w14:paraId="02BA2C4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14:paraId="3B41525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01D14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/*</w:t>
            </w:r>
          </w:p>
          <w:p w14:paraId="64C6FF5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19-20" siclog@</w:t>
            </w:r>
          </w:p>
          <w:p w14:paraId="413F79D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v_TimingDL := f_SubFrameTiming_AddMilliSeconds(v_TimingDL,const_SPS_Period/2);</w:t>
            </w:r>
          </w:p>
          <w:p w14:paraId="3B30F10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v_TimingUL_8 := f_SubFrameTiming_AddMilliSeconds(v_TimingUL_7,const_SPS_Period/2);</w:t>
            </w:r>
          </w:p>
          <w:p w14:paraId="5F9BC34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f_NR_DL_SpsAssignmentConfiguration(nr_Cell1,cs_TimingInfo_NR( v_TimingDL),v_N_PRB,v_I_MCS,true);//NDI=1</w:t>
            </w:r>
          </w:p>
          <w:p w14:paraId="759E7E6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14:paraId="5C646E4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*/</w:t>
            </w:r>
          </w:p>
          <w:p w14:paraId="13E704B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19-20" siclog@</w:t>
            </w:r>
          </w:p>
          <w:p w14:paraId="20AD9EE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R5s240563 sic@</w:t>
            </w:r>
          </w:p>
          <w:p w14:paraId="3FB6C2E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for (i:=1; i&lt; 4; i:=i+1) //Scheduled 3 retransmissions assuming worst case.</w:t>
            </w:r>
          </w:p>
          <w:p w14:paraId="615F61A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2332C9D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v_TimingDL_2 := f_SubFrameTiming_AddMilliSeconds(v_TimingDL, i * v_RetransSchInt);</w:t>
            </w:r>
          </w:p>
          <w:p w14:paraId="6E762C7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f_NR_DL_SpsAssignmentConfiguration(nr_Cell1,cs_TimingInfo_NR( v_TimingDL_2),v_N_PRB,v_I_MCS,true,-,-,v_RVList[i]);</w:t>
            </w:r>
          </w:p>
          <w:p w14:paraId="46940E7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DRB.send(cads_NR_DRB_COMMON_REQ_MAC_PDUList_NoCRNTI_Grant(nr_Cell1, p_NR_DRB_Id, cs_TimingInfo_NR( v_TimingDL_2), v_MAC_PDUListDL,cs_NR_HarqProcessAssignment_Explicit(const_HARQ_Id)));</w:t>
            </w:r>
          </w:p>
          <w:p w14:paraId="38FBF19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346F886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5D0451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1F63D6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22 " siclog@</w:t>
            </w:r>
          </w:p>
          <w:p w14:paraId="2E9E299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v_TimingDL := f_SubFrameTiming_AddMilliSeconds(v_TimingDL,const_SPS_Period-10); // 10 ms earlier</w:t>
            </w:r>
          </w:p>
          <w:p w14:paraId="04ADDD1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v_TimingUL_9 := f_SubFrameTiming_AddMilliSeconds(v_TimingUL_6,2*const_SPS_Period-10);</w:t>
            </w:r>
          </w:p>
          <w:p w14:paraId="1D07C2C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f_NR_SpsCgDeactivate(nr_Cell1, cs_TimingInfo_NR( v_TimingDL),cs_NR_SpsCgDeactivate_Pdcch_DL);</w:t>
            </w:r>
          </w:p>
          <w:p w14:paraId="4DC7223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24 " siclog@</w:t>
            </w:r>
          </w:p>
          <w:p w14:paraId="6B7818A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v_TimingDL := f_SubFrameTiming_AddMilliSeconds(v_TimingDL,10+const_SPS_Period);</w:t>
            </w:r>
          </w:p>
          <w:p w14:paraId="7956B0D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v_TimingUL_10 := f_SubFrameTiming_AddMilliSeconds(v_TimingUL_9,10+const_SPS_Period);</w:t>
            </w:r>
          </w:p>
          <w:p w14:paraId="0DCBBAD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5BCCB37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(6, crs_NR_PDCP_SDU_38B,1)));//@sic R5-227518 sic@</w:t>
            </w:r>
          </w:p>
          <w:p w14:paraId="570E77E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v_SDU_SubPDUListDL := { cs_NR_MAC_SDU_SubPDU_LI8(tsc_LCID_SCG_Bearer, v_EncodedRlcPdu1) };</w:t>
            </w:r>
          </w:p>
          <w:p w14:paraId="611AF3A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6201DE2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p_NR_DRB_Id, cs_TimingInfo_NR( v_TimingDL), v_MAC_PDUListDL));</w:t>
            </w:r>
          </w:p>
          <w:p w14:paraId="7CB4568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26-27 " siclog@</w:t>
            </w:r>
          </w:p>
          <w:p w14:paraId="2D6798F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v_TimingDL := f_SubFrameTiming_AddMilliSeconds(v_TimingDL,const_SPS_Period);</w:t>
            </w:r>
          </w:p>
          <w:p w14:paraId="7A64DAC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v_TimingUL_11 := f_SubFrameTiming_AddMilliSeconds(v_TimingUL_10,const_SPS_Period);</w:t>
            </w:r>
          </w:p>
          <w:p w14:paraId="0A29FF5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f_NR_DL_SpsAssignmentConfiguration(nr_Cell1,cs_TimingInfo_NR( v_TimingDL),v_N_PRB,v_I_MCS);</w:t>
            </w:r>
          </w:p>
          <w:p w14:paraId="0834F6E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p_NR_DRB_Id, cs_TimingInfo_NR( v_TimingDL), v_MAC_PDUListDL));</w:t>
            </w:r>
          </w:p>
          <w:p w14:paraId="72F00CD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R5-237339 R5s240155 R5s240268 sic@</w:t>
            </w:r>
          </w:p>
          <w:p w14:paraId="7E2ABFD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if (pc_dl_SchedulingOffset_PDSCH_TypeA) //Default DCI configuraton.</w:t>
            </w:r>
          </w:p>
          <w:p w14:paraId="490FA76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7895E8B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//undo Set K1=8</w:t>
            </w:r>
          </w:p>
          <w:p w14:paraId="2A0DAD9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lastRenderedPageBreak/>
              <w:t xml:space="preserve">       f_NR_SS_CellConfig_DciDlInfo_NoRetransmission(nr_Cell1,cs_TimingInfo_NR(f_SubFrameTiming_AddMilliSeconds(v_TimingDL,50)));</w:t>
            </w:r>
          </w:p>
          <w:p w14:paraId="69C85B8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</w:t>
            </w:r>
          </w:p>
          <w:p w14:paraId="466C51A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485B7C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E74E8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3" siclog@</w:t>
            </w:r>
          </w:p>
          <w:p w14:paraId="3CBBEAE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SYSIND.receive(car_NR_SYSTEM_UL_HARQ_IND_Timing(nr_Cell1, ack, cr_TimingInfo_NR( v_TimingUL_1) ));</w:t>
            </w:r>
          </w:p>
          <w:p w14:paraId="102F8EA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f_NR_PreliminaryPass(__FILE__, __LINE__, "Step 3");</w:t>
            </w:r>
          </w:p>
          <w:p w14:paraId="0B80D51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5" siclog@</w:t>
            </w:r>
          </w:p>
          <w:p w14:paraId="687AC7B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SYSIND.receive(car_NR_SYSTEM_UL_HARQ_IND_Timing(nr_Cell1, ack, cr_TimingInfo_NR( v_TimingUL_2) ));</w:t>
            </w:r>
          </w:p>
          <w:p w14:paraId="494B94F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f_NR_PreliminaryPass(__FILE__, __LINE__, "Step 5");</w:t>
            </w:r>
          </w:p>
          <w:p w14:paraId="739E7C0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8" siclog@</w:t>
            </w:r>
          </w:p>
          <w:p w14:paraId="2209108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SYSIND.receive(car_NR_SYSTEM_UL_HARQ_IND_Timing(nr_Cell1, ack, cr_TimingInfo_NR( v_TimingUL_3) ));</w:t>
            </w:r>
          </w:p>
          <w:p w14:paraId="50CAF75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f_NR_PreliminaryPass(__FILE__, __LINE__, "Step 8");</w:t>
            </w:r>
          </w:p>
          <w:p w14:paraId="15805DB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898E2E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10 11a3 or 11b2" siclog@</w:t>
            </w:r>
          </w:p>
          <w:p w14:paraId="1C46213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R5s230088 sic@</w:t>
            </w:r>
          </w:p>
          <w:p w14:paraId="497639A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578E148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[] SYSIND.receive(car_NR_SYSTEM_UL_HARQ_IND_Timing(nr_Cell1, ack, cr_TimingInfo_NR( v_TimingUL_4) ))</w:t>
            </w:r>
          </w:p>
          <w:p w14:paraId="00B76C7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17C90C1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f_NR_SetVerdictFailOrInconc(__FILE__, __LINE__, "Step 10");</w:t>
            </w:r>
          </w:p>
          <w:p w14:paraId="16E28A2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repeat;</w:t>
            </w:r>
          </w:p>
          <w:p w14:paraId="0BDBDD4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0CC5488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[] SYSIND.receive(car_NR_SYSTEM_UL_HARQ_IND_Timing(nr_Cell1, ack, cr_TimingInfo_NR( v_TimingUL_5_CRNTI) ))</w:t>
            </w:r>
          </w:p>
          <w:p w14:paraId="077BF65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39A6258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f_NR_PreliminaryPass(__FILE__, __LINE__, "Step 11a3 or 11b2");</w:t>
            </w:r>
          </w:p>
          <w:p w14:paraId="35FAC44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048051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5F76F5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07804F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// @siclog "Step 15" siclog@</w:t>
            </w:r>
          </w:p>
          <w:p w14:paraId="2762A0A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SYSIND.receive(car_NR_SYSTEM_UL_HARQ_IND_Timing(nr_Cell1, ack, cr_TimingInfo_NR( v_TimingUL_6) ));</w:t>
            </w:r>
          </w:p>
          <w:p w14:paraId="0DBA710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f_NR_PreliminaryPass(__FILE__, __LINE__, "Step 15");</w:t>
            </w:r>
          </w:p>
          <w:p w14:paraId="448FCAA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/*</w:t>
            </w:r>
          </w:p>
          <w:p w14:paraId="5B5E34B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// @siclog "Step 18" siclog@</w:t>
            </w:r>
          </w:p>
          <w:p w14:paraId="48195EB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SYSIND.receive(car_NR_SYSTEM_UL_HARQ_IND_Timing(nr_Cell1, nack, cr_TimingInfo_NR( v_TimingUL_7) ));</w:t>
            </w:r>
          </w:p>
          <w:p w14:paraId="1052A31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//f_NR_SetVerdictFailOrInconc(__FILE__, __LINE__, "Step 18");</w:t>
            </w:r>
          </w:p>
          <w:p w14:paraId="4D4672D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// @siclog "Step 21" siclog@</w:t>
            </w:r>
          </w:p>
          <w:p w14:paraId="22B01CF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SYSIND.receive(car_NR_SYSTEM_UL_HARQ_IND_Timing(nr_Cell1, ack, cr_TimingInfo_NR( v_TimingUL_8) ));</w:t>
            </w:r>
          </w:p>
          <w:p w14:paraId="5952E89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f_NR_PreliminaryPass(__FILE__, __LINE__, "Step 21");</w:t>
            </w:r>
          </w:p>
          <w:p w14:paraId="5CB10A8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*/</w:t>
            </w:r>
          </w:p>
          <w:p w14:paraId="0EED763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R5s240563 sic@</w:t>
            </w:r>
          </w:p>
          <w:p w14:paraId="46DD1D6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18 &amp; 21" siclog@</w:t>
            </w:r>
          </w:p>
          <w:p w14:paraId="2BBD06A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0DB5FF08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</w:t>
            </w: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[v_Nack_Count==0] SYSIND.receive( car_NR_SYSTEM_UL_HARQ_IND_Timing(nr_Cell1, nack, cr_TimingInfo_NR( v_TimingUL_7)))</w:t>
            </w:r>
          </w:p>
          <w:p w14:paraId="1A0583C4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{</w:t>
            </w:r>
          </w:p>
          <w:p w14:paraId="609CAFF9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v_Nack_Count := 1;</w:t>
            </w:r>
          </w:p>
          <w:p w14:paraId="7617BF04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repeat;</w:t>
            </w:r>
          </w:p>
          <w:p w14:paraId="0807FB4F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}</w:t>
            </w:r>
          </w:p>
          <w:p w14:paraId="3540CD1B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1209629F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[v_Nack_Count&lt;3] SYSIND.receive(car_NR_SYSTEM_UL_HARQ_IND(nr_Cell1, nack))</w:t>
            </w:r>
          </w:p>
          <w:p w14:paraId="0D193120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{</w:t>
            </w:r>
          </w:p>
          <w:p w14:paraId="1A7E576B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v_Nack_Count := v_Nack_Count +1;</w:t>
            </w:r>
          </w:p>
          <w:p w14:paraId="7BEC5F96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lastRenderedPageBreak/>
              <w:t xml:space="preserve">            repeat;</w:t>
            </w:r>
          </w:p>
          <w:p w14:paraId="361BF4C7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}</w:t>
            </w:r>
          </w:p>
          <w:p w14:paraId="698A56B9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[] SYSIND.receive(car_NR_SYSTEM_UL_HARQ_IND(nr_Cell1, ack))</w:t>
            </w:r>
          </w:p>
          <w:p w14:paraId="7B2DEEA4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{</w:t>
            </w:r>
          </w:p>
          <w:p w14:paraId="2C28F7F3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f_NR_PreliminaryPass(__FILE__, __LINE__, "Step 21");</w:t>
            </w:r>
          </w:p>
          <w:p w14:paraId="3ABCEE2F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t_Watchdog.stop;</w:t>
            </w:r>
          </w:p>
          <w:p w14:paraId="7D0A50CB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}</w:t>
            </w:r>
          </w:p>
          <w:p w14:paraId="0FCA8624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[] t_Watchdog.timeout</w:t>
            </w:r>
          </w:p>
          <w:p w14:paraId="6788D96F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{</w:t>
            </w:r>
          </w:p>
          <w:p w14:paraId="080A66AC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f_NR_SetVerdictFailOrInconc(__FILE__, __LINE__, "Step 21: UE did not send HARQ ACK");</w:t>
            </w:r>
          </w:p>
          <w:p w14:paraId="121184D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}</w:t>
            </w:r>
          </w:p>
          <w:p w14:paraId="4520FF7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DF58B9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F9EAE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61B4F30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DC81C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23" siclog@</w:t>
            </w:r>
          </w:p>
          <w:p w14:paraId="276A88A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SYSIND.receive(car_NR_SYSTEM_UL_HARQ_IND_Timing(nr_Cell1, ack, cr_TimingInfo_NR( v_TimingUL_9) ));</w:t>
            </w:r>
          </w:p>
          <w:p w14:paraId="3D0949B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f_NR_PreliminaryPass(__FILE__, __LINE__, "Step 23");</w:t>
            </w:r>
          </w:p>
          <w:p w14:paraId="285D72D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25 and 28" siclog@</w:t>
            </w:r>
          </w:p>
          <w:p w14:paraId="240B133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57EC396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[] SYSIND.receive(car_NR_SYSTEM_UL_HARQ_IND_Timing(nr_Cell1, ack, cr_TimingInfo_NR( v_TimingUL_10) ))</w:t>
            </w:r>
          </w:p>
          <w:p w14:paraId="1C6244B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00F3BBD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f_NR_SetVerdictFailOrInconc(__FILE__, __LINE__, "Step 25");</w:t>
            </w:r>
          </w:p>
          <w:p w14:paraId="217ABF6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repeat;</w:t>
            </w:r>
          </w:p>
          <w:p w14:paraId="7D0E0CD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1F0F767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[] SYSIND.receive(car_NR_SYSTEM_UL_HARQ_IND_Timing(nr_Cell1, ack, cr_TimingInfo_NR( v_TimingUL_11) ))</w:t>
            </w:r>
          </w:p>
          <w:p w14:paraId="2F3FF00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42E7CC4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f_NR_PreliminaryPass(__FILE__, __LINE__, "Step 28");</w:t>
            </w:r>
          </w:p>
          <w:p w14:paraId="51949F2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4DAB63F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32662F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f_NR_SS_SystemIndCtrlConfig(nr_Cell1, cds_NR_SystemIndCtrl_UL_HARQ(disable));</w:t>
            </w:r>
          </w:p>
          <w:p w14:paraId="32AFFAC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t_Watchdog.stop;</w:t>
            </w:r>
          </w:p>
          <w:p w14:paraId="24342B43" w14:textId="77777777" w:rsidR="00A77FCA" w:rsidRPr="0064154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41543">
              <w:rPr>
                <w:rFonts w:ascii="Arial" w:hAnsi="Arial" w:cs="Arial"/>
                <w:lang w:val="en-US" w:eastAsia="en-GB"/>
              </w:rPr>
              <w:t>//Start default UL Grant WA#</w:t>
            </w:r>
          </w:p>
          <w:p w14:paraId="006C7F1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41543">
              <w:rPr>
                <w:rFonts w:ascii="Arial" w:hAnsi="Arial" w:cs="Arial"/>
                <w:lang w:val="en-US" w:eastAsia="en-GB"/>
              </w:rPr>
              <w:t xml:space="preserve">    f_NR_ULGrantConfiguration_Start(nr_Cell1);</w:t>
            </w:r>
            <w:r w:rsidRPr="00EF5DF3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5D53347F" w14:textId="77777777" w:rsidR="00A77FCA" w:rsidRPr="00571BB2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04C8BD0" w14:textId="77777777" w:rsidR="00A77FCA" w:rsidRDefault="00A77FCA" w:rsidP="00A77FCA"/>
    <w:p w14:paraId="039C702D" w14:textId="77777777" w:rsidR="00A77FCA" w:rsidRDefault="00A77FCA" w:rsidP="00A77FCA">
      <w:pPr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E47FD" w14:textId="77777777" w:rsidR="009465BD" w:rsidRDefault="009465BD">
      <w:r>
        <w:separator/>
      </w:r>
    </w:p>
  </w:endnote>
  <w:endnote w:type="continuationSeparator" w:id="0">
    <w:p w14:paraId="27D855E3" w14:textId="77777777" w:rsidR="009465BD" w:rsidRDefault="0094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101DD" w14:textId="77777777" w:rsidR="009465BD" w:rsidRDefault="009465BD">
      <w:r>
        <w:separator/>
      </w:r>
    </w:p>
  </w:footnote>
  <w:footnote w:type="continuationSeparator" w:id="0">
    <w:p w14:paraId="5467655A" w14:textId="77777777" w:rsidR="009465BD" w:rsidRDefault="00946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F0C78"/>
    <w:multiLevelType w:val="hybridMultilevel"/>
    <w:tmpl w:val="1526AA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36468E"/>
    <w:multiLevelType w:val="hybridMultilevel"/>
    <w:tmpl w:val="B7F277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F31D92"/>
    <w:multiLevelType w:val="hybridMultilevel"/>
    <w:tmpl w:val="1526AA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ABD13D8"/>
    <w:multiLevelType w:val="hybridMultilevel"/>
    <w:tmpl w:val="F8EE8E34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282865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507226">
    <w:abstractNumId w:val="3"/>
  </w:num>
  <w:num w:numId="3" w16cid:durableId="275718576">
    <w:abstractNumId w:val="0"/>
  </w:num>
  <w:num w:numId="4" w16cid:durableId="381901668">
    <w:abstractNumId w:val="1"/>
  </w:num>
  <w:num w:numId="5" w16cid:durableId="1364791027">
    <w:abstractNumId w:val="4"/>
  </w:num>
  <w:num w:numId="6" w16cid:durableId="626014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D1"/>
    <w:rsid w:val="00022E4A"/>
    <w:rsid w:val="00070E09"/>
    <w:rsid w:val="000A6394"/>
    <w:rsid w:val="000B7FED"/>
    <w:rsid w:val="000C038A"/>
    <w:rsid w:val="000C6598"/>
    <w:rsid w:val="000D44B3"/>
    <w:rsid w:val="00123D7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5E4"/>
    <w:rsid w:val="00390C04"/>
    <w:rsid w:val="003E1A36"/>
    <w:rsid w:val="00410371"/>
    <w:rsid w:val="004242F1"/>
    <w:rsid w:val="004B75B7"/>
    <w:rsid w:val="004D3CBC"/>
    <w:rsid w:val="005141D9"/>
    <w:rsid w:val="0051580D"/>
    <w:rsid w:val="00547111"/>
    <w:rsid w:val="00592D74"/>
    <w:rsid w:val="005E2C44"/>
    <w:rsid w:val="00621188"/>
    <w:rsid w:val="006257ED"/>
    <w:rsid w:val="00647C4D"/>
    <w:rsid w:val="00653DE4"/>
    <w:rsid w:val="00665C47"/>
    <w:rsid w:val="00695808"/>
    <w:rsid w:val="006B04DE"/>
    <w:rsid w:val="006B46FB"/>
    <w:rsid w:val="006E21FB"/>
    <w:rsid w:val="00761E2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5BD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FCA"/>
    <w:rsid w:val="00A96699"/>
    <w:rsid w:val="00AA2CBC"/>
    <w:rsid w:val="00AC5820"/>
    <w:rsid w:val="00AD1CD8"/>
    <w:rsid w:val="00B258BB"/>
    <w:rsid w:val="00B6761D"/>
    <w:rsid w:val="00B67B97"/>
    <w:rsid w:val="00B968C8"/>
    <w:rsid w:val="00BA3EC5"/>
    <w:rsid w:val="00BA51D9"/>
    <w:rsid w:val="00BB5DFC"/>
    <w:rsid w:val="00BD279D"/>
    <w:rsid w:val="00BD6BB8"/>
    <w:rsid w:val="00C1501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A77FCA"/>
    <w:rPr>
      <w:rFonts w:ascii="Arial" w:hAnsi="Arial"/>
      <w:lang w:val="en-GB" w:eastAsia="en-US"/>
    </w:rPr>
  </w:style>
  <w:style w:type="character" w:styleId="Emphasis">
    <w:name w:val="Emphasis"/>
    <w:qFormat/>
    <w:rsid w:val="00A77FCA"/>
    <w:rPr>
      <w:i/>
      <w:iCs/>
    </w:rPr>
  </w:style>
  <w:style w:type="paragraph" w:styleId="Title">
    <w:name w:val="Title"/>
    <w:basedOn w:val="Normal"/>
    <w:next w:val="Normal"/>
    <w:link w:val="TitleChar"/>
    <w:qFormat/>
    <w:rsid w:val="00A77FC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7FCA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A77F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16</Pages>
  <Words>6143</Words>
  <Characters>35021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2024-12-02T11:50:00Z</dcterms:created>
  <dcterms:modified xsi:type="dcterms:W3CDTF">2024-12-02T11:50:00Z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R5s240660</vt:lpwstr>
  </property>
  <property fmtid="{D5CDD505-2E9C-101B-9397-08002B2CF9AE}" pid="10" name="Spec#">
    <vt:lpwstr>38.523-3</vt:lpwstr>
  </property>
  <property fmtid="{D5CDD505-2E9C-101B-9397-08002B2CF9AE}" pid="11" name="Cr#">
    <vt:lpwstr>3583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MAC DL SPS test case 7.1.1.6.1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</Properties>
</file>