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IMS LTE eCall test cases MMI improvement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59FF2" w:rsidR="001E41F3" w:rsidRDefault="00B550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90D5F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eCall test cases from different ATS requires the user to insert a specific UICC profile. Currently, this request is expressed in different ways depending to which Test Specification the test case belongs.</w:t>
            </w:r>
          </w:p>
          <w:p w14:paraId="4752AA7C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496340FF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 Purpose of this CR document, as well as homonymous CR raised for TS 36.523-3, is to align MMI strings used in </w:t>
            </w:r>
            <w:r w:rsidRPr="003108F6">
              <w:rPr>
                <w:rFonts w:eastAsia="SimSun" w:cs="Arial"/>
                <w:color w:val="000000"/>
                <w:lang w:eastAsia="zh-CN"/>
              </w:rPr>
              <w:t>f_UT_USIM_Insert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for every LTE eCall test case.</w:t>
            </w:r>
          </w:p>
          <w:p w14:paraId="7FC14A54" w14:textId="77777777" w:rsidR="00B550E9" w:rsidRDefault="00B550E9" w:rsidP="00B550E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708AA7DE" w14:textId="354D7499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Note: this CR is raised as an improvement, it does not affect test case functioning. These changes may help to simplify automated testing.</w:t>
            </w:r>
          </w:p>
        </w:tc>
      </w:tr>
      <w:tr w:rsidR="00B550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4AA20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and a</w:t>
            </w:r>
            <w:r>
              <w:rPr>
                <w:lang w:val="en-SG"/>
              </w:rPr>
              <w:t>ligned MMI string to request eCall specific UICC profiles across different LTE ATS.</w:t>
            </w:r>
          </w:p>
        </w:tc>
      </w:tr>
      <w:tr w:rsidR="00B550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0118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 will request users same action expressed in different ways.</w:t>
            </w:r>
          </w:p>
        </w:tc>
      </w:tr>
      <w:tr w:rsidR="00B550E9" w14:paraId="034AF533" w14:textId="77777777" w:rsidTr="00547111">
        <w:tc>
          <w:tcPr>
            <w:tcW w:w="2694" w:type="dxa"/>
            <w:gridSpan w:val="2"/>
          </w:tcPr>
          <w:p w14:paraId="39D9EB5B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668C8" w:rsidR="00B550E9" w:rsidRDefault="001A030E" w:rsidP="00B5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LTE eCall test cases.</w:t>
            </w:r>
          </w:p>
        </w:tc>
      </w:tr>
      <w:tr w:rsidR="00B550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0E9" w:rsidRDefault="00B550E9" w:rsidP="00B55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0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0E9" w:rsidRDefault="00B550E9" w:rsidP="00B55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E5E3E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0E9" w:rsidRDefault="00B550E9" w:rsidP="00B55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A530F9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F6847C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E2D1D" w:rsidR="00B550E9" w:rsidRDefault="001A030E" w:rsidP="001A030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453D1F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F0DCE" w:rsidR="00B550E9" w:rsidRDefault="00B550E9" w:rsidP="00B5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54A431" w:rsidR="00B550E9" w:rsidRDefault="00B550E9" w:rsidP="00B55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0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0E9" w:rsidRDefault="00B550E9" w:rsidP="00B550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0E9" w:rsidRDefault="00B550E9" w:rsidP="00B550E9">
            <w:pPr>
              <w:pStyle w:val="CRCoverPage"/>
              <w:spacing w:after="0"/>
              <w:rPr>
                <w:noProof/>
              </w:rPr>
            </w:pPr>
          </w:p>
        </w:tc>
      </w:tr>
      <w:tr w:rsidR="00B550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3D90" w:rsidR="00B550E9" w:rsidRDefault="00721A73" w:rsidP="00B550E9">
            <w:pPr>
              <w:pStyle w:val="CRCoverPage"/>
              <w:spacing w:after="0"/>
              <w:ind w:left="100"/>
              <w:rPr>
                <w:noProof/>
              </w:rPr>
            </w:pPr>
            <w:r w:rsidRPr="00721A73">
              <w:rPr>
                <w:noProof/>
              </w:rPr>
              <w:t>R5s24065</w:t>
            </w:r>
            <w:r>
              <w:rPr>
                <w:noProof/>
              </w:rPr>
              <w:t>2</w:t>
            </w:r>
            <w:r w:rsidR="00B550E9">
              <w:rPr>
                <w:noProof/>
              </w:rPr>
              <w:t xml:space="preserve"> is raised for same purpose fo TS 36.523-3</w:t>
            </w:r>
          </w:p>
        </w:tc>
      </w:tr>
      <w:tr w:rsidR="00B550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0E9" w:rsidRPr="008863B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0E9" w:rsidRPr="008863B9" w:rsidRDefault="00B550E9" w:rsidP="00B550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0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0E9" w:rsidRDefault="00B550E9" w:rsidP="00B55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0E9" w:rsidRDefault="00B550E9" w:rsidP="00B55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B77A7" w14:textId="77777777" w:rsidR="00B550E9" w:rsidRPr="00D83A7A" w:rsidRDefault="00B550E9" w:rsidP="00B550E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102166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89D5031" w14:textId="0D7F573A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4610A2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_Toc181021669 \h </w:instrText>
      </w:r>
      <w:r>
        <w:fldChar w:fldCharType="separate"/>
      </w:r>
      <w:r>
        <w:t>2</w:t>
      </w:r>
      <w:r>
        <w:fldChar w:fldCharType="end"/>
      </w:r>
    </w:p>
    <w:p w14:paraId="261A4DEE" w14:textId="4F2F8A56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rFonts w:cs="Arial"/>
        </w:rPr>
        <w:t>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_Toc181021670 \h </w:instrText>
      </w:r>
      <w:r>
        <w:fldChar w:fldCharType="separate"/>
      </w:r>
      <w:r>
        <w:t>3</w:t>
      </w:r>
      <w:r>
        <w:fldChar w:fldCharType="end"/>
      </w:r>
    </w:p>
    <w:p w14:paraId="5A2C6D0A" w14:textId="67279735" w:rsidR="00B550E9" w:rsidRPr="00B550E9" w:rsidRDefault="00B550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</w:rPr>
        <w:t>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_Toc181021671 \h </w:instrText>
      </w:r>
      <w:r>
        <w:fldChar w:fldCharType="separate"/>
      </w:r>
      <w:r>
        <w:t>3</w:t>
      </w:r>
      <w:r>
        <w:fldChar w:fldCharType="end"/>
      </w:r>
    </w:p>
    <w:p w14:paraId="756000B5" w14:textId="7D9E510F" w:rsidR="00B550E9" w:rsidRPr="00B550E9" w:rsidRDefault="00B550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  <w:lang w:val="pt-BR"/>
        </w:rPr>
        <w:t>1.1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  <w:lang w:val="pt-BR"/>
        </w:rPr>
        <w:t>Correction to function fl_IMS_EcallCapable_IRAT_EUTRA</w:t>
      </w:r>
      <w:r>
        <w:tab/>
      </w:r>
      <w:r>
        <w:fldChar w:fldCharType="begin"/>
      </w:r>
      <w:r>
        <w:instrText xml:space="preserve"> PAGEREF _Toc181021672 \h </w:instrText>
      </w:r>
      <w:r>
        <w:fldChar w:fldCharType="separate"/>
      </w:r>
      <w:r>
        <w:t>3</w:t>
      </w:r>
      <w:r>
        <w:fldChar w:fldCharType="end"/>
      </w:r>
    </w:p>
    <w:p w14:paraId="7F08050E" w14:textId="1D506DB9" w:rsidR="00B550E9" w:rsidRPr="00B550E9" w:rsidRDefault="00B550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4610A2">
        <w:rPr>
          <w:b/>
          <w:lang w:val="pt-BR"/>
        </w:rPr>
        <w:t>1.2</w:t>
      </w:r>
      <w:r w:rsidRPr="00B550E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4610A2">
        <w:rPr>
          <w:b/>
          <w:lang w:val="pt-BR"/>
        </w:rPr>
        <w:t>Correction to function fl_IMS_EcallOnly_IRAT_EUTRA</w:t>
      </w:r>
      <w:r>
        <w:tab/>
      </w:r>
      <w:r>
        <w:fldChar w:fldCharType="begin"/>
      </w:r>
      <w:r>
        <w:instrText xml:space="preserve"> PAGEREF _Toc181021673 \h </w:instrText>
      </w:r>
      <w:r>
        <w:fldChar w:fldCharType="separate"/>
      </w:r>
      <w:r>
        <w:t>4</w:t>
      </w:r>
      <w:r>
        <w:fldChar w:fldCharType="end"/>
      </w:r>
    </w:p>
    <w:p w14:paraId="06E4172E" w14:textId="71B6DA1A" w:rsidR="00B550E9" w:rsidRDefault="00B550E9" w:rsidP="00B550E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759E566" w14:textId="77777777" w:rsidR="00B550E9" w:rsidRPr="00E12CDE" w:rsidRDefault="00B550E9" w:rsidP="00B550E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77375508"/>
      <w:bookmarkStart w:id="4" w:name="_Toc181021670"/>
      <w:bookmarkStart w:id="5" w:name="_Toc122434488"/>
      <w:bookmarkStart w:id="6" w:name="_Toc295288959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4EC278E6" w14:textId="77777777" w:rsidR="00B550E9" w:rsidRPr="00E12CDE" w:rsidRDefault="00B550E9" w:rsidP="00B550E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15A4EE0B" w14:textId="667CA3A8" w:rsidR="00B550E9" w:rsidRPr="00E12CDE" w:rsidRDefault="00B550E9" w:rsidP="00B550E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>
        <w:rPr>
          <w:rFonts w:cs="Arial"/>
          <w:b/>
          <w:sz w:val="24"/>
          <w:lang w:eastAsia="ja-JP"/>
        </w:rPr>
        <w:t>Juan Garcia Martin</w:t>
      </w:r>
      <w:r w:rsidRPr="00F028B3">
        <w:rPr>
          <w:rFonts w:cs="Arial"/>
          <w:sz w:val="24"/>
          <w:lang w:val="es-ES" w:eastAsia="ja-JP"/>
        </w:rPr>
        <w:br/>
      </w:r>
      <w:r w:rsidR="00A47B34">
        <w:rPr>
          <w:rFonts w:cs="Arial"/>
          <w:sz w:val="24"/>
          <w:lang w:val="es-ES" w:eastAsia="ja-JP"/>
        </w:rPr>
        <w:t xml:space="preserve">                </w:t>
      </w:r>
      <w:r w:rsidR="00891D99" w:rsidRPr="00891D99">
        <w:rPr>
          <w:rFonts w:cs="Arial"/>
          <w:sz w:val="24"/>
          <w:lang w:val="es-ES" w:eastAsia="ja-JP"/>
        </w:rPr>
        <w:t>juan.garciamartin@rohde-schwarz.com</w:t>
      </w:r>
    </w:p>
    <w:p w14:paraId="734CD158" w14:textId="77777777" w:rsidR="00B550E9" w:rsidRDefault="00B550E9" w:rsidP="00B550E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81021671"/>
      <w:r w:rsidRPr="00854C55">
        <w:rPr>
          <w:b/>
        </w:rPr>
        <w:t>Corrections required</w:t>
      </w:r>
      <w:bookmarkEnd w:id="5"/>
      <w:bookmarkEnd w:id="6"/>
      <w:bookmarkEnd w:id="7"/>
    </w:p>
    <w:p w14:paraId="65080365" w14:textId="77777777" w:rsidR="00B550E9" w:rsidRDefault="00B550E9" w:rsidP="00B550E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1021672"/>
      <w:bookmarkStart w:id="9" w:name="_Toc30685522"/>
      <w:r>
        <w:rPr>
          <w:b/>
          <w:lang w:val="pt-BR"/>
        </w:rPr>
        <w:t xml:space="preserve">Correction to function </w:t>
      </w:r>
      <w:r w:rsidRPr="00BB343B">
        <w:rPr>
          <w:b/>
          <w:lang w:val="pt-BR"/>
        </w:rPr>
        <w:t>fl_IMS_EcallCapable_IRAT_EUTRA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550E9" w14:paraId="411ED1C0" w14:textId="77777777" w:rsidTr="00342CA9">
        <w:trPr>
          <w:trHeight w:val="447"/>
        </w:trPr>
        <w:tc>
          <w:tcPr>
            <w:tcW w:w="1985" w:type="dxa"/>
          </w:tcPr>
          <w:p w14:paraId="7F771F37" w14:textId="77777777" w:rsidR="00B550E9" w:rsidRDefault="00B550E9" w:rsidP="00342C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F585E8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BB343B">
              <w:rPr>
                <w:rFonts w:ascii="Arial" w:hAnsi="Arial" w:cs="Arial"/>
              </w:rPr>
              <w:t>fl_IMS_EcallCapable_IRAT_EUTRA</w:t>
            </w:r>
          </w:p>
        </w:tc>
      </w:tr>
      <w:tr w:rsidR="00B550E9" w14:paraId="444A4FB9" w14:textId="77777777" w:rsidTr="00342CA9">
        <w:trPr>
          <w:trHeight w:val="452"/>
        </w:trPr>
        <w:tc>
          <w:tcPr>
            <w:tcW w:w="1985" w:type="dxa"/>
          </w:tcPr>
          <w:p w14:paraId="56617CA1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F70A12" w14:textId="77777777" w:rsidR="00B550E9" w:rsidRPr="00C01490" w:rsidRDefault="00B550E9" w:rsidP="00342C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D7575E">
              <w:rPr>
                <w:rFonts w:eastAsia="SimSun" w:cs="Arial"/>
                <w:color w:val="000000"/>
                <w:lang w:eastAsia="zh-CN"/>
              </w:rPr>
              <w:t>Purpose of this CR document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D7575E">
              <w:rPr>
                <w:rFonts w:eastAsia="SimSun" w:cs="Arial"/>
                <w:color w:val="000000"/>
                <w:lang w:eastAsia="zh-CN"/>
              </w:rPr>
              <w:t>is to align MMI strings used in f_UT_USIM_Insert for every LTE eCall test case.</w:t>
            </w:r>
          </w:p>
        </w:tc>
      </w:tr>
      <w:tr w:rsidR="00B550E9" w14:paraId="217655E1" w14:textId="77777777" w:rsidTr="00342CA9">
        <w:tc>
          <w:tcPr>
            <w:tcW w:w="1985" w:type="dxa"/>
          </w:tcPr>
          <w:p w14:paraId="71E1375B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5A561" w14:textId="77777777" w:rsidR="00B550E9" w:rsidRPr="00C01490" w:rsidRDefault="00B550E9" w:rsidP="00342C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7575E">
              <w:rPr>
                <w:rFonts w:cs="Arial"/>
                <w:lang w:val="en-SG"/>
              </w:rPr>
              <w:t>Changed and aligned MMI string to request eCall specific UICC profiles across different LTE ATS.</w:t>
            </w:r>
          </w:p>
        </w:tc>
      </w:tr>
      <w:tr w:rsidR="00B550E9" w14:paraId="7AD004DB" w14:textId="77777777" w:rsidTr="00342CA9">
        <w:tc>
          <w:tcPr>
            <w:tcW w:w="1985" w:type="dxa"/>
          </w:tcPr>
          <w:p w14:paraId="53C951D5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5541F3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D7575E">
              <w:rPr>
                <w:rFonts w:ascii="Arial" w:hAnsi="Arial" w:cs="Arial"/>
              </w:rPr>
              <w:t>IMS_IRAT_21_EUTRA</w:t>
            </w:r>
          </w:p>
        </w:tc>
      </w:tr>
      <w:tr w:rsidR="00B550E9" w14:paraId="3D0A61C7" w14:textId="77777777" w:rsidTr="00342CA9">
        <w:tc>
          <w:tcPr>
            <w:tcW w:w="1985" w:type="dxa"/>
          </w:tcPr>
          <w:p w14:paraId="19572FE2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D4C15A" w14:textId="5266F39D" w:rsidR="00B550E9" w:rsidRPr="004E1674" w:rsidRDefault="004E1674" w:rsidP="00342CA9">
            <w:pPr>
              <w:rPr>
                <w:rFonts w:ascii="Arial" w:hAnsi="Arial"/>
                <w:highlight w:val="cyan"/>
              </w:rPr>
            </w:pPr>
            <w:r w:rsidRPr="004E1674">
              <w:rPr>
                <w:rFonts w:ascii="Arial" w:hAnsi="Arial"/>
                <w:highlight w:val="cyan"/>
              </w:rPr>
              <w:t xml:space="preserve">Alternative solution implemented as an improvement – changed text to </w:t>
            </w:r>
            <w:r w:rsidRPr="004E1674">
              <w:rPr>
                <w:rFonts w:ascii="Arial" w:hAnsi="Arial"/>
                <w:highlight w:val="cyan"/>
              </w:rPr>
              <w:t>"36.508 Table 4.9.3.5-</w:t>
            </w:r>
            <w:r w:rsidRPr="004E1674">
              <w:rPr>
                <w:rFonts w:ascii="Arial" w:hAnsi="Arial"/>
                <w:highlight w:val="cyan"/>
              </w:rPr>
              <w:t>1</w:t>
            </w:r>
            <w:r w:rsidRPr="004E1674">
              <w:rPr>
                <w:rFonts w:ascii="Arial" w:hAnsi="Arial"/>
                <w:highlight w:val="cyan"/>
              </w:rPr>
              <w:t>"</w:t>
            </w:r>
          </w:p>
        </w:tc>
      </w:tr>
    </w:tbl>
    <w:p w14:paraId="5255DF17" w14:textId="77777777" w:rsidR="00B550E9" w:rsidRDefault="00B550E9" w:rsidP="00B550E9"/>
    <w:p w14:paraId="435C605A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637A98F5" w14:textId="77777777" w:rsidTr="00342CA9">
        <w:tc>
          <w:tcPr>
            <w:tcW w:w="9855" w:type="dxa"/>
          </w:tcPr>
          <w:p w14:paraId="49E94538" w14:textId="77777777" w:rsidR="00B550E9" w:rsidRDefault="00B550E9" w:rsidP="00342CA9">
            <w:pPr>
              <w:pStyle w:val="CRCoverPage"/>
            </w:pPr>
            <w:r>
              <w:t xml:space="preserve">  function fl_IMS_EcallCapable_IRAT_EUTRA() runs on EUTRA_PTC</w:t>
            </w:r>
          </w:p>
          <w:p w14:paraId="15115E19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56539602" w14:textId="77777777" w:rsidR="00B550E9" w:rsidRDefault="00B550E9" w:rsidP="00342CA9">
            <w:pPr>
              <w:pStyle w:val="CRCoverPage"/>
            </w:pPr>
            <w:r>
              <w:t xml:space="preserve">    var IRAT_CoOrd_SysInfo_Type v_SysInfo;</w:t>
            </w:r>
          </w:p>
          <w:p w14:paraId="5FAEBC04" w14:textId="77777777" w:rsidR="00B550E9" w:rsidRDefault="00B550E9" w:rsidP="00342CA9">
            <w:pPr>
              <w:pStyle w:val="CRCoverPage"/>
            </w:pPr>
          </w:p>
          <w:p w14:paraId="4D6FD7DE" w14:textId="77777777" w:rsidR="00B550E9" w:rsidRDefault="00B550E9" w:rsidP="00342CA9">
            <w:pPr>
              <w:pStyle w:val="CRCoverPage"/>
            </w:pPr>
            <w:r>
              <w:t xml:space="preserve">    f_UT_USIM_Insert(UT, "TS 36.508 Table 4.9.3.5-1 eCall Capable UE");</w:t>
            </w:r>
          </w:p>
          <w:p w14:paraId="56B9477F" w14:textId="77777777" w:rsidR="00B550E9" w:rsidRDefault="00B550E9" w:rsidP="00342CA9">
            <w:pPr>
              <w:pStyle w:val="CRCoverPage"/>
            </w:pPr>
          </w:p>
          <w:p w14:paraId="1CF8C9E7" w14:textId="77777777" w:rsidR="00B550E9" w:rsidRDefault="00B550E9" w:rsidP="00342CA9">
            <w:pPr>
              <w:pStyle w:val="CRCoverPage"/>
            </w:pPr>
            <w:r>
              <w:t xml:space="preserve">    f_EUTRA_NAS_Init(LTE_AllCellsOnSamePLMN, c10, -, HANDLE_UM_DATA, USE_BIG_GRANTS);</w:t>
            </w:r>
          </w:p>
          <w:p w14:paraId="0F665293" w14:textId="77777777" w:rsidR="00B550E9" w:rsidRDefault="00B550E9" w:rsidP="00342CA9">
            <w:pPr>
              <w:pStyle w:val="CRCoverPage"/>
            </w:pPr>
            <w:r>
              <w:t>&lt;&lt;SKIPPED CODE&gt;&gt;</w:t>
            </w:r>
          </w:p>
        </w:tc>
      </w:tr>
    </w:tbl>
    <w:p w14:paraId="714ADAC0" w14:textId="77777777" w:rsidR="00B550E9" w:rsidRDefault="00B550E9" w:rsidP="00B550E9"/>
    <w:p w14:paraId="5FB6D93B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2A81B1D9" w14:textId="77777777" w:rsidTr="00342CA9">
        <w:tc>
          <w:tcPr>
            <w:tcW w:w="9855" w:type="dxa"/>
          </w:tcPr>
          <w:bookmarkEnd w:id="9"/>
          <w:p w14:paraId="04B8926A" w14:textId="77777777" w:rsidR="00B550E9" w:rsidRDefault="00B550E9" w:rsidP="00342CA9">
            <w:pPr>
              <w:pStyle w:val="CRCoverPage"/>
            </w:pPr>
            <w:r>
              <w:t xml:space="preserve">  function fl_IMS_EcallCapable_IRAT_EUTRA() runs on EUTRA_PTC</w:t>
            </w:r>
          </w:p>
          <w:p w14:paraId="37D5A827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1AA0AA20" w14:textId="77777777" w:rsidR="00B550E9" w:rsidRDefault="00B550E9" w:rsidP="00342CA9">
            <w:pPr>
              <w:pStyle w:val="CRCoverPage"/>
            </w:pPr>
            <w:r>
              <w:t xml:space="preserve">    var IRAT_CoOrd_SysInfo_Type v_SysInfo;</w:t>
            </w:r>
          </w:p>
          <w:p w14:paraId="20AB4BD1" w14:textId="77777777" w:rsidR="00B550E9" w:rsidRDefault="00B550E9" w:rsidP="00342CA9">
            <w:pPr>
              <w:pStyle w:val="CRCoverPage"/>
            </w:pPr>
          </w:p>
          <w:p w14:paraId="6688619F" w14:textId="77777777" w:rsidR="00B550E9" w:rsidRDefault="00B550E9" w:rsidP="00342CA9">
            <w:pPr>
              <w:pStyle w:val="CRCoverPage"/>
            </w:pPr>
            <w:r>
              <w:t xml:space="preserve">    f_UT_USIM_Insert(UT, "TS 36.508 Table 4.9.3.5-1 </w:t>
            </w:r>
            <w:r w:rsidRPr="00BB343B">
              <w:rPr>
                <w:highlight w:val="yellow"/>
              </w:rPr>
              <w:t>for</w:t>
            </w:r>
            <w:r>
              <w:t xml:space="preserve"> eCall Capable UE");</w:t>
            </w:r>
          </w:p>
          <w:p w14:paraId="191602A8" w14:textId="77777777" w:rsidR="00B550E9" w:rsidRDefault="00B550E9" w:rsidP="00342CA9">
            <w:pPr>
              <w:pStyle w:val="CRCoverPage"/>
            </w:pPr>
          </w:p>
          <w:p w14:paraId="7C709E1A" w14:textId="77777777" w:rsidR="00B550E9" w:rsidRDefault="00B550E9" w:rsidP="00342CA9">
            <w:r>
              <w:t xml:space="preserve">    f_EUTRA_NAS_Init(LTE_AllCellsOnSamePLMN, c10, -, HANDLE_UM_DATA, USE_BIG_GRANTS);</w:t>
            </w:r>
          </w:p>
          <w:p w14:paraId="076E38B2" w14:textId="77777777" w:rsidR="00B550E9" w:rsidRDefault="00B550E9" w:rsidP="00342CA9">
            <w:r>
              <w:t>&lt;&lt;SKIPPED CODE&gt;&gt;</w:t>
            </w:r>
          </w:p>
        </w:tc>
      </w:tr>
    </w:tbl>
    <w:p w14:paraId="4C90999D" w14:textId="77777777" w:rsidR="00B550E9" w:rsidRDefault="00B550E9" w:rsidP="00B550E9"/>
    <w:p w14:paraId="6261F652" w14:textId="77777777" w:rsidR="00B550E9" w:rsidRDefault="00B550E9" w:rsidP="00B550E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1021673"/>
      <w:r>
        <w:rPr>
          <w:b/>
          <w:lang w:val="pt-BR"/>
        </w:rPr>
        <w:lastRenderedPageBreak/>
        <w:t xml:space="preserve">Correction to function </w:t>
      </w:r>
      <w:r w:rsidRPr="00AD56CB">
        <w:rPr>
          <w:b/>
          <w:lang w:val="pt-BR"/>
        </w:rPr>
        <w:t>fl_IMS_EcallOnly_IRAT_EUTRA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550E9" w14:paraId="0597EA32" w14:textId="77777777" w:rsidTr="00342CA9">
        <w:trPr>
          <w:trHeight w:val="447"/>
        </w:trPr>
        <w:tc>
          <w:tcPr>
            <w:tcW w:w="1985" w:type="dxa"/>
          </w:tcPr>
          <w:p w14:paraId="6333A345" w14:textId="77777777" w:rsidR="00B550E9" w:rsidRDefault="00B550E9" w:rsidP="00342C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F0B7518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AD56CB">
              <w:rPr>
                <w:rFonts w:ascii="Arial" w:hAnsi="Arial" w:cs="Arial"/>
              </w:rPr>
              <w:t>fl_IMS_EcallOnly_IRAT_EUTRA</w:t>
            </w:r>
          </w:p>
        </w:tc>
      </w:tr>
      <w:tr w:rsidR="00B550E9" w14:paraId="7F068C0B" w14:textId="77777777" w:rsidTr="00342CA9">
        <w:trPr>
          <w:trHeight w:val="452"/>
        </w:trPr>
        <w:tc>
          <w:tcPr>
            <w:tcW w:w="1985" w:type="dxa"/>
          </w:tcPr>
          <w:p w14:paraId="300036CA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42A6D2" w14:textId="77777777" w:rsidR="00B550E9" w:rsidRPr="00C01490" w:rsidRDefault="00B550E9" w:rsidP="00342C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D7575E">
              <w:rPr>
                <w:rFonts w:eastAsia="SimSun" w:cs="Arial"/>
                <w:color w:val="000000"/>
                <w:lang w:eastAsia="zh-CN"/>
              </w:rPr>
              <w:t>Purpose of this CR document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D7575E">
              <w:rPr>
                <w:rFonts w:eastAsia="SimSun" w:cs="Arial"/>
                <w:color w:val="000000"/>
                <w:lang w:eastAsia="zh-CN"/>
              </w:rPr>
              <w:t>is to align MMI strings used in f_UT_USIM_Insert for every LTE eCall test case.</w:t>
            </w:r>
          </w:p>
        </w:tc>
      </w:tr>
      <w:tr w:rsidR="00B550E9" w14:paraId="11BCEDA6" w14:textId="77777777" w:rsidTr="00342CA9">
        <w:tc>
          <w:tcPr>
            <w:tcW w:w="1985" w:type="dxa"/>
          </w:tcPr>
          <w:p w14:paraId="39378652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28C93D" w14:textId="77777777" w:rsidR="00B550E9" w:rsidRPr="00C01490" w:rsidRDefault="00B550E9" w:rsidP="00342C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7575E">
              <w:rPr>
                <w:rFonts w:cs="Arial"/>
                <w:lang w:val="en-SG"/>
              </w:rPr>
              <w:t>Changed and aligned MMI string to request eCall specific UICC profiles across different LTE ATS.</w:t>
            </w:r>
          </w:p>
        </w:tc>
      </w:tr>
      <w:tr w:rsidR="00B550E9" w14:paraId="264100D0" w14:textId="77777777" w:rsidTr="00342CA9">
        <w:tc>
          <w:tcPr>
            <w:tcW w:w="1985" w:type="dxa"/>
          </w:tcPr>
          <w:p w14:paraId="17F5AD88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0F0509" w14:textId="77777777" w:rsidR="00B550E9" w:rsidRPr="00C01490" w:rsidRDefault="00B550E9" w:rsidP="00342CA9">
            <w:pPr>
              <w:spacing w:after="0"/>
              <w:rPr>
                <w:rFonts w:ascii="Arial" w:hAnsi="Arial" w:cs="Arial"/>
              </w:rPr>
            </w:pPr>
            <w:r w:rsidRPr="00D7575E">
              <w:rPr>
                <w:rFonts w:ascii="Arial" w:hAnsi="Arial" w:cs="Arial"/>
              </w:rPr>
              <w:t>IMS_IRAT_21_EUTRA</w:t>
            </w:r>
          </w:p>
        </w:tc>
      </w:tr>
      <w:tr w:rsidR="00B550E9" w14:paraId="029E673B" w14:textId="77777777" w:rsidTr="00342CA9">
        <w:tc>
          <w:tcPr>
            <w:tcW w:w="1985" w:type="dxa"/>
          </w:tcPr>
          <w:p w14:paraId="26C8FD89" w14:textId="77777777" w:rsidR="00B550E9" w:rsidRDefault="00B550E9" w:rsidP="00342C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B33FAC" w14:textId="652E3CB4" w:rsidR="00B550E9" w:rsidRPr="004E1674" w:rsidRDefault="004E1674" w:rsidP="00342CA9">
            <w:pPr>
              <w:rPr>
                <w:rFonts w:ascii="Arial" w:hAnsi="Arial"/>
                <w:highlight w:val="cyan"/>
              </w:rPr>
            </w:pPr>
            <w:r w:rsidRPr="004E1674">
              <w:rPr>
                <w:rFonts w:ascii="Arial" w:hAnsi="Arial"/>
                <w:highlight w:val="cyan"/>
              </w:rPr>
              <w:t>Alternative solution implemented</w:t>
            </w:r>
            <w:r w:rsidRPr="004E1674">
              <w:rPr>
                <w:rFonts w:ascii="Arial" w:hAnsi="Arial"/>
                <w:highlight w:val="cyan"/>
              </w:rPr>
              <w:t xml:space="preserve"> as an improvement</w:t>
            </w:r>
            <w:r w:rsidRPr="004E1674">
              <w:rPr>
                <w:rFonts w:ascii="Arial" w:hAnsi="Arial"/>
                <w:highlight w:val="cyan"/>
              </w:rPr>
              <w:t xml:space="preserve"> – changed text to "36.508 Table 4.9.3.5-2"</w:t>
            </w:r>
          </w:p>
        </w:tc>
      </w:tr>
    </w:tbl>
    <w:p w14:paraId="11EAE953" w14:textId="77777777" w:rsidR="00B550E9" w:rsidRDefault="00B550E9" w:rsidP="00B550E9"/>
    <w:p w14:paraId="7C05D30B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3BCF41E1" w14:textId="77777777" w:rsidTr="00342CA9">
        <w:tc>
          <w:tcPr>
            <w:tcW w:w="9855" w:type="dxa"/>
          </w:tcPr>
          <w:p w14:paraId="067E3F31" w14:textId="77777777" w:rsidR="00B550E9" w:rsidRDefault="00B550E9" w:rsidP="00342CA9">
            <w:pPr>
              <w:pStyle w:val="CRCoverPage"/>
            </w:pPr>
            <w:r>
              <w:t xml:space="preserve">  function fl_IMS_EcallOnly_IRAT_EUTRA(ECall_Type p_CallType) runs on EUTRA_PTC</w:t>
            </w:r>
          </w:p>
          <w:p w14:paraId="344AE762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389B775D" w14:textId="77777777" w:rsidR="00B550E9" w:rsidRDefault="00B550E9" w:rsidP="00342CA9">
            <w:pPr>
              <w:pStyle w:val="CRCoverPage"/>
            </w:pPr>
            <w:r>
              <w:t xml:space="preserve">    var IRAT_CoOrd_SysInfo_Type v_SysInfo;</w:t>
            </w:r>
          </w:p>
          <w:p w14:paraId="3F3EFFAE" w14:textId="77777777" w:rsidR="00B550E9" w:rsidRDefault="00B550E9" w:rsidP="00342CA9">
            <w:pPr>
              <w:pStyle w:val="CRCoverPage"/>
            </w:pPr>
            <w:r>
              <w:t xml:space="preserve">    var float v_EcallDeregisteredInactive := 15.0;</w:t>
            </w:r>
          </w:p>
          <w:p w14:paraId="6EE38854" w14:textId="77777777" w:rsidR="00B550E9" w:rsidRDefault="00B550E9" w:rsidP="00342CA9">
            <w:pPr>
              <w:pStyle w:val="CRCoverPage"/>
            </w:pPr>
          </w:p>
          <w:p w14:paraId="29F201B7" w14:textId="77777777" w:rsidR="00B550E9" w:rsidRDefault="00B550E9" w:rsidP="00342CA9">
            <w:pPr>
              <w:pStyle w:val="CRCoverPage"/>
            </w:pPr>
            <w:r>
              <w:t xml:space="preserve">    f_UT_USIM_Insert(UT, "TS 36.508 Table 4.9.3.5-2 eCall Only UE");</w:t>
            </w:r>
          </w:p>
          <w:p w14:paraId="4438A56B" w14:textId="77777777" w:rsidR="00B550E9" w:rsidRDefault="00B550E9" w:rsidP="00342CA9">
            <w:pPr>
              <w:pStyle w:val="CRCoverPage"/>
            </w:pPr>
          </w:p>
          <w:p w14:paraId="4C2ECED7" w14:textId="77777777" w:rsidR="00B550E9" w:rsidRDefault="00B550E9" w:rsidP="00342CA9">
            <w:pPr>
              <w:pStyle w:val="CRCoverPage"/>
            </w:pPr>
            <w:r>
              <w:t xml:space="preserve">    f_EUTRA_NAS_Init(LTE_AllCellsOnSamePLMN, c10, -, HANDLE_UM_DATA, USE_BIG_GRANTS);</w:t>
            </w:r>
          </w:p>
          <w:p w14:paraId="3AC1E732" w14:textId="71F1791B" w:rsidR="00B550E9" w:rsidRDefault="008770AE" w:rsidP="00342CA9">
            <w:pPr>
              <w:pStyle w:val="CRCoverPage"/>
            </w:pPr>
            <w:r w:rsidRPr="008770AE">
              <w:rPr>
                <w:b/>
                <w:bCs/>
              </w:rPr>
              <w:t>&lt;&lt;SKIPPED CODE&gt;&gt;</w:t>
            </w:r>
          </w:p>
        </w:tc>
      </w:tr>
    </w:tbl>
    <w:p w14:paraId="191F30FA" w14:textId="77777777" w:rsidR="00B550E9" w:rsidRDefault="00B550E9" w:rsidP="00B550E9"/>
    <w:p w14:paraId="5CA6B14C" w14:textId="77777777" w:rsidR="00B550E9" w:rsidRPr="002E7581" w:rsidRDefault="00B550E9" w:rsidP="00B550E9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50E9" w14:paraId="77321561" w14:textId="77777777" w:rsidTr="00342CA9">
        <w:tc>
          <w:tcPr>
            <w:tcW w:w="9855" w:type="dxa"/>
          </w:tcPr>
          <w:p w14:paraId="01EC9F95" w14:textId="77777777" w:rsidR="00B550E9" w:rsidRDefault="00B550E9" w:rsidP="00342CA9">
            <w:pPr>
              <w:pStyle w:val="CRCoverPage"/>
            </w:pPr>
            <w:r>
              <w:t xml:space="preserve">  function fl_IMS_EcallOnly_IRAT_EUTRA(ECall_Type p_CallType) runs on EUTRA_PTC</w:t>
            </w:r>
          </w:p>
          <w:p w14:paraId="6DB2CAFA" w14:textId="77777777" w:rsidR="00B550E9" w:rsidRDefault="00B550E9" w:rsidP="00342CA9">
            <w:pPr>
              <w:pStyle w:val="CRCoverPage"/>
            </w:pPr>
            <w:r>
              <w:t xml:space="preserve">  {</w:t>
            </w:r>
          </w:p>
          <w:p w14:paraId="7F21CD55" w14:textId="77777777" w:rsidR="00B550E9" w:rsidRDefault="00B550E9" w:rsidP="00342CA9">
            <w:pPr>
              <w:pStyle w:val="CRCoverPage"/>
            </w:pPr>
            <w:r>
              <w:t xml:space="preserve">    var IRAT_CoOrd_SysInfo_Type v_SysInfo;</w:t>
            </w:r>
          </w:p>
          <w:p w14:paraId="4ECF3807" w14:textId="77777777" w:rsidR="00B550E9" w:rsidRDefault="00B550E9" w:rsidP="00342CA9">
            <w:pPr>
              <w:pStyle w:val="CRCoverPage"/>
            </w:pPr>
            <w:r>
              <w:t xml:space="preserve">    var float v_EcallDeregisteredInactive := 15.0;</w:t>
            </w:r>
          </w:p>
          <w:p w14:paraId="7EA55202" w14:textId="77777777" w:rsidR="00B550E9" w:rsidRDefault="00B550E9" w:rsidP="00342CA9">
            <w:pPr>
              <w:pStyle w:val="CRCoverPage"/>
            </w:pPr>
          </w:p>
          <w:p w14:paraId="27482564" w14:textId="77777777" w:rsidR="00B550E9" w:rsidRDefault="00B550E9" w:rsidP="00342CA9">
            <w:pPr>
              <w:pStyle w:val="CRCoverPage"/>
            </w:pPr>
            <w:r>
              <w:t xml:space="preserve">    f_UT_USIM_Insert(UT, "TS 36.508 Table 4.9.3.5-2 </w:t>
            </w:r>
            <w:r w:rsidRPr="00AD56CB">
              <w:rPr>
                <w:highlight w:val="yellow"/>
              </w:rPr>
              <w:t>for</w:t>
            </w:r>
            <w:r>
              <w:t xml:space="preserve"> eCall Only UE");</w:t>
            </w:r>
          </w:p>
          <w:p w14:paraId="15CF412D" w14:textId="77777777" w:rsidR="00B550E9" w:rsidRDefault="00B550E9" w:rsidP="00342CA9">
            <w:pPr>
              <w:pStyle w:val="CRCoverPage"/>
            </w:pPr>
          </w:p>
          <w:p w14:paraId="0FE4955A" w14:textId="77777777" w:rsidR="008770AE" w:rsidRDefault="00B550E9" w:rsidP="00342CA9">
            <w:r>
              <w:t xml:space="preserve">    f_EUTRA_NAS_Init(LTE_AllCellsOnSamePLMN, c10, -, HANDLE_UM_DATA, USE_BIG_GRANTS);</w:t>
            </w:r>
          </w:p>
          <w:p w14:paraId="4B0418A3" w14:textId="040A0814" w:rsidR="00B550E9" w:rsidRPr="008770AE" w:rsidRDefault="00B550E9" w:rsidP="00342CA9">
            <w:pPr>
              <w:rPr>
                <w:b/>
                <w:bCs/>
              </w:rPr>
            </w:pPr>
            <w:r w:rsidRPr="008770AE">
              <w:rPr>
                <w:b/>
                <w:bCs/>
              </w:rPr>
              <w:t>&lt;&lt;SKIPPED CODE&gt;&gt;</w:t>
            </w:r>
          </w:p>
        </w:tc>
      </w:tr>
    </w:tbl>
    <w:p w14:paraId="576B2738" w14:textId="77777777" w:rsidR="00B550E9" w:rsidRDefault="00B550E9" w:rsidP="00B550E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8E663" w14:textId="77777777" w:rsidR="00795F74" w:rsidRDefault="00795F74">
      <w:r>
        <w:separator/>
      </w:r>
    </w:p>
  </w:endnote>
  <w:endnote w:type="continuationSeparator" w:id="0">
    <w:p w14:paraId="3D8A1ED4" w14:textId="77777777" w:rsidR="00795F74" w:rsidRDefault="0079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CEF36" w14:textId="77777777" w:rsidR="00795F74" w:rsidRDefault="00795F74">
      <w:r>
        <w:separator/>
      </w:r>
    </w:p>
  </w:footnote>
  <w:footnote w:type="continuationSeparator" w:id="0">
    <w:p w14:paraId="50306F06" w14:textId="77777777" w:rsidR="00795F74" w:rsidRDefault="00795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BE05F4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F64D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9B30F97" wp14:editId="3569D8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2397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5787339"/>
                          </w:sdtPr>
                          <w:sdtContent>
                            <w:p w14:paraId="3A456277" w14:textId="64886875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B30F9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5787339"/>
                    </w:sdtPr>
                    <w:sdtContent>
                      <w:p w14:paraId="3A456277" w14:textId="64886875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A7A5C" w14:textId="72F961BF" w:rsidR="00BF64D3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7DADD" wp14:editId="680441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CBC0ED8" w14:textId="39504406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7DAD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CBC0ED8" w14:textId="39504406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890BE" w14:textId="2C6B1AA1" w:rsidR="00BF64D3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3E96BE1" wp14:editId="4CDC6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58527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9713086"/>
                          </w:sdtPr>
                          <w:sdtContent>
                            <w:p w14:paraId="5662420A" w14:textId="7FC6294B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E96BE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9713086"/>
                    </w:sdtPr>
                    <w:sdtContent>
                      <w:p w14:paraId="5662420A" w14:textId="7FC6294B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C153F61" w:rsidR="00695808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2D21AA" wp14:editId="2C713D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76462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45073936"/>
                          </w:sdtPr>
                          <w:sdtContent>
                            <w:p w14:paraId="6CF7E4B3" w14:textId="439E496B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D21A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45073936"/>
                    </w:sdtPr>
                    <w:sdtContent>
                      <w:p w14:paraId="6CF7E4B3" w14:textId="439E496B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5FFD686" w:rsidR="00695808" w:rsidRDefault="00695808">
    <w:pPr>
      <w:pStyle w:val="Header"/>
      <w:tabs>
        <w:tab w:val="right" w:pos="9639"/>
      </w:tabs>
    </w:pPr>
    <w:r>
      <w:tab/>
    </w:r>
    <w:r w:rsidR="00BF64D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2D5B31E" wp14:editId="5B4530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354638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679123"/>
                          </w:sdtPr>
                          <w:sdtContent>
                            <w:p w14:paraId="17B61EB2" w14:textId="011B9694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5B31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679123"/>
                    </w:sdtPr>
                    <w:sdtContent>
                      <w:p w14:paraId="17B61EB2" w14:textId="011B9694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F151BB0" w:rsidR="00695808" w:rsidRDefault="00BF64D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D41C55" wp14:editId="2F4FCA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8906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49999879"/>
                          </w:sdtPr>
                          <w:sdtContent>
                            <w:p w14:paraId="36112072" w14:textId="66BFDC99" w:rsidR="00BF64D3" w:rsidRPr="00A11327" w:rsidRDefault="00BF64D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41C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49999879"/>
                    </w:sdtPr>
                    <w:sdtContent>
                      <w:p w14:paraId="36112072" w14:textId="66BFDC99" w:rsidR="00BF64D3" w:rsidRPr="00A11327" w:rsidRDefault="00BF64D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61748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9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D72"/>
    <w:rsid w:val="000B7FED"/>
    <w:rsid w:val="000C038A"/>
    <w:rsid w:val="000C6598"/>
    <w:rsid w:val="000D44B3"/>
    <w:rsid w:val="0011617E"/>
    <w:rsid w:val="00145D43"/>
    <w:rsid w:val="00192C46"/>
    <w:rsid w:val="001A030E"/>
    <w:rsid w:val="001A08B3"/>
    <w:rsid w:val="001A7B60"/>
    <w:rsid w:val="001B52F0"/>
    <w:rsid w:val="001B7A65"/>
    <w:rsid w:val="001E41F3"/>
    <w:rsid w:val="00243A67"/>
    <w:rsid w:val="0026004D"/>
    <w:rsid w:val="002640DD"/>
    <w:rsid w:val="00275D12"/>
    <w:rsid w:val="00284FEB"/>
    <w:rsid w:val="002860C4"/>
    <w:rsid w:val="002B3F3C"/>
    <w:rsid w:val="002B5741"/>
    <w:rsid w:val="002E472E"/>
    <w:rsid w:val="00305409"/>
    <w:rsid w:val="003609EF"/>
    <w:rsid w:val="0036231A"/>
    <w:rsid w:val="0037153E"/>
    <w:rsid w:val="00374DD4"/>
    <w:rsid w:val="003B129F"/>
    <w:rsid w:val="003E1A36"/>
    <w:rsid w:val="00410371"/>
    <w:rsid w:val="004242F1"/>
    <w:rsid w:val="00434200"/>
    <w:rsid w:val="004B75B7"/>
    <w:rsid w:val="004E1674"/>
    <w:rsid w:val="005141D9"/>
    <w:rsid w:val="0051580D"/>
    <w:rsid w:val="00547111"/>
    <w:rsid w:val="00592D74"/>
    <w:rsid w:val="005D7939"/>
    <w:rsid w:val="005E2C44"/>
    <w:rsid w:val="00621188"/>
    <w:rsid w:val="006257ED"/>
    <w:rsid w:val="00653DE4"/>
    <w:rsid w:val="00665C47"/>
    <w:rsid w:val="00695808"/>
    <w:rsid w:val="006B46FB"/>
    <w:rsid w:val="006E21FB"/>
    <w:rsid w:val="00707943"/>
    <w:rsid w:val="00721A73"/>
    <w:rsid w:val="00792342"/>
    <w:rsid w:val="00795F7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8EA"/>
    <w:rsid w:val="008770AE"/>
    <w:rsid w:val="008863B9"/>
    <w:rsid w:val="00891D9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4FF"/>
    <w:rsid w:val="009E3297"/>
    <w:rsid w:val="009F734F"/>
    <w:rsid w:val="00A246B6"/>
    <w:rsid w:val="00A47B34"/>
    <w:rsid w:val="00A47E70"/>
    <w:rsid w:val="00A50CF0"/>
    <w:rsid w:val="00A7671C"/>
    <w:rsid w:val="00AA2CBC"/>
    <w:rsid w:val="00AC5820"/>
    <w:rsid w:val="00AD1CD8"/>
    <w:rsid w:val="00B258BB"/>
    <w:rsid w:val="00B550E9"/>
    <w:rsid w:val="00B67B97"/>
    <w:rsid w:val="00B968C8"/>
    <w:rsid w:val="00BA3EC5"/>
    <w:rsid w:val="00BA51D9"/>
    <w:rsid w:val="00BB5DFC"/>
    <w:rsid w:val="00BD279D"/>
    <w:rsid w:val="00BD6BB8"/>
    <w:rsid w:val="00BF64D3"/>
    <w:rsid w:val="00C40F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DEF"/>
    <w:rsid w:val="00EB09B7"/>
    <w:rsid w:val="00EE7D7C"/>
    <w:rsid w:val="00EF5F2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550E9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550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550E9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B550E9"/>
    <w:rPr>
      <w:i/>
      <w:iCs/>
    </w:rPr>
  </w:style>
  <w:style w:type="paragraph" w:styleId="Title">
    <w:name w:val="Title"/>
    <w:basedOn w:val="Normal"/>
    <w:next w:val="Normal"/>
    <w:link w:val="TitleChar"/>
    <w:qFormat/>
    <w:rsid w:val="00B550E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550E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F64D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F64D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F64D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2024-11-04T13:56:00Z</dcterms:created>
  <dcterms:modified xsi:type="dcterms:W3CDTF">2024-11-04T13:56:00Z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R5s240651</vt:lpwstr>
  </property>
  <property fmtid="{D5CDD505-2E9C-101B-9397-08002B2CF9AE}" pid="10" name="Spec#">
    <vt:lpwstr>34.229-3</vt:lpwstr>
  </property>
  <property fmtid="{D5CDD505-2E9C-101B-9397-08002B2CF9AE}" pid="11" name="Cr#">
    <vt:lpwstr>0957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IMS LTE eCall test cases MMI improvement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2024-10-28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2024-10-28T14:34:39Z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8330b74b-22e1-405f-8255-002cd3f27ba2</vt:lpwstr>
  </property>
  <property fmtid="{D5CDD505-2E9C-101B-9397-08002B2CF9AE}" pid="27" name="MSIP_Label_9764cdcd-3664-4d05-9615-7cbf65a4f0a8_ContentBits">
    <vt:lpwstr>0</vt:lpwstr>
  </property>
</Properties>
</file>