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EMM test case 9.2.3.1.23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99176" w:rsidR="001E41F3" w:rsidRDefault="009E2F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FC2EE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implentation treats T3420 as nasTTCNTiner at step 24A which means that the delay for this timer to expire won’t be having any tolerance added to it. </w:t>
            </w:r>
          </w:p>
          <w:p w14:paraId="7275EA84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B2C3CA" w:rsidR="001E41F3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Timer “T3430” is a nas timer, so we have to add tolerance to the delay timer as per 36.508 clause 6.7.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3A211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 xml:space="preserve">Considered the Delay timer as a “nasTimer” instead of “nasTTCNTimer” </w:t>
            </w:r>
            <w:r w:rsidR="00876670">
              <w:rPr>
                <w:noProof/>
              </w:rPr>
              <w:t>in order for tolerance to be applied.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9B256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DB9D0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0E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0ECE" w:rsidRDefault="002F0ECE" w:rsidP="002F0E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02B3B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0ECE" w:rsidRDefault="002F0ECE" w:rsidP="002F0E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6741E3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777EE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A66EEC" w:rsidR="008863B9" w:rsidRDefault="00C05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 was dicussed and solved by R5-247693.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0904E" w14:textId="77777777" w:rsidR="00256569" w:rsidRPr="00D83A7A" w:rsidRDefault="00256569" w:rsidP="0025656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173421273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6A9CBFB5" w14:textId="4FCD8472" w:rsidR="009E2F71" w:rsidRDefault="0025656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2F71" w:rsidRPr="003E03DD">
        <w:rPr>
          <w:rFonts w:cs="Arial"/>
          <w:iCs/>
        </w:rPr>
        <w:t>Table of Contents</w:t>
      </w:r>
      <w:r w:rsidR="009E2F71">
        <w:tab/>
      </w:r>
      <w:r w:rsidR="009E2F71">
        <w:fldChar w:fldCharType="begin"/>
      </w:r>
      <w:r w:rsidR="009E2F71">
        <w:instrText xml:space="preserve"> PAGEREF _Toc173421273 \h </w:instrText>
      </w:r>
      <w:r w:rsidR="009E2F71">
        <w:fldChar w:fldCharType="separate"/>
      </w:r>
      <w:r w:rsidR="009E2F71">
        <w:t>2</w:t>
      </w:r>
      <w:r w:rsidR="009E2F71">
        <w:fldChar w:fldCharType="end"/>
      </w:r>
    </w:p>
    <w:p w14:paraId="1A738475" w14:textId="4C7F2090" w:rsidR="009E2F71" w:rsidRDefault="009E2F71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_Toc173421274 \h </w:instrText>
      </w:r>
      <w:r>
        <w:fldChar w:fldCharType="separate"/>
      </w:r>
      <w:r>
        <w:t>3</w:t>
      </w:r>
      <w:r>
        <w:fldChar w:fldCharType="end"/>
      </w:r>
    </w:p>
    <w:p w14:paraId="5CAD4016" w14:textId="2F1BCAA5" w:rsidR="009E2F71" w:rsidRDefault="009E2F71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_Toc173421275 \h </w:instrText>
      </w:r>
      <w:r>
        <w:fldChar w:fldCharType="separate"/>
      </w:r>
      <w:r>
        <w:t>3</w:t>
      </w:r>
      <w:r>
        <w:fldChar w:fldCharType="end"/>
      </w:r>
    </w:p>
    <w:p w14:paraId="7D80860C" w14:textId="7ABD50A3" w:rsidR="009E2F71" w:rsidRDefault="009E2F71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_Toc173421276 \h </w:instrText>
      </w:r>
      <w:r>
        <w:fldChar w:fldCharType="separate"/>
      </w:r>
      <w:r>
        <w:t>3</w:t>
      </w:r>
      <w:r>
        <w:fldChar w:fldCharType="end"/>
      </w:r>
    </w:p>
    <w:p w14:paraId="571B3581" w14:textId="46A37671" w:rsidR="00256569" w:rsidRDefault="00256569" w:rsidP="0025656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9E06716" w14:textId="77777777" w:rsidR="00256569" w:rsidRDefault="00256569" w:rsidP="00256569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421274"/>
      <w:r>
        <w:rPr>
          <w:b/>
          <w:lang w:eastAsia="ja-JP"/>
        </w:rPr>
        <w:lastRenderedPageBreak/>
        <w:t>Overview</w:t>
      </w:r>
      <w:bookmarkEnd w:id="2"/>
      <w:bookmarkEnd w:id="3"/>
    </w:p>
    <w:p w14:paraId="40DF8CEF" w14:textId="15997944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iwd-TTCN3-B2022-09_D24wk24 </w:t>
      </w:r>
      <w:r>
        <w:rPr>
          <w:rFonts w:cs="Arial"/>
        </w:rPr>
        <w:t>related to the title of this CR.</w:t>
      </w:r>
    </w:p>
    <w:p w14:paraId="5B2E93C6" w14:textId="71FDE975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C61A62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4E802CD" w14:textId="77777777" w:rsidR="00256569" w:rsidRPr="00854C55" w:rsidRDefault="00256569" w:rsidP="00256569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342127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3C02D37" w14:textId="77777777" w:rsidR="00256569" w:rsidRDefault="00256569" w:rsidP="0025656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342127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6569" w14:paraId="21CA14E3" w14:textId="77777777" w:rsidTr="0021006A">
        <w:trPr>
          <w:trHeight w:val="447"/>
        </w:trPr>
        <w:tc>
          <w:tcPr>
            <w:tcW w:w="1985" w:type="dxa"/>
          </w:tcPr>
          <w:p w14:paraId="2E938068" w14:textId="77777777" w:rsidR="00256569" w:rsidRPr="00E751F5" w:rsidRDefault="00256569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BB1DF22" w14:textId="77777777" w:rsidR="00256569" w:rsidRPr="002D56A7" w:rsidRDefault="00256569" w:rsidP="009E2F71">
            <w:r w:rsidRPr="009E2F71">
              <w:rPr>
                <w:rFonts w:ascii="Arial" w:hAnsi="Arial"/>
                <w:noProof/>
              </w:rPr>
              <w:t>function fl_TC_9_2_3_1_23_Body</w:t>
            </w:r>
          </w:p>
        </w:tc>
      </w:tr>
      <w:tr w:rsidR="00256569" w14:paraId="79B5A71B" w14:textId="77777777" w:rsidTr="0021006A">
        <w:trPr>
          <w:trHeight w:val="452"/>
        </w:trPr>
        <w:tc>
          <w:tcPr>
            <w:tcW w:w="1985" w:type="dxa"/>
          </w:tcPr>
          <w:p w14:paraId="609013EA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58F4D7" w14:textId="6F3B3321" w:rsidR="00256569" w:rsidRPr="0022675A" w:rsidRDefault="009E2F71" w:rsidP="0021006A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 xml:space="preserve">The current TTCN implentation treats T3420 as nasTTCNTiner at step 24A which means that the delay for this timer to expire won’t </w:t>
            </w:r>
            <w:r w:rsidR="00256569" w:rsidRPr="009E2F71">
              <w:rPr>
                <w:rFonts w:ascii="Arial" w:hAnsi="Arial"/>
                <w:noProof/>
              </w:rPr>
              <w:t xml:space="preserve">be having any tolerance added to it. </w:t>
            </w:r>
            <w:r w:rsidR="00256569" w:rsidRPr="009E2F71">
              <w:rPr>
                <w:rFonts w:ascii="Arial" w:hAnsi="Arial"/>
                <w:noProof/>
              </w:rPr>
              <w:br/>
            </w:r>
            <w:r w:rsidR="00256569" w:rsidRPr="009E2F71">
              <w:rPr>
                <w:rFonts w:ascii="Arial" w:hAnsi="Arial"/>
                <w:noProof/>
              </w:rPr>
              <w:br/>
              <w:t>But Timer “T3430” is a nas timer, so we have to add tolerance to the delay timer as per 36.508 clause 6.7.</w:t>
            </w:r>
          </w:p>
        </w:tc>
      </w:tr>
      <w:tr w:rsidR="00256569" w14:paraId="6E4ED12D" w14:textId="77777777" w:rsidTr="0021006A">
        <w:tc>
          <w:tcPr>
            <w:tcW w:w="1985" w:type="dxa"/>
          </w:tcPr>
          <w:p w14:paraId="48D8B031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C2B88" w14:textId="22DE20EE" w:rsidR="00256569" w:rsidRPr="000352E9" w:rsidRDefault="00876670" w:rsidP="0021006A">
            <w:pPr>
              <w:pStyle w:val="CRCoverPage"/>
              <w:spacing w:after="0"/>
              <w:rPr>
                <w:noProof/>
                <w:lang w:val="en-SG"/>
              </w:rPr>
            </w:pPr>
            <w:r w:rsidRPr="00876670">
              <w:rPr>
                <w:noProof/>
              </w:rPr>
              <w:t>Considered the Delay timer as a “nasTimer” instead of “nasTTCNTimer” in order for tolerance to be applied.</w:t>
            </w:r>
          </w:p>
        </w:tc>
      </w:tr>
      <w:tr w:rsidR="00256569" w14:paraId="5F16AE2A" w14:textId="77777777" w:rsidTr="0021006A">
        <w:tc>
          <w:tcPr>
            <w:tcW w:w="1985" w:type="dxa"/>
          </w:tcPr>
          <w:p w14:paraId="60BBA435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9975EA5" w14:textId="77777777" w:rsidR="00256569" w:rsidRPr="00E751F5" w:rsidRDefault="00256569" w:rsidP="0021006A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D3062">
              <w:rPr>
                <w:rFonts w:ascii="Arial" w:hAnsi="Arial" w:cs="Arial"/>
                <w:lang w:eastAsia="zh-CN"/>
              </w:rPr>
              <w:t>NAS_TrackingArea_EOnly</w:t>
            </w:r>
            <w:r>
              <w:rPr>
                <w:rFonts w:ascii="Arial" w:hAnsi="Arial" w:cs="Arial"/>
                <w:lang w:eastAsia="zh-CN"/>
              </w:rPr>
              <w:t>.</w:t>
            </w:r>
            <w:r w:rsidRPr="00956F25">
              <w:rPr>
                <w:rFonts w:ascii="Arial" w:hAnsi="Arial" w:cs="Arial"/>
                <w:lang w:eastAsia="zh-CN"/>
              </w:rPr>
              <w:t>ttcn</w:t>
            </w:r>
            <w:proofErr w:type="spellEnd"/>
          </w:p>
        </w:tc>
      </w:tr>
      <w:tr w:rsidR="00256569" w:rsidRPr="00E751F5" w14:paraId="73668D13" w14:textId="77777777" w:rsidTr="0021006A">
        <w:tc>
          <w:tcPr>
            <w:tcW w:w="1985" w:type="dxa"/>
          </w:tcPr>
          <w:p w14:paraId="04247361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0545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056AF5DB" w14:textId="71F7E5B9" w:rsidR="00256569" w:rsidRPr="00C05451" w:rsidRDefault="00C05451" w:rsidP="0021006A">
            <w:pPr>
              <w:rPr>
                <w:rFonts w:ascii="Arial" w:hAnsi="Arial" w:cs="Arial"/>
                <w:highlight w:val="cyan"/>
              </w:rPr>
            </w:pPr>
            <w:r w:rsidRPr="00C05451">
              <w:rPr>
                <w:rFonts w:ascii="Arial" w:hAnsi="Arial" w:cs="Arial"/>
                <w:noProof/>
                <w:highlight w:val="cyan"/>
              </w:rPr>
              <w:t>The issue was dicussed and solved by R5-247693.</w:t>
            </w:r>
            <w:r w:rsidRPr="00C05451">
              <w:rPr>
                <w:rFonts w:ascii="Arial" w:hAnsi="Arial" w:cs="Arial"/>
                <w:noProof/>
                <w:highlight w:val="cyan"/>
              </w:rPr>
              <w:br/>
              <w:t>Implementation see below.</w:t>
            </w:r>
          </w:p>
        </w:tc>
      </w:tr>
    </w:tbl>
    <w:p w14:paraId="403F0CC9" w14:textId="77777777" w:rsidR="00256569" w:rsidRDefault="00256569" w:rsidP="00256569">
      <w:pPr>
        <w:rPr>
          <w:noProof/>
        </w:rPr>
      </w:pPr>
    </w:p>
    <w:p w14:paraId="4DDA50A9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5C7DA375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54D6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23A46FB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765F388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8FDA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79F771F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24DCE8F4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49E19DC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6F6F8E0C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5A954A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6C20581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</w:t>
            </w:r>
            <w:proofErr w:type="gram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</w:t>
            </w:r>
            <w:proofErr w:type="gram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nasTTCNTimer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2FE13025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D00CC96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</w:t>
            </w:r>
            <w:proofErr w:type="gramStart"/>
            <w:r w:rsidRPr="00F53764">
              <w:rPr>
                <w:rFonts w:ascii="Arial" w:hAnsi="Arial" w:cs="Arial"/>
                <w:lang w:val="en-US" w:eastAsia="de-DE"/>
              </w:rPr>
              <w:t>/  The</w:t>
            </w:r>
            <w:proofErr w:type="gramEnd"/>
            <w:r w:rsidRPr="00F53764">
              <w:rPr>
                <w:rFonts w:ascii="Arial" w:hAnsi="Arial" w:cs="Arial"/>
                <w:lang w:val="en-US" w:eastAsia="de-DE"/>
              </w:rPr>
              <w:t xml:space="preserve"> SS releases the RRC connection.</w:t>
            </w:r>
          </w:p>
          <w:p w14:paraId="52B58BD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19C22F3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499B0E3A" w14:textId="77777777" w:rsidR="00256569" w:rsidRPr="008B4B2C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5AF497E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474F918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46850F0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99F069D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64CDAB45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78318503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82F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79199F0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66F7969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43598CE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5D7F568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927665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78ED82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7060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E7F9E8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70F256C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</w:t>
            </w:r>
            <w:proofErr w:type="gram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</w:t>
            </w:r>
            <w:proofErr w:type="gram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1BF8A63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D0CE77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</w:t>
            </w:r>
            <w:proofErr w:type="gramStart"/>
            <w:r w:rsidRPr="00F53764">
              <w:rPr>
                <w:rFonts w:ascii="Arial" w:hAnsi="Arial" w:cs="Arial"/>
                <w:lang w:val="en-US" w:eastAsia="de-DE"/>
              </w:rPr>
              <w:t>/  The</w:t>
            </w:r>
            <w:proofErr w:type="gramEnd"/>
            <w:r w:rsidRPr="00F53764">
              <w:rPr>
                <w:rFonts w:ascii="Arial" w:hAnsi="Arial" w:cs="Arial"/>
                <w:lang w:val="en-US" w:eastAsia="de-DE"/>
              </w:rPr>
              <w:t xml:space="preserve"> SS releases the RRC connection.</w:t>
            </w:r>
          </w:p>
          <w:p w14:paraId="6319950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67762519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3A7A12D7" w14:textId="77777777" w:rsidR="00256569" w:rsidRPr="001C599F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1EC8CC29" w14:textId="77777777" w:rsidR="00256569" w:rsidRDefault="00256569" w:rsidP="00256569">
      <w:pPr>
        <w:rPr>
          <w:lang w:val="pt-BR"/>
        </w:rPr>
      </w:pPr>
    </w:p>
    <w:p w14:paraId="69E42878" w14:textId="70336CFD" w:rsidR="00C05451" w:rsidRDefault="00C05451" w:rsidP="00C0545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MCC160 Implementation of s</w:t>
      </w:r>
      <w:r w:rsidR="00356BE8">
        <w:rPr>
          <w:rFonts w:ascii="Arial" w:hAnsi="Arial"/>
          <w:b/>
          <w:lang w:eastAsia="en-GB"/>
        </w:rPr>
        <w:t>t</w:t>
      </w:r>
      <w:r>
        <w:rPr>
          <w:rFonts w:ascii="Arial" w:hAnsi="Arial"/>
          <w:b/>
          <w:lang w:eastAsia="en-GB"/>
        </w:rPr>
        <w:t xml:space="preserve">eps </w:t>
      </w:r>
      <w:r w:rsidR="00356BE8">
        <w:rPr>
          <w:rFonts w:ascii="Arial" w:hAnsi="Arial"/>
          <w:b/>
          <w:lang w:eastAsia="en-GB"/>
        </w:rPr>
        <w:t>24-28</w:t>
      </w:r>
      <w:r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5451" w14:paraId="0B3B15E8" w14:textId="77777777" w:rsidTr="009B3D4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68D2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Body(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784F2956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0FF1BB8F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47B52568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0B68D310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4F75BCD7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2DA6E80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5D50F642" w14:textId="77777777" w:rsid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2B7726">
              <w:rPr>
                <w:rFonts w:ascii="Arial" w:hAnsi="Arial" w:cs="Arial"/>
                <w:lang w:val="en-US" w:eastAsia="de-DE"/>
              </w:rPr>
              <w:t>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2B7726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</w:p>
          <w:p w14:paraId="67C5A5EC" w14:textId="77777777" w:rsid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0834851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05451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var float v_T3430_T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3411 :</w:t>
            </w:r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=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f_EUTRA_SetTimerToleranceMin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eutra_CellA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,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nasTimer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, 25.0); // @sic R5-247693 sic@</w:t>
            </w:r>
          </w:p>
          <w:p w14:paraId="277A292A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05451">
              <w:rPr>
                <w:rFonts w:ascii="Arial" w:hAnsi="Arial" w:cs="Arial"/>
                <w:lang w:val="en-US" w:eastAsia="de-DE"/>
              </w:rPr>
              <w:t xml:space="preserve">    var float </w:t>
            </w:r>
            <w:proofErr w:type="spellStart"/>
            <w:r w:rsidRPr="00C05451">
              <w:rPr>
                <w:rFonts w:ascii="Arial" w:hAnsi="Arial" w:cs="Arial"/>
                <w:lang w:val="en-US" w:eastAsia="de-DE"/>
              </w:rPr>
              <w:t>v_TimerValue</w:t>
            </w:r>
            <w:proofErr w:type="spellEnd"/>
            <w:r w:rsidRPr="00C05451">
              <w:rPr>
                <w:rFonts w:ascii="Arial" w:hAnsi="Arial" w:cs="Arial"/>
                <w:lang w:val="en-US" w:eastAsia="de-DE"/>
              </w:rPr>
              <w:t>;</w:t>
            </w:r>
          </w:p>
          <w:p w14:paraId="1489ECA7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05451">
              <w:rPr>
                <w:rFonts w:ascii="Arial" w:hAnsi="Arial" w:cs="Arial"/>
                <w:lang w:val="en-US" w:eastAsia="de-DE"/>
              </w:rPr>
              <w:t xml:space="preserve">    timer t_T3411;</w:t>
            </w:r>
          </w:p>
          <w:p w14:paraId="0A488595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C05451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timer t_T3430_T3411;</w:t>
            </w:r>
          </w:p>
          <w:p w14:paraId="3840209B" w14:textId="1B39607A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lang w:val="en-US" w:eastAsia="de-DE"/>
              </w:rPr>
              <w:t xml:space="preserve">    timer </w:t>
            </w:r>
            <w:proofErr w:type="spellStart"/>
            <w:r w:rsidRPr="00C05451">
              <w:rPr>
                <w:rFonts w:ascii="Arial" w:hAnsi="Arial" w:cs="Arial"/>
                <w:lang w:val="en-US" w:eastAsia="de-DE"/>
              </w:rPr>
              <w:t>t_Wait</w:t>
            </w:r>
            <w:proofErr w:type="spellEnd"/>
            <w:r w:rsidRPr="00C05451">
              <w:rPr>
                <w:rFonts w:ascii="Arial" w:hAnsi="Arial" w:cs="Arial"/>
                <w:lang w:val="en-US" w:eastAsia="de-DE"/>
              </w:rPr>
              <w:t>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C05451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/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/  Start</w:t>
            </w:r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timer of 25s after step 24 to ensure that T3430 and T3411 expire at step 28</w:t>
            </w:r>
          </w:p>
          <w:p w14:paraId="0F2FAA43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de-DE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  <w:r w:rsidRPr="00C05451">
              <w:rPr>
                <w:rFonts w:ascii="Arial" w:hAnsi="Arial" w:cs="Arial"/>
                <w:highlight w:val="cyan"/>
                <w:lang w:val="de-DE" w:eastAsia="de-DE"/>
              </w:rPr>
              <w:t>t_T3430_T3411.start(v_T3430_T3411); // @sic R5-247693 sic@</w:t>
            </w:r>
          </w:p>
          <w:p w14:paraId="32A3788C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de-DE" w:eastAsia="de-DE"/>
              </w:rPr>
              <w:t xml:space="preserve">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f_EUTRA_RRC_ConnectionRelease_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Local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</w:t>
            </w:r>
            <w:proofErr w:type="spellStart"/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,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f_EUTRA_GetNextSendOccasion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)); // @sic R5-247693 sic@</w:t>
            </w:r>
          </w:p>
          <w:p w14:paraId="44547324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</w:p>
          <w:p w14:paraId="76D21593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//Wait for 15s after step 24 to ensure that IP PDU delay timer expires.</w:t>
            </w:r>
          </w:p>
          <w:p w14:paraId="74929F03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//@siclog "Step 24A"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siclog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@</w:t>
            </w:r>
          </w:p>
          <w:p w14:paraId="37EB249C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f_Delay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(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</w:t>
            </w:r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_EUTRA_SetTimerToleranceMin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(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,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nasTTCNTimer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, 15.0 ) );</w:t>
            </w:r>
          </w:p>
          <w:p w14:paraId="52E84B83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</w:p>
          <w:p w14:paraId="34A5CE70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//@siclog "Step 25 Void"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siclog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@</w:t>
            </w:r>
          </w:p>
          <w:p w14:paraId="57ED5D1A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//@siclog "Step 26 Void"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siclog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@</w:t>
            </w:r>
          </w:p>
          <w:p w14:paraId="4819940C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</w:p>
          <w:p w14:paraId="185175E4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/  Check</w:t>
            </w:r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: Does the UE transmit a SERVICE REQUEST message within 5s?</w:t>
            </w:r>
          </w:p>
          <w:p w14:paraId="08246407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//@siclog "Step 27"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siclog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@</w:t>
            </w:r>
          </w:p>
          <w:p w14:paraId="771E1CDB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v_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TimerValue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:</w:t>
            </w:r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=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f_EUTRA_SetTimerToleranceMax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(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,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nasTTCNTimer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, 5.0 );</w:t>
            </w:r>
          </w:p>
          <w:p w14:paraId="5946063A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if (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f_EUTRA_RRC_RRCConnectionRequest_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Check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</w:t>
            </w:r>
            <w:proofErr w:type="spellStart"/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,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v_TimerValue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)) {        // @sic R5s110507 Additional Changes sic@</w:t>
            </w:r>
          </w:p>
          <w:p w14:paraId="6E69C4E5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lastRenderedPageBreak/>
              <w:t xml:space="preserve">      // even though prose says SERVICE REQUEST, as soon as UE sends RRC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ConnReq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, we know something is wrong</w:t>
            </w:r>
          </w:p>
          <w:p w14:paraId="6AB37F9F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SetVerdictFailOrInconc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</w:t>
            </w:r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__FILE__, __LINE__, "Step 27: Service request received");</w:t>
            </w:r>
          </w:p>
          <w:p w14:paraId="0333EF7A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} else {</w:t>
            </w:r>
          </w:p>
          <w:p w14:paraId="7A76C055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PreliminaryPass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</w:t>
            </w:r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__FILE__, __LINE__, "Step 27");</w:t>
            </w:r>
          </w:p>
          <w:p w14:paraId="38BD72BF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}</w:t>
            </w:r>
          </w:p>
          <w:p w14:paraId="56E7C926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</w:p>
          <w:p w14:paraId="151CA6C0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</w:t>
            </w:r>
            <w:proofErr w:type="gram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/  Wait</w:t>
            </w:r>
            <w:proofErr w:type="gram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for 25s after step 24 to ensure that T3430 and T3411 expire</w:t>
            </w:r>
          </w:p>
          <w:p w14:paraId="0735D577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//@siclog "Step 28"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siclog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@</w:t>
            </w:r>
          </w:p>
          <w:p w14:paraId="630D2B18" w14:textId="374AF52C" w:rsidR="00C05451" w:rsidRPr="001C599F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t_T3430_T3411.timeout; // @sic R5-247693 sic@</w:t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74C4251E" w14:textId="77777777" w:rsidR="00C05451" w:rsidRDefault="00C05451" w:rsidP="00C05451">
      <w:pPr>
        <w:rPr>
          <w:lang w:val="pt-BR"/>
        </w:rPr>
      </w:pPr>
    </w:p>
    <w:p w14:paraId="68C9CD36" w14:textId="77777777" w:rsidR="001E41F3" w:rsidRPr="00C05451" w:rsidRDefault="001E41F3">
      <w:pPr>
        <w:rPr>
          <w:noProof/>
          <w:lang w:val="pt-BR"/>
        </w:rPr>
      </w:pPr>
    </w:p>
    <w:sectPr w:rsidR="001E41F3" w:rsidRPr="00C05451" w:rsidSect="0025656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3BFE8" w14:textId="77777777" w:rsidR="0099351C" w:rsidRDefault="0099351C">
      <w:r>
        <w:separator/>
      </w:r>
    </w:p>
  </w:endnote>
  <w:endnote w:type="continuationSeparator" w:id="0">
    <w:p w14:paraId="0330E798" w14:textId="77777777" w:rsidR="0099351C" w:rsidRDefault="0099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5A538" w14:textId="77777777" w:rsidR="0099351C" w:rsidRDefault="0099351C">
      <w:r>
        <w:separator/>
      </w:r>
    </w:p>
  </w:footnote>
  <w:footnote w:type="continuationSeparator" w:id="0">
    <w:p w14:paraId="611199B4" w14:textId="77777777" w:rsidR="0099351C" w:rsidRDefault="0099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D1557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18E5A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C339D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49F"/>
    <w:rsid w:val="002247D3"/>
    <w:rsid w:val="00256569"/>
    <w:rsid w:val="0026004D"/>
    <w:rsid w:val="002640DD"/>
    <w:rsid w:val="002679B2"/>
    <w:rsid w:val="00275D12"/>
    <w:rsid w:val="00284FEB"/>
    <w:rsid w:val="002860C4"/>
    <w:rsid w:val="002B5741"/>
    <w:rsid w:val="002E472E"/>
    <w:rsid w:val="002F0ECE"/>
    <w:rsid w:val="00305409"/>
    <w:rsid w:val="0031495B"/>
    <w:rsid w:val="00356BE8"/>
    <w:rsid w:val="003609EF"/>
    <w:rsid w:val="0036231A"/>
    <w:rsid w:val="00371D4C"/>
    <w:rsid w:val="00374DD4"/>
    <w:rsid w:val="003A3080"/>
    <w:rsid w:val="003C355B"/>
    <w:rsid w:val="003E1A36"/>
    <w:rsid w:val="00410371"/>
    <w:rsid w:val="004242F1"/>
    <w:rsid w:val="00460D0F"/>
    <w:rsid w:val="004B75B7"/>
    <w:rsid w:val="004C3226"/>
    <w:rsid w:val="004C63FC"/>
    <w:rsid w:val="005141D9"/>
    <w:rsid w:val="0051580D"/>
    <w:rsid w:val="00525344"/>
    <w:rsid w:val="00525535"/>
    <w:rsid w:val="00547111"/>
    <w:rsid w:val="00592D74"/>
    <w:rsid w:val="005E2C44"/>
    <w:rsid w:val="00621188"/>
    <w:rsid w:val="006257ED"/>
    <w:rsid w:val="006531C4"/>
    <w:rsid w:val="00653DE4"/>
    <w:rsid w:val="006602F4"/>
    <w:rsid w:val="00665C47"/>
    <w:rsid w:val="006763B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670"/>
    <w:rsid w:val="008863B9"/>
    <w:rsid w:val="008A45A6"/>
    <w:rsid w:val="008D3CCC"/>
    <w:rsid w:val="008F3789"/>
    <w:rsid w:val="008F686C"/>
    <w:rsid w:val="009148DE"/>
    <w:rsid w:val="00933F99"/>
    <w:rsid w:val="00941E30"/>
    <w:rsid w:val="009531B0"/>
    <w:rsid w:val="009741B3"/>
    <w:rsid w:val="009777D9"/>
    <w:rsid w:val="00991B88"/>
    <w:rsid w:val="0099351C"/>
    <w:rsid w:val="009A5753"/>
    <w:rsid w:val="009A579D"/>
    <w:rsid w:val="009E2F71"/>
    <w:rsid w:val="009E3297"/>
    <w:rsid w:val="009F2CA0"/>
    <w:rsid w:val="009F734F"/>
    <w:rsid w:val="00A246B6"/>
    <w:rsid w:val="00A47E70"/>
    <w:rsid w:val="00A50CF0"/>
    <w:rsid w:val="00A7671C"/>
    <w:rsid w:val="00A90720"/>
    <w:rsid w:val="00AA2CBC"/>
    <w:rsid w:val="00AC059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451"/>
    <w:rsid w:val="00C66BA2"/>
    <w:rsid w:val="00C870F6"/>
    <w:rsid w:val="00C907B5"/>
    <w:rsid w:val="00C95985"/>
    <w:rsid w:val="00CA6002"/>
    <w:rsid w:val="00CC5026"/>
    <w:rsid w:val="00CC68D0"/>
    <w:rsid w:val="00CD0148"/>
    <w:rsid w:val="00D03F9A"/>
    <w:rsid w:val="00D06D51"/>
    <w:rsid w:val="00D24991"/>
    <w:rsid w:val="00D50255"/>
    <w:rsid w:val="00D66520"/>
    <w:rsid w:val="00D73223"/>
    <w:rsid w:val="00D84AE9"/>
    <w:rsid w:val="00D9124E"/>
    <w:rsid w:val="00D96F2B"/>
    <w:rsid w:val="00DE34CF"/>
    <w:rsid w:val="00E13F3D"/>
    <w:rsid w:val="00E34898"/>
    <w:rsid w:val="00EB09B7"/>
    <w:rsid w:val="00ED55ED"/>
    <w:rsid w:val="00EE7D7C"/>
    <w:rsid w:val="00EF2825"/>
    <w:rsid w:val="00F131B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56569"/>
    <w:rPr>
      <w:rFonts w:ascii="Arial" w:hAnsi="Arial"/>
      <w:lang w:val="en-GB" w:eastAsia="en-US"/>
    </w:rPr>
  </w:style>
  <w:style w:type="character" w:styleId="Hervorhebung">
    <w:name w:val="Emphasis"/>
    <w:qFormat/>
    <w:rsid w:val="0025656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25656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25656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565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1219</Words>
  <Characters>6953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7</cp:revision>
  <cp:lastPrinted>1900-01-01T00:00:00Z</cp:lastPrinted>
  <dcterms:created xsi:type="dcterms:W3CDTF">2024-08-04T11:42:00Z</dcterms:created>
  <dcterms:modified xsi:type="dcterms:W3CDTF">2024-12-03T18:43:00Z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R5s240519</vt:lpwstr>
  </property>
  <property fmtid="{D5CDD505-2E9C-101B-9397-08002B2CF9AE}" pid="10" name="Spec#">
    <vt:lpwstr>36.523-3</vt:lpwstr>
  </property>
  <property fmtid="{D5CDD505-2E9C-101B-9397-08002B2CF9AE}" pid="11" name="Cr#">
    <vt:lpwstr>4849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EMM test case 9.2.3.1.23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</Properties>
</file>