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6C3ED" w14:textId="77777777" w:rsidR="00BE1DBA" w:rsidRDefault="00BE1DBA" w:rsidP="00BE1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8EA">
        <w:fldChar w:fldCharType="begin"/>
      </w:r>
      <w:r w:rsidR="00AA68EA">
        <w:instrText xml:space="preserve"> DOCPROPERTY  TSG/WGRef  \* MERGEFORMAT </w:instrText>
      </w:r>
      <w:r w:rsidR="00AA68EA">
        <w:fldChar w:fldCharType="separate"/>
      </w:r>
      <w:r>
        <w:rPr>
          <w:b/>
          <w:noProof/>
          <w:sz w:val="24"/>
        </w:rPr>
        <w:t>RAN5</w:t>
      </w:r>
      <w:r w:rsidR="00AA68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68EA">
        <w:fldChar w:fldCharType="begin"/>
      </w:r>
      <w:r w:rsidR="00AA68EA">
        <w:instrText xml:space="preserve"> DOCPROPERTY  MtgSeq  \* MERGEFORMAT </w:instrText>
      </w:r>
      <w:r w:rsidR="00AA68EA">
        <w:fldChar w:fldCharType="separate"/>
      </w:r>
      <w:r w:rsidRPr="00EB09B7">
        <w:rPr>
          <w:b/>
          <w:noProof/>
          <w:sz w:val="24"/>
        </w:rPr>
        <w:t>2024</w:t>
      </w:r>
      <w:r w:rsidR="00AA68EA">
        <w:rPr>
          <w:b/>
          <w:noProof/>
          <w:sz w:val="24"/>
        </w:rPr>
        <w:fldChar w:fldCharType="end"/>
      </w:r>
      <w:r w:rsidR="00AA68EA">
        <w:fldChar w:fldCharType="begin"/>
      </w:r>
      <w:r w:rsidR="00AA68EA">
        <w:instrText xml:space="preserve"> DOCPROPERTY  MtgTitle  \* MERGEFORMAT </w:instrText>
      </w:r>
      <w:r w:rsidR="00AA68EA">
        <w:fldChar w:fldCharType="separate"/>
      </w:r>
      <w:r>
        <w:rPr>
          <w:b/>
          <w:noProof/>
          <w:sz w:val="24"/>
        </w:rPr>
        <w:t>-TTCN email</w:t>
      </w:r>
      <w:r w:rsidR="00AA68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68EA">
        <w:fldChar w:fldCharType="begin"/>
      </w:r>
      <w:r w:rsidR="00AA68EA">
        <w:instrText xml:space="preserve"> DOCPROPERTY  Tdoc#  \* MERGEFORMAT </w:instrText>
      </w:r>
      <w:r w:rsidR="00AA68EA">
        <w:fldChar w:fldCharType="separate"/>
      </w:r>
      <w:r w:rsidRPr="00E13F3D">
        <w:rPr>
          <w:b/>
          <w:i/>
          <w:noProof/>
          <w:sz w:val="28"/>
        </w:rPr>
        <w:t>R5s240440</w:t>
      </w:r>
      <w:r w:rsidR="00AA68EA">
        <w:rPr>
          <w:b/>
          <w:i/>
          <w:noProof/>
          <w:sz w:val="28"/>
        </w:rPr>
        <w:fldChar w:fldCharType="end"/>
      </w:r>
    </w:p>
    <w:p w14:paraId="4FF70F79" w14:textId="77777777" w:rsidR="00BE1DBA" w:rsidRDefault="00AA68EA" w:rsidP="00BE1DB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1DB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BE1DB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E1DBA">
        <w:rPr>
          <w:b/>
          <w:noProof/>
          <w:sz w:val="24"/>
        </w:rPr>
        <w:t>,</w:t>
      </w:r>
      <w:proofErr w:type="gramEnd"/>
      <w:r w:rsidR="00BE1DB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1DBA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BE1DB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E1DBA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DBA" w14:paraId="6E8B7BFA" w14:textId="77777777" w:rsidTr="00366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96D85" w14:textId="77777777" w:rsidR="00BE1DBA" w:rsidRDefault="00BE1DBA" w:rsidP="00366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E1DBA" w14:paraId="034E7224" w14:textId="77777777" w:rsidTr="00366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01EE7" w14:textId="77777777" w:rsidR="00BE1DBA" w:rsidRDefault="00BE1DBA" w:rsidP="00366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DBA" w14:paraId="3225C654" w14:textId="77777777" w:rsidTr="00366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D8A0B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A8785DB" w14:textId="77777777" w:rsidTr="00366E91">
        <w:tc>
          <w:tcPr>
            <w:tcW w:w="142" w:type="dxa"/>
            <w:tcBorders>
              <w:left w:val="single" w:sz="4" w:space="0" w:color="auto"/>
            </w:tcBorders>
          </w:tcPr>
          <w:p w14:paraId="6E365882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E64D2" w14:textId="77777777" w:rsidR="00BE1DBA" w:rsidRPr="00410371" w:rsidRDefault="00AA68EA" w:rsidP="00366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1DB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9E8DDB" w14:textId="77777777" w:rsidR="00BE1DBA" w:rsidRDefault="00BE1DBA" w:rsidP="00366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4BB8F" w14:textId="77777777" w:rsidR="00BE1DBA" w:rsidRPr="00410371" w:rsidRDefault="00AA68EA" w:rsidP="00366E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E1DBA" w:rsidRPr="00410371">
              <w:rPr>
                <w:b/>
                <w:noProof/>
                <w:sz w:val="28"/>
              </w:rPr>
              <w:t>3473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8C5535" w14:textId="77777777" w:rsidR="00BE1DBA" w:rsidRDefault="00BE1DBA" w:rsidP="00366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ADC0A1" w14:textId="77777777" w:rsidR="00BE1DBA" w:rsidRPr="00410371" w:rsidRDefault="00AA68EA" w:rsidP="00366E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E1DB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C38308" w14:textId="77777777" w:rsidR="00BE1DBA" w:rsidRDefault="00BE1DBA" w:rsidP="00366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699A1" w14:textId="77777777" w:rsidR="00BE1DBA" w:rsidRPr="00410371" w:rsidRDefault="00AA68EA" w:rsidP="00366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1DBA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C0A504" w14:textId="77777777" w:rsidR="00BE1DBA" w:rsidRDefault="00BE1DBA" w:rsidP="00366E91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455ED9B9" w14:textId="77777777" w:rsidTr="00366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7290E" w14:textId="77777777" w:rsidR="00BE1DBA" w:rsidRDefault="00BE1DBA" w:rsidP="00366E91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6422FC54" w14:textId="77777777" w:rsidTr="00366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36DAA" w14:textId="77777777" w:rsidR="00BE1DBA" w:rsidRPr="00F25D98" w:rsidRDefault="00BE1DBA" w:rsidP="00366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DBA" w14:paraId="36D7230B" w14:textId="77777777" w:rsidTr="00366E91">
        <w:tc>
          <w:tcPr>
            <w:tcW w:w="9641" w:type="dxa"/>
            <w:gridSpan w:val="9"/>
          </w:tcPr>
          <w:p w14:paraId="2D372019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682D2B" w14:textId="77777777" w:rsidR="00BE1DBA" w:rsidRDefault="00BE1DBA" w:rsidP="00BE1D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DBA" w14:paraId="39FBF69E" w14:textId="77777777" w:rsidTr="00366E91">
        <w:tc>
          <w:tcPr>
            <w:tcW w:w="2835" w:type="dxa"/>
          </w:tcPr>
          <w:p w14:paraId="1599B21A" w14:textId="77777777" w:rsidR="00BE1DBA" w:rsidRDefault="00BE1DBA" w:rsidP="00366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523D14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FDF37F" w14:textId="77777777" w:rsidR="00BE1DBA" w:rsidRDefault="00BE1DBA" w:rsidP="00366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10B3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47A65" w14:textId="77777777" w:rsidR="00BE1DBA" w:rsidRDefault="00BE1DBA" w:rsidP="00366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E84696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8D6C9" w14:textId="77777777" w:rsidR="00BE1DBA" w:rsidRDefault="00BE1DBA" w:rsidP="00366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84C540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FCEC4" w14:textId="77777777" w:rsidR="00BE1DBA" w:rsidRDefault="00BE1DBA" w:rsidP="00366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30EBD6" w14:textId="77777777" w:rsidR="00BE1DBA" w:rsidRDefault="00BE1DBA" w:rsidP="00BE1D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DBA" w14:paraId="592DF925" w14:textId="77777777" w:rsidTr="00366E91">
        <w:tc>
          <w:tcPr>
            <w:tcW w:w="9640" w:type="dxa"/>
            <w:gridSpan w:val="11"/>
          </w:tcPr>
          <w:p w14:paraId="79D41B73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ADC6423" w14:textId="77777777" w:rsidTr="00366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BBEFB6" w14:textId="77777777" w:rsidR="00BE1DBA" w:rsidRDefault="00BE1DBA" w:rsidP="00366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7E8D7" w14:textId="77777777" w:rsidR="00BE1DBA" w:rsidRDefault="00AA68E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1DBA">
              <w:t>Correction to NR5GC testcase 6.4.1.1</w:t>
            </w:r>
            <w:r>
              <w:fldChar w:fldCharType="end"/>
            </w:r>
          </w:p>
        </w:tc>
      </w:tr>
      <w:tr w:rsidR="00BE1DBA" w14:paraId="4C0712CB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33FA5913" w14:textId="77777777" w:rsidR="00BE1DBA" w:rsidRDefault="00BE1DBA" w:rsidP="00366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7F6E2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3292C8CB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4668D5A7" w14:textId="77777777" w:rsidR="00BE1DBA" w:rsidRDefault="00BE1DBA" w:rsidP="00366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54B0" w14:textId="77777777" w:rsidR="00BE1DBA" w:rsidRDefault="00AA68E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E1DBA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E1DBA" w14:paraId="1B25764C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442DD9F4" w14:textId="77777777" w:rsidR="00BE1DBA" w:rsidRDefault="00BE1DBA" w:rsidP="00366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F470C" w14:textId="718A4B48" w:rsidR="00BE1DBA" w:rsidRDefault="00BE1DB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A68EA">
              <w:fldChar w:fldCharType="begin"/>
            </w:r>
            <w:r w:rsidR="00AA68EA">
              <w:instrText xml:space="preserve"> DOCPROPERTY  SourceIfTsg  \* MERGEFORMAT </w:instrText>
            </w:r>
            <w:r w:rsidR="00AA68EA">
              <w:fldChar w:fldCharType="separate"/>
            </w:r>
            <w:r w:rsidR="00AA68EA">
              <w:fldChar w:fldCharType="end"/>
            </w:r>
          </w:p>
        </w:tc>
      </w:tr>
      <w:tr w:rsidR="00BE1DBA" w14:paraId="2FA69763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0737FA69" w14:textId="77777777" w:rsidR="00BE1DBA" w:rsidRDefault="00BE1DBA" w:rsidP="00366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E357C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7032E8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250A736E" w14:textId="77777777" w:rsidR="00BE1DBA" w:rsidRDefault="00BE1DBA" w:rsidP="00366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AFADC" w14:textId="77777777" w:rsidR="00BE1DBA" w:rsidRDefault="00AA68E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1DB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690BA" w14:textId="77777777" w:rsidR="00BE1DBA" w:rsidRDefault="00BE1DBA" w:rsidP="00366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B225C" w14:textId="77777777" w:rsidR="00BE1DBA" w:rsidRDefault="00BE1DBA" w:rsidP="00366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207C1" w14:textId="77777777" w:rsidR="00BE1DBA" w:rsidRDefault="00AA68E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E1DBA">
              <w:rPr>
                <w:noProof/>
              </w:rPr>
              <w:t>2024-07-01</w:t>
            </w:r>
            <w:r>
              <w:rPr>
                <w:noProof/>
              </w:rPr>
              <w:fldChar w:fldCharType="end"/>
            </w:r>
          </w:p>
        </w:tc>
      </w:tr>
      <w:tr w:rsidR="00BE1DBA" w14:paraId="62D43222" w14:textId="77777777" w:rsidTr="00366E91">
        <w:tc>
          <w:tcPr>
            <w:tcW w:w="1843" w:type="dxa"/>
            <w:tcBorders>
              <w:left w:val="single" w:sz="4" w:space="0" w:color="auto"/>
            </w:tcBorders>
          </w:tcPr>
          <w:p w14:paraId="1E5DC62D" w14:textId="77777777" w:rsidR="00BE1DBA" w:rsidRDefault="00BE1DBA" w:rsidP="00366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88624D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2FCF0F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736EF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734969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2CA6EFCE" w14:textId="77777777" w:rsidTr="00366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943F43" w14:textId="77777777" w:rsidR="00BE1DBA" w:rsidRDefault="00BE1DBA" w:rsidP="00366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4B98F3" w14:textId="77777777" w:rsidR="00BE1DBA" w:rsidRDefault="00AA68EA" w:rsidP="00366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1D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7712F" w14:textId="77777777" w:rsidR="00BE1DBA" w:rsidRDefault="00BE1DBA" w:rsidP="00366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DBAF5" w14:textId="77777777" w:rsidR="00BE1DBA" w:rsidRDefault="00BE1DBA" w:rsidP="00366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F9FE8B" w14:textId="77777777" w:rsidR="00BE1DBA" w:rsidRDefault="00AA68EA" w:rsidP="00366E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E1DB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E1DBA" w14:paraId="1EF4EC78" w14:textId="77777777" w:rsidTr="00366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4A70C7" w14:textId="77777777" w:rsidR="00BE1DBA" w:rsidRDefault="00BE1DBA" w:rsidP="00366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D54BF3" w14:textId="77777777" w:rsidR="00BE1DBA" w:rsidRDefault="00BE1DBA" w:rsidP="00366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F71F5" w14:textId="77777777" w:rsidR="00BE1DBA" w:rsidRDefault="00BE1DBA" w:rsidP="00366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53A530" w14:textId="77777777" w:rsidR="00BE1DBA" w:rsidRPr="007C2097" w:rsidRDefault="00BE1DBA" w:rsidP="00366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E1DBA" w14:paraId="60AC8634" w14:textId="77777777" w:rsidTr="00366E91">
        <w:tc>
          <w:tcPr>
            <w:tcW w:w="1843" w:type="dxa"/>
          </w:tcPr>
          <w:p w14:paraId="35207CC1" w14:textId="77777777" w:rsidR="00BE1DBA" w:rsidRDefault="00BE1DBA" w:rsidP="00366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5EC4B1" w14:textId="77777777" w:rsidR="00BE1DBA" w:rsidRDefault="00BE1DBA" w:rsidP="00366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181FA96" w14:textId="77777777" w:rsidTr="00366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552C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A1904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After receiving the </w:t>
            </w:r>
            <w:r>
              <w:rPr>
                <w:rFonts w:hint="eastAsia"/>
                <w:noProof/>
              </w:rPr>
              <w:t>RRC</w:t>
            </w:r>
            <w:r>
              <w:rPr>
                <w:noProof/>
              </w:rPr>
              <w:t xml:space="preserve">Resume message, there may be </w:t>
            </w:r>
            <w:r w:rsidRPr="00DC451B">
              <w:rPr>
                <w:noProof/>
              </w:rPr>
              <w:t>time difference between UE receiving RRCResume and UE applying the new RRC config. carried in RRCResume</w:t>
            </w:r>
            <w:r>
              <w:rPr>
                <w:noProof/>
              </w:rPr>
              <w:t>.</w:t>
            </w:r>
            <w:r w:rsidRPr="00DC451B">
              <w:rPr>
                <w:noProof/>
              </w:rPr>
              <w:t xml:space="preserve"> </w:t>
            </w:r>
          </w:p>
          <w:p w14:paraId="71DE52F1" w14:textId="77777777" w:rsidR="00BE1DBA" w:rsidRDefault="00BE1DBA" w:rsidP="00BE1DBA">
            <w:pPr>
              <w:pStyle w:val="CRCoverPage"/>
              <w:numPr>
                <w:ilvl w:val="0"/>
                <w:numId w:val="18"/>
              </w:numPr>
              <w:spacing w:after="0"/>
              <w:ind w:left="100"/>
              <w:jc w:val="both"/>
              <w:rPr>
                <w:noProof/>
              </w:rPr>
            </w:pPr>
          </w:p>
          <w:p w14:paraId="7920D2FF" w14:textId="77777777" w:rsidR="00BE1DBA" w:rsidRPr="00D06AD9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p w14:paraId="7B4B6CC1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17982C84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Proposal is to make the rrcResume cases flexible to receive the resume complete either using UL DCI Grant or RAR grant. So, SS is required to configure a short UL periodic to </w:t>
            </w:r>
            <w:r w:rsidRPr="00A41C5B">
              <w:rPr>
                <w:noProof/>
                <w:lang w:eastAsia="zh-CN"/>
              </w:rPr>
              <w:t>consider this Random Access procedure successfully completed</w:t>
            </w:r>
            <w:r>
              <w:rPr>
                <w:noProof/>
                <w:lang w:eastAsia="zh-CN"/>
              </w:rPr>
              <w:t xml:space="preserve"> by UE if it gets into below clause of </w:t>
            </w:r>
            <w:r w:rsidRPr="00CC3F97">
              <w:rPr>
                <w:noProof/>
              </w:rPr>
              <w:t>TS 38.321, section 5.1.5</w:t>
            </w:r>
            <w:r>
              <w:rPr>
                <w:noProof/>
              </w:rPr>
              <w:t xml:space="preserve"> </w:t>
            </w:r>
            <w:r w:rsidRPr="00CC3F97">
              <w:rPr>
                <w:noProof/>
              </w:rPr>
              <w:t>Contention Resolution</w:t>
            </w:r>
            <w:r>
              <w:rPr>
                <w:noProof/>
              </w:rPr>
              <w:t>. i.e.,</w:t>
            </w:r>
          </w:p>
          <w:p w14:paraId="43F075EE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7AE90B37" w14:textId="77777777" w:rsidR="00BE1DBA" w:rsidRDefault="00BE1DBA" w:rsidP="00BE1DBA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5960426D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5CE13CC4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47E51DFE" w14:textId="77777777" w:rsidR="00BE1DBA" w:rsidRDefault="00BE1DBA" w:rsidP="00BE1DBA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3BBC7D9A" w14:textId="77777777" w:rsidR="00BE1DBA" w:rsidRDefault="00BE1DBA" w:rsidP="00BE1DBA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492B5F1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1FEC4057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456CFF8E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0194BC0A" w14:textId="77777777" w:rsidR="00BE1DBA" w:rsidRDefault="00BE1DBA" w:rsidP="00BE1DBA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 xml:space="preserve">consider </w:t>
            </w:r>
            <w:proofErr w:type="gramStart"/>
            <w:r w:rsidRPr="00A41C5B">
              <w:rPr>
                <w:highlight w:val="yellow"/>
                <w:lang w:eastAsia="ko-KR"/>
              </w:rPr>
              <w:t>this</w:t>
            </w:r>
            <w:proofErr w:type="gramEnd"/>
            <w:r w:rsidRPr="00A41C5B">
              <w:rPr>
                <w:highlight w:val="yellow"/>
                <w:lang w:eastAsia="ko-KR"/>
              </w:rPr>
              <w:t xml:space="preserve"> Random Access procedure successfully completed.</w:t>
            </w:r>
          </w:p>
          <w:p w14:paraId="41FE69C1" w14:textId="77777777" w:rsidR="00BE1DBA" w:rsidRDefault="00BE1DBA" w:rsidP="00BE1DBA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4266817A" w14:textId="582BEBB4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C451B">
              <w:rPr>
                <w:noProof/>
              </w:rPr>
              <w:t>RRCResume</w:t>
            </w:r>
            <w:r>
              <w:rPr>
                <w:noProof/>
              </w:rPr>
              <w:t>Complete</w:t>
            </w:r>
            <w:r w:rsidRPr="00DC451B">
              <w:rPr>
                <w:noProof/>
              </w:rPr>
              <w:t xml:space="preserve"> </w:t>
            </w:r>
            <w:r>
              <w:rPr>
                <w:noProof/>
              </w:rPr>
              <w:t>has been received so SS can switch back to SR based UL Grant configurations now.</w:t>
            </w:r>
          </w:p>
        </w:tc>
      </w:tr>
      <w:tr w:rsidR="00BE1DBA" w14:paraId="0EAE02E8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74175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6EDCF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4FD25132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2368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E2E7C" w14:textId="77777777" w:rsidR="00BE1DBA" w:rsidRDefault="00BE1DBA" w:rsidP="00BE1DBA">
            <w:pPr>
              <w:pStyle w:val="CRCoverPage"/>
              <w:spacing w:after="0"/>
              <w:ind w:left="100"/>
              <w:jc w:val="both"/>
              <w:rPr>
                <w:rFonts w:cs="Arial"/>
              </w:rPr>
            </w:pPr>
            <w:r>
              <w:rPr>
                <w:noProof/>
              </w:rPr>
              <w:t xml:space="preserve">1. </w:t>
            </w: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Pr="007C6E80">
              <w:rPr>
                <w:rFonts w:cs="Arial"/>
              </w:rPr>
              <w:t>f_NR_SendRRCResume_Def.</w:t>
            </w:r>
          </w:p>
          <w:p w14:paraId="03E3A8E0" w14:textId="5D4A1992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CA609E">
              <w:rPr>
                <w:rFonts w:cs="Arial"/>
              </w:rPr>
              <w:t xml:space="preserve">Added a flag </w:t>
            </w:r>
            <w:r>
              <w:rPr>
                <w:rFonts w:cs="Arial"/>
              </w:rPr>
              <w:t>p_</w:t>
            </w:r>
            <w:r w:rsidRPr="00CA609E">
              <w:rPr>
                <w:rFonts w:cs="Arial"/>
              </w:rPr>
              <w:t xml:space="preserve">SRGrantEnable to control the UL Grant configuration as SR based in function </w:t>
            </w:r>
            <w:r w:rsidRPr="00514E9A">
              <w:rPr>
                <w:rFonts w:cs="Arial"/>
              </w:rPr>
              <w:t>f_NR_RRCResumeComplete_Def</w:t>
            </w:r>
            <w:r>
              <w:rPr>
                <w:rFonts w:cs="Arial"/>
              </w:rPr>
              <w:t>.</w:t>
            </w:r>
          </w:p>
        </w:tc>
      </w:tr>
      <w:tr w:rsidR="00BE1DBA" w14:paraId="004B379F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1D15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9D3B2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5DC340E1" w14:textId="77777777" w:rsidTr="00366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A18E13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5B67" w14:textId="7EC3DDA9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E1DBA" w14:paraId="1955C5A1" w14:textId="77777777" w:rsidTr="00366E91">
        <w:tc>
          <w:tcPr>
            <w:tcW w:w="2694" w:type="dxa"/>
            <w:gridSpan w:val="2"/>
          </w:tcPr>
          <w:p w14:paraId="269CD600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A84CE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7C9C167F" w14:textId="77777777" w:rsidTr="00366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6F75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F974D" w14:textId="3B1BA49D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.6.4.1.1.NR5GC</w:t>
            </w:r>
          </w:p>
        </w:tc>
      </w:tr>
      <w:tr w:rsidR="00BE1DBA" w14:paraId="6D5C6892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808D1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6E503" w14:textId="77777777" w:rsidR="00BE1DBA" w:rsidRDefault="00BE1DBA" w:rsidP="00BE1D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DBA" w14:paraId="1559B6D8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4A9FE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3FFA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53756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85B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F2635" w14:textId="77777777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04E2E2CE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82C0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EAF4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5992" w14:textId="5728CFC0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0F0DB" w14:textId="77777777" w:rsidR="00BE1DBA" w:rsidRDefault="00BE1DBA" w:rsidP="00BE1D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4F1F3" w14:textId="6176F008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739BD892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39F0D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981A0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EB109" w14:textId="53B6EC5D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AA545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43C5" w14:textId="2AE34BE2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A41B91D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4A8E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C90A9F" w14:textId="77777777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31DB" w14:textId="2B96900A" w:rsidR="00BE1DBA" w:rsidRDefault="00BE1DBA" w:rsidP="00BE1D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A6BF6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C8832" w14:textId="6CE2E2EF" w:rsidR="00BE1DBA" w:rsidRDefault="00BE1DBA" w:rsidP="00BE1D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1DBA" w14:paraId="24DCF0F8" w14:textId="77777777" w:rsidTr="00366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743EF" w14:textId="77777777" w:rsidR="00BE1DBA" w:rsidRDefault="00BE1DBA" w:rsidP="00BE1D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CB8" w14:textId="77777777" w:rsidR="00BE1DBA" w:rsidRDefault="00BE1DBA" w:rsidP="00BE1DBA">
            <w:pPr>
              <w:pStyle w:val="CRCoverPage"/>
              <w:spacing w:after="0"/>
              <w:rPr>
                <w:noProof/>
              </w:rPr>
            </w:pPr>
          </w:p>
        </w:tc>
      </w:tr>
      <w:tr w:rsidR="00BE1DBA" w14:paraId="094F8A23" w14:textId="77777777" w:rsidTr="00366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51091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668B" w14:textId="02F5973C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NR5GC rrcResume test cases like  8.1.1.4.1, 8.1.1.4.2, 8.1.5.9.3, 8.1.6.1.4.2, 11.3.3 etc are impacted as well.</w:t>
            </w:r>
          </w:p>
        </w:tc>
      </w:tr>
      <w:tr w:rsidR="00BE1DBA" w:rsidRPr="008863B9" w14:paraId="74794DB5" w14:textId="77777777" w:rsidTr="00366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731790" w14:textId="77777777" w:rsidR="00BE1DBA" w:rsidRPr="008863B9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DEA6" w14:textId="77777777" w:rsidR="00BE1DBA" w:rsidRPr="008863B9" w:rsidRDefault="00BE1DBA" w:rsidP="00BE1D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1DBA" w14:paraId="3ED2F285" w14:textId="77777777" w:rsidTr="00366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71CED" w14:textId="77777777" w:rsidR="00BE1DBA" w:rsidRDefault="00BE1DBA" w:rsidP="00BE1D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D2" w14:textId="77777777" w:rsidR="00BE1DBA" w:rsidRDefault="00BE1DBA" w:rsidP="00BE1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E9B01" w14:textId="77777777" w:rsidR="00BE1DBA" w:rsidRDefault="00BE1DBA" w:rsidP="00BE1DBA">
      <w:pPr>
        <w:pStyle w:val="CRCoverPage"/>
        <w:spacing w:after="0"/>
        <w:rPr>
          <w:noProof/>
          <w:sz w:val="8"/>
          <w:szCs w:val="8"/>
        </w:rPr>
      </w:pPr>
    </w:p>
    <w:p w14:paraId="56602610" w14:textId="77777777" w:rsidR="00BE1DBA" w:rsidRDefault="00BE1DBA" w:rsidP="00BE1DBA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</w:rPr>
      </w:pPr>
      <w:bookmarkStart w:id="0" w:name="_Toc1707348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F37471A" w14:textId="0E6B4D6A" w:rsidR="007322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322B6" w:rsidRPr="00947AE7">
        <w:rPr>
          <w:rFonts w:ascii="Arial" w:hAnsi="Arial" w:cs="Arial"/>
          <w:iCs/>
          <w:noProof/>
        </w:rPr>
        <w:t>Table of Contents</w:t>
      </w:r>
      <w:r w:rsidR="007322B6">
        <w:rPr>
          <w:noProof/>
        </w:rPr>
        <w:tab/>
      </w:r>
      <w:r w:rsidR="007322B6">
        <w:rPr>
          <w:noProof/>
        </w:rPr>
        <w:fldChar w:fldCharType="begin"/>
      </w:r>
      <w:r w:rsidR="007322B6">
        <w:rPr>
          <w:noProof/>
        </w:rPr>
        <w:instrText xml:space="preserve"> PAGEREF _Toc170734880 \h </w:instrText>
      </w:r>
      <w:r w:rsidR="007322B6">
        <w:rPr>
          <w:noProof/>
        </w:rPr>
      </w:r>
      <w:r w:rsidR="007322B6">
        <w:rPr>
          <w:noProof/>
        </w:rPr>
        <w:fldChar w:fldCharType="separate"/>
      </w:r>
      <w:r w:rsidR="007322B6">
        <w:rPr>
          <w:noProof/>
        </w:rPr>
        <w:t>3</w:t>
      </w:r>
      <w:r w:rsidR="007322B6">
        <w:rPr>
          <w:noProof/>
        </w:rPr>
        <w:fldChar w:fldCharType="end"/>
      </w:r>
    </w:p>
    <w:p w14:paraId="76AF8FD3" w14:textId="76C0AD00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eastAsia="ja-JP"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2D9A9F" w14:textId="25DA86D9" w:rsidR="007322B6" w:rsidRDefault="007322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91A11A" w14:textId="10370C4A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DE2608" w14:textId="03C4A3F0" w:rsidR="007322B6" w:rsidRDefault="007322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47AE7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47AE7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_Toc170734884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5665D49A" w:rsidR="00DE555B" w:rsidRPr="00E12CDE" w:rsidRDefault="00444FBC">
      <w:pPr>
        <w:rPr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69261818"/>
      <w:bookmarkStart w:id="20" w:name="_Toc170734881"/>
      <w:bookmarkStart w:id="21" w:name="_Hlk107318485"/>
      <w:bookmarkStart w:id="22" w:name="_Toc122434488"/>
      <w:bookmarkStart w:id="23" w:name="_Toc295288959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4" w:name="_Toc170734882"/>
      <w:bookmarkEnd w:id="21"/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734883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59717D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4600A29B" w:rsidR="00273EC8" w:rsidRPr="000D7399" w:rsidRDefault="007C6E80" w:rsidP="00962FDE">
            <w:pPr>
              <w:rPr>
                <w:rFonts w:ascii="Arial" w:hAnsi="Arial" w:cs="Arial"/>
              </w:rPr>
            </w:pPr>
            <w:r w:rsidRPr="007C6E80">
              <w:rPr>
                <w:rFonts w:ascii="Arial" w:hAnsi="Arial" w:cs="Arial"/>
              </w:rPr>
              <w:t>f_NR_SendRRCResume_Def</w:t>
            </w:r>
          </w:p>
        </w:tc>
      </w:tr>
      <w:tr w:rsidR="00DE4E0A" w:rsidRPr="00E12CDE" w14:paraId="187A9DC5" w14:textId="77777777" w:rsidTr="0059717D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3D9D853" w14:textId="77777777" w:rsidR="00D06AD9" w:rsidRDefault="0059717D" w:rsidP="00D06AD9">
            <w:pPr>
              <w:pStyle w:val="CRCoverPage"/>
              <w:spacing w:after="0"/>
              <w:ind w:left="100"/>
              <w:rPr>
                <w:noProof/>
              </w:rPr>
            </w:pPr>
            <w:bookmarkStart w:id="32" w:name="_Hlk142387007"/>
            <w:r w:rsidRPr="00D06AD9">
              <w:rPr>
                <w:noProof/>
              </w:rPr>
              <w:t xml:space="preserve">After receiving the </w:t>
            </w:r>
            <w:r w:rsidRPr="00D06AD9">
              <w:rPr>
                <w:rFonts w:hint="eastAsia"/>
                <w:noProof/>
              </w:rPr>
              <w:t>RRC</w:t>
            </w:r>
            <w:r w:rsidRPr="00D06AD9">
              <w:rPr>
                <w:noProof/>
              </w:rPr>
              <w:t>Resume message, there may be time difference between UE receiving RRCResume and UE applying the new RRC config</w:t>
            </w:r>
            <w:r w:rsidR="00D06AD9" w:rsidRPr="00D06AD9">
              <w:rPr>
                <w:noProof/>
              </w:rPr>
              <w:t xml:space="preserve">uraition received in </w:t>
            </w:r>
            <w:r w:rsidRPr="00D06AD9">
              <w:rPr>
                <w:noProof/>
              </w:rPr>
              <w:t xml:space="preserve">in RRCResume. </w:t>
            </w:r>
          </w:p>
          <w:p w14:paraId="4AEC5999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CDA2C" w14:textId="224D64AC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</w:rPr>
              <w:t>Some UE implementations transmit the RLC Ack (for the rrcResume) using RACH as soon as the rrcResume is received without applying the configuration received within rrcResume and before transmitting rrcResumeComplete.</w:t>
            </w:r>
          </w:p>
          <w:bookmarkEnd w:id="32"/>
          <w:p w14:paraId="5BD02701" w14:textId="77777777" w:rsidR="00D06AD9" w:rsidRPr="00D06AD9" w:rsidRDefault="00D06AD9" w:rsidP="00D06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9B6B9" w14:textId="504463F8" w:rsidR="00CC3F97" w:rsidRDefault="00A41C5B" w:rsidP="00D06AD9">
            <w:pPr>
              <w:pStyle w:val="CRCoverPage"/>
              <w:spacing w:after="0"/>
              <w:ind w:left="100"/>
              <w:rPr>
                <w:noProof/>
              </w:rPr>
            </w:pPr>
            <w:r w:rsidRPr="00D06AD9">
              <w:rPr>
                <w:noProof/>
                <w:lang w:eastAsia="zh-CN"/>
              </w:rPr>
              <w:t>Proposal is to make the rrcResume cases flexible to receive the resume complete either using UL DCI Grant or RAR grant. So, SS is required to configure a short UL periodic</w:t>
            </w:r>
            <w:r w:rsidR="00D06AD9" w:rsidRPr="00D06AD9">
              <w:rPr>
                <w:noProof/>
                <w:lang w:eastAsia="zh-CN"/>
              </w:rPr>
              <w:t xml:space="preserve"> grant</w:t>
            </w:r>
            <w:r w:rsidRPr="00D06AD9">
              <w:rPr>
                <w:noProof/>
                <w:lang w:eastAsia="zh-CN"/>
              </w:rPr>
              <w:t xml:space="preserve"> to consider this Random Access procedure successfully completed by UE if it gets into below clause of </w:t>
            </w:r>
            <w:r w:rsidR="00CC3F97" w:rsidRPr="00D06AD9">
              <w:rPr>
                <w:noProof/>
              </w:rPr>
              <w:t xml:space="preserve">TS </w:t>
            </w:r>
            <w:bookmarkStart w:id="33" w:name="_Toc37296183"/>
            <w:bookmarkStart w:id="34" w:name="_Toc46490309"/>
            <w:bookmarkStart w:id="35" w:name="_Toc52752004"/>
            <w:bookmarkStart w:id="36" w:name="_Toc52796466"/>
            <w:bookmarkStart w:id="37" w:name="_Toc163044292"/>
            <w:r w:rsidR="00CC3F97" w:rsidRPr="00D06AD9">
              <w:rPr>
                <w:noProof/>
              </w:rPr>
              <w:t>38.321, section 5.1.5</w:t>
            </w:r>
            <w:r w:rsidR="0085331E" w:rsidRPr="00D06AD9">
              <w:rPr>
                <w:noProof/>
              </w:rPr>
              <w:t xml:space="preserve"> </w:t>
            </w:r>
            <w:r w:rsidR="00CC3F97" w:rsidRPr="00D06AD9">
              <w:rPr>
                <w:noProof/>
              </w:rPr>
              <w:t>Contention Resolution</w:t>
            </w:r>
            <w:bookmarkEnd w:id="33"/>
            <w:bookmarkEnd w:id="34"/>
            <w:bookmarkEnd w:id="35"/>
            <w:bookmarkEnd w:id="36"/>
            <w:bookmarkEnd w:id="37"/>
            <w:r w:rsidRPr="00D06AD9">
              <w:rPr>
                <w:noProof/>
              </w:rPr>
              <w:t>. i.e.,</w:t>
            </w:r>
          </w:p>
          <w:p w14:paraId="4FCE89B3" w14:textId="77777777" w:rsidR="00A41C5B" w:rsidRDefault="00A41C5B" w:rsidP="00A41C5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2D4773D6" w14:textId="77777777" w:rsidR="00A41C5B" w:rsidRDefault="00A41C5B" w:rsidP="00A41C5B">
            <w:pPr>
              <w:pStyle w:val="B1"/>
              <w:rPr>
                <w:lang w:eastAsia="ko-KR"/>
              </w:rPr>
            </w:pPr>
            <w:r w:rsidRPr="00A41C5B">
              <w:rPr>
                <w:lang w:eastAsia="ko-KR"/>
              </w:rPr>
              <w:t>1&gt;</w:t>
            </w:r>
            <w:r w:rsidRPr="00A41C5B">
              <w:rPr>
                <w:lang w:eastAsia="ko-KR"/>
              </w:rPr>
              <w:tab/>
              <w:t>if</w:t>
            </w:r>
            <w:r>
              <w:rPr>
                <w:lang w:eastAsia="ko-KR"/>
              </w:rPr>
              <w:t xml:space="preserve"> notification of a reception of a </w:t>
            </w:r>
            <w:r w:rsidRPr="00A41C5B">
              <w:rPr>
                <w:lang w:eastAsia="ko-KR"/>
              </w:rPr>
              <w:t>PDCCH</w:t>
            </w:r>
            <w:r>
              <w:rPr>
                <w:lang w:eastAsia="ko-KR"/>
              </w:rPr>
              <w:t xml:space="preserve"> transmission </w:t>
            </w:r>
            <w:r w:rsidRPr="00A41C5B">
              <w:rPr>
                <w:lang w:eastAsia="ko-KR"/>
              </w:rPr>
              <w:t>of the SpCell is received from lower layers</w:t>
            </w:r>
            <w:r>
              <w:rPr>
                <w:lang w:eastAsia="ko-KR"/>
              </w:rPr>
              <w:t>:</w:t>
            </w:r>
          </w:p>
          <w:p w14:paraId="2933B0DC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if the C-RNTI MAC CE was included in Msg3:</w:t>
            </w:r>
          </w:p>
          <w:p w14:paraId="3F14B2C7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the Random Access procedure was initiated for SpCell beam failure recovery or for beam failure recovery of both BFD-RS sets of SpCell (as specified in clause 5.17) and the PDCCH transmission is addressed to the C-RNTI; or</w:t>
            </w:r>
          </w:p>
          <w:p w14:paraId="181B4161" w14:textId="77777777" w:rsidR="00A41C5B" w:rsidRDefault="00A41C5B" w:rsidP="00A41C5B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3&gt;</w:t>
            </w:r>
            <w:r>
              <w:rPr>
                <w:lang w:eastAsia="ko-KR"/>
              </w:rPr>
              <w:tab/>
              <w:t>if the Random Access procedure was initiated by a PDCCH order and the PDCCH transmission is addressed to the C-RNTI; or</w:t>
            </w:r>
          </w:p>
          <w:p w14:paraId="68A7EBD8" w14:textId="77777777" w:rsidR="00A41C5B" w:rsidRDefault="00A41C5B" w:rsidP="00A41C5B">
            <w:pPr>
              <w:pStyle w:val="B3"/>
              <w:rPr>
                <w:lang w:eastAsia="ko-KR"/>
              </w:rPr>
            </w:pPr>
            <w:r w:rsidRPr="00A41C5B"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if the Random Access procedure was initiated by the MAC sublayer itself or by the RRC sublayer and </w:t>
            </w:r>
            <w:r w:rsidRPr="00A41C5B">
              <w:rPr>
                <w:lang w:eastAsia="ko-KR"/>
              </w:rPr>
              <w:t xml:space="preserve">the </w:t>
            </w:r>
            <w:r w:rsidRPr="00A41C5B">
              <w:rPr>
                <w:highlight w:val="yellow"/>
                <w:lang w:eastAsia="ko-KR"/>
              </w:rPr>
              <w:t>PDCCH transmission is addressed to the C-RNTI and contains a UL grant for a new transmission</w:t>
            </w:r>
            <w:r>
              <w:rPr>
                <w:lang w:eastAsia="ko-KR"/>
              </w:rPr>
              <w:t>:</w:t>
            </w:r>
          </w:p>
          <w:p w14:paraId="0D0FB3DC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consider this Contention Resolution successful;</w:t>
            </w:r>
          </w:p>
          <w:p w14:paraId="2E73B219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stop ra-ContentionResolutionTimer;</w:t>
            </w:r>
          </w:p>
          <w:p w14:paraId="2784453F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discard the TEMPORARY_C-RNTI;</w:t>
            </w:r>
          </w:p>
          <w:p w14:paraId="18614566" w14:textId="77777777" w:rsidR="00A41C5B" w:rsidRDefault="00A41C5B" w:rsidP="00A41C5B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 w:rsidRPr="00A41C5B">
              <w:rPr>
                <w:highlight w:val="yellow"/>
                <w:lang w:eastAsia="ko-KR"/>
              </w:rPr>
              <w:t xml:space="preserve">consider </w:t>
            </w:r>
            <w:proofErr w:type="gramStart"/>
            <w:r w:rsidRPr="00A41C5B">
              <w:rPr>
                <w:highlight w:val="yellow"/>
                <w:lang w:eastAsia="ko-KR"/>
              </w:rPr>
              <w:t>this</w:t>
            </w:r>
            <w:proofErr w:type="gramEnd"/>
            <w:r w:rsidRPr="00A41C5B">
              <w:rPr>
                <w:highlight w:val="yellow"/>
                <w:lang w:eastAsia="ko-KR"/>
              </w:rPr>
              <w:t xml:space="preserve"> Random Access procedure successfully completed.</w:t>
            </w:r>
          </w:p>
          <w:p w14:paraId="4D4AD9FA" w14:textId="77777777" w:rsidR="00A41C5B" w:rsidRDefault="00A41C5B" w:rsidP="00A41C5B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A41C5B">
              <w:rPr>
                <w:lang w:eastAsia="ko-KR"/>
              </w:rPr>
              <w:t>else if the CCCH SDU was included in Msg3 and the PDCCH transmission is addressed to its TEMPORARY_C-RNTI</w:t>
            </w:r>
            <w:r>
              <w:rPr>
                <w:lang w:eastAsia="ko-KR"/>
              </w:rPr>
              <w:t>:</w:t>
            </w:r>
          </w:p>
          <w:p w14:paraId="3A48DE08" w14:textId="716E8E6D" w:rsidR="00CF375B" w:rsidRPr="009834DE" w:rsidRDefault="00CF375B" w:rsidP="00352EF5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582D388E" w14:textId="77777777" w:rsidTr="0059717D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E9F1675" w14:textId="51C192BE" w:rsidR="00DE4E0A" w:rsidRPr="002A077B" w:rsidRDefault="00CA609E" w:rsidP="00352EF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Added a flag </w:t>
            </w:r>
            <w:r w:rsidRPr="00CA609E">
              <w:rPr>
                <w:rFonts w:cs="Arial"/>
              </w:rPr>
              <w:t xml:space="preserve">p_StartGrantPeriodic </w:t>
            </w:r>
            <w:r>
              <w:rPr>
                <w:rFonts w:cs="Arial"/>
              </w:rPr>
              <w:t xml:space="preserve">to enable </w:t>
            </w:r>
            <w:r w:rsidRPr="00DD70C7">
              <w:rPr>
                <w:rFonts w:cs="Arial"/>
              </w:rPr>
              <w:t>Periodic grant</w:t>
            </w:r>
            <w:r>
              <w:rPr>
                <w:rFonts w:cs="Arial"/>
              </w:rPr>
              <w:t xml:space="preserve"> configuration before sending rrcResume in function </w:t>
            </w:r>
            <w:r w:rsidR="007C6E80" w:rsidRPr="007C6E80">
              <w:rPr>
                <w:rFonts w:cs="Arial"/>
              </w:rPr>
              <w:t>f_NR_SendRRCResume_Def.</w:t>
            </w:r>
          </w:p>
        </w:tc>
      </w:tr>
      <w:tr w:rsidR="00DE4E0A" w:rsidRPr="00E12CDE" w14:paraId="339281A7" w14:textId="77777777" w:rsidTr="0059717D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EA5AEF2" w:rsidR="00DE4E0A" w:rsidRPr="000D7399" w:rsidRDefault="00EA2023" w:rsidP="00DE4E0A">
            <w:pPr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B802E7" w14:paraId="5BA9A4BC" w14:textId="77777777" w:rsidTr="0059717D">
        <w:tc>
          <w:tcPr>
            <w:tcW w:w="1985" w:type="dxa"/>
          </w:tcPr>
          <w:p w14:paraId="7C5659A6" w14:textId="36079843" w:rsidR="008D0E15" w:rsidRPr="00A356DA" w:rsidRDefault="008D0E15" w:rsidP="00DE4E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14C0A391" w14:textId="77777777" w:rsidR="00DD0411" w:rsidRDefault="008D0E15" w:rsidP="00DD0411">
            <w:pPr>
              <w:rPr>
                <w:rFonts w:ascii="Arial" w:hAnsi="Arial" w:cs="Arial"/>
              </w:rPr>
            </w:pPr>
            <w:r w:rsidRPr="00A356DA">
              <w:rPr>
                <w:rFonts w:ascii="Arial" w:hAnsi="Arial" w:cs="Arial"/>
                <w:highlight w:val="cyan"/>
              </w:rPr>
              <w:t>Accepted in principle. As the issue is related to the random access procedure, it is cleaner to modify the random access in the SS</w:t>
            </w:r>
            <w:r w:rsidR="00D90B48" w:rsidRPr="00A356DA">
              <w:rPr>
                <w:rFonts w:ascii="Arial" w:hAnsi="Arial" w:cs="Arial"/>
                <w:highlight w:val="cyan"/>
              </w:rPr>
              <w:t xml:space="preserve">: </w:t>
            </w:r>
            <w:r w:rsidR="00DD0411" w:rsidRPr="00DD0411">
              <w:rPr>
                <w:rFonts w:ascii="Arial" w:hAnsi="Arial" w:cs="Arial"/>
                <w:highlight w:val="green"/>
              </w:rPr>
              <w:t xml:space="preserve">when bringing UE to RRC_INACTIVE state the SS RACH procedure is reconfigured to a list of 2 RACH procedures: RACH CBRA with UE contention resolution Id MAC CE, RACH CBRA with C-RNTI. When the Resume procedure is completes, SS RACH procedure </w:t>
            </w:r>
            <w:proofErr w:type="gramStart"/>
            <w:r w:rsidR="00DD0411" w:rsidRPr="00DD0411">
              <w:rPr>
                <w:rFonts w:ascii="Arial" w:hAnsi="Arial" w:cs="Arial"/>
                <w:highlight w:val="green"/>
              </w:rPr>
              <w:t>is reconfigured</w:t>
            </w:r>
            <w:proofErr w:type="gramEnd"/>
            <w:r w:rsidR="00DD0411" w:rsidRPr="00DD0411">
              <w:rPr>
                <w:rFonts w:ascii="Arial" w:hAnsi="Arial" w:cs="Arial"/>
                <w:highlight w:val="green"/>
              </w:rPr>
              <w:t xml:space="preserve"> to the default one.</w:t>
            </w:r>
          </w:p>
          <w:p w14:paraId="17BA2853" w14:textId="6ECCF8B7" w:rsidR="00366E91" w:rsidRPr="00B802E7" w:rsidRDefault="00366E91" w:rsidP="00DD04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darkCyan"/>
              </w:rPr>
              <w:t xml:space="preserve">r2: </w:t>
            </w:r>
            <w:r w:rsidRPr="00366E91">
              <w:rPr>
                <w:rFonts w:ascii="Arial" w:hAnsi="Arial" w:cs="Arial"/>
                <w:highlight w:val="darkCyan"/>
              </w:rPr>
              <w:t xml:space="preserve">Additional changes are needed in MCC160 proposed implementation as </w:t>
            </w:r>
            <w:proofErr w:type="spellStart"/>
            <w:r w:rsidRPr="00366E91">
              <w:rPr>
                <w:rFonts w:ascii="Arial" w:hAnsi="Arial" w:cs="Arial"/>
                <w:highlight w:val="darkCyan"/>
              </w:rPr>
              <w:t>RRCResume</w:t>
            </w:r>
            <w:proofErr w:type="spellEnd"/>
            <w:r w:rsidRPr="00366E91">
              <w:rPr>
                <w:rFonts w:ascii="Arial" w:hAnsi="Arial" w:cs="Arial"/>
                <w:highlight w:val="darkCyan"/>
              </w:rPr>
              <w:t xml:space="preserve"> can happen in another cell than the one on which UE is brought to RRC_INACTIVE state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352EF5">
        <w:tc>
          <w:tcPr>
            <w:tcW w:w="9629" w:type="dxa"/>
          </w:tcPr>
          <w:p w14:paraId="59037DBF" w14:textId="3F089466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5FBFC5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5F0DCF9B" w14:textId="77777777" w:rsidR="00361191" w:rsidRPr="00DD041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RRC_TransactionIdentifier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p_RRC_TI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tsc_NR_RRC_TI_Def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,</w:t>
            </w:r>
          </w:p>
          <w:p w14:paraId="2FE25A55" w14:textId="77777777" w:rsidR="00361191" w:rsidRPr="00DD041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19B02D5F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lastRenderedPageBreak/>
              <w:t xml:space="preserve">                                  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p_RadioBearerConfig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16C95BB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45D0834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(omit) RRCResume_v1560_IEs p_RRCResume_v1560_IEs := omit</w:t>
            </w:r>
          </w:p>
          <w:p w14:paraId="6B480D2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62EA33C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063902A7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54276994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070A335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D60BC58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3263BBB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1CCE64E1" w14:textId="77777777" w:rsidR="00361191" w:rsidRPr="008D0E1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500CD9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361191">
              <w:rPr>
                <w:rFonts w:ascii="Courier New" w:hAnsi="Courier New" w:cs="Courier New"/>
                <w:sz w:val="18"/>
                <w:szCs w:val="18"/>
              </w:rPr>
              <w:t>// Switch on UL grant assignments</w:t>
            </w:r>
          </w:p>
          <w:p w14:paraId="7ADC59D2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E070F7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f_NR_ULGrantConfiguration_Start(p_NR_CellId);</w:t>
            </w:r>
          </w:p>
          <w:p w14:paraId="726EB51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C2516AF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55E3F264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6D6B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60F83C5D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2E30AEB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1CABE17A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08F5B8E0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f_NR_SS_AS_ActivateSecurity_NoRefresh(p_NR_CellId, p_TimingInfo);</w:t>
            </w:r>
          </w:p>
          <w:p w14:paraId="55C21BA7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ABAAF1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5EC987C9" w14:textId="77777777" w:rsidR="00361191" w:rsidRPr="00361191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5B72381C" w14:textId="746B189C" w:rsidR="002A077B" w:rsidRPr="005571C5" w:rsidRDefault="00361191" w:rsidP="0036119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61191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rPr>
          <w:rFonts w:ascii="Arial" w:hAnsi="Arial"/>
          <w:b/>
        </w:rPr>
      </w:pPr>
    </w:p>
    <w:p w14:paraId="28C15AA9" w14:textId="135BE024" w:rsidR="00AF7E7F" w:rsidRDefault="00AF7E7F" w:rsidP="00AF7E7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875577">
        <w:tc>
          <w:tcPr>
            <w:tcW w:w="9629" w:type="dxa"/>
          </w:tcPr>
          <w:p w14:paraId="0394774A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>function f_NR_SendRRCResume_Def( NR_CellId_Type                    p_NR_CellId,</w:t>
            </w:r>
          </w:p>
          <w:p w14:paraId="71B116AA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template (value) TimingInfo_Type  p_TimingInfo := cs_TimingInfo_Now,</w:t>
            </w:r>
          </w:p>
          <w:p w14:paraId="31BF6E38" w14:textId="77777777" w:rsidR="00CC6935" w:rsidRPr="00DD0411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RRC_TransactionIdentifier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p_RRC_TI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tsc_NR_RRC_TI_Def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,</w:t>
            </w:r>
          </w:p>
          <w:p w14:paraId="17F43AEE" w14:textId="77777777" w:rsidR="00CC6935" w:rsidRPr="00DD0411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</w:t>
            </w:r>
            <w:proofErr w:type="spellStart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>p_CellGroupConfig</w:t>
            </w:r>
            <w:proofErr w:type="spellEnd"/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0F85751C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fr-FR"/>
              </w:rPr>
            </w:pPr>
            <w:r w:rsidRPr="00DD0411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template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(omit)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>p_RadioBearerConfig</w:t>
            </w:r>
            <w:proofErr w:type="spellEnd"/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:= omit,</w:t>
            </w:r>
          </w:p>
          <w:p w14:paraId="0DEA72F0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fr-FR"/>
              </w:rPr>
              <w:t xml:space="preserve">                                   </w:t>
            </w:r>
            <w:r w:rsidRPr="00CC6935">
              <w:rPr>
                <w:rFonts w:ascii="Courier New" w:hAnsi="Courier New" w:cs="Courier New"/>
                <w:sz w:val="18"/>
                <w:szCs w:val="18"/>
              </w:rPr>
              <w:t>template (omit) MeasConfig        p_MeasConfig := omit,</w:t>
            </w:r>
          </w:p>
          <w:p w14:paraId="76482AC4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template (omit) RRCResume_v1560_IEs p_RRCResume_v1560_IEs := omit,</w:t>
            </w:r>
          </w:p>
          <w:p w14:paraId="499D8947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p_StartGrantPeriodic := true //WA#WI=1271929</w:t>
            </w:r>
          </w:p>
          <w:p w14:paraId="3BA84E2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) runs on NR5GC_PTC</w:t>
            </w:r>
          </w:p>
          <w:p w14:paraId="42CBBE9B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{ //@sic R5-201646: added p_RadioBearerConfig sic@</w:t>
            </w:r>
          </w:p>
          <w:p w14:paraId="1D5C2B3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R5-204441: added p_MeasConfig sic@</w:t>
            </w:r>
          </w:p>
          <w:p w14:paraId="73F357FD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R5-241544: for SDT added v_RrcResume sic@</w:t>
            </w:r>
          </w:p>
          <w:p w14:paraId="598371C8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>var NR_DRBInfoList_Type v_ExistingDRBs := f_NR5GC_MobileInfo_GetDRBInfoList();</w:t>
            </w:r>
          </w:p>
          <w:p w14:paraId="22B0DCA6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</w:t>
            </w: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>var template (value) NR_RadioBearerList_Type v_SS_Config := f_NR5GC_GetRadioBearerList(v_ExistingDRBs);</w:t>
            </w:r>
          </w:p>
          <w:p w14:paraId="760DA1B8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  var template (value) DL_DCCH_Message v_RrcResume := f_NR_38508_Get_RRCResume_Def(p_NR_CellId, p_RRC_TI, p_CellGroupConfig, p_RadioBearerConfig, p_MeasConfig, p_RRCResume_v1560_IEs);</w:t>
            </w:r>
          </w:p>
          <w:p w14:paraId="040212BF" w14:textId="77777777" w:rsidR="00CC6935" w:rsidRPr="008D0E1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lang w:val="de-DE"/>
              </w:rPr>
            </w:pPr>
          </w:p>
          <w:p w14:paraId="3A9DA1E3" w14:textId="0D48BB31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D0E15">
              <w:rPr>
                <w:rFonts w:ascii="Courier New" w:hAnsi="Courier New" w:cs="Courier New"/>
                <w:sz w:val="18"/>
                <w:szCs w:val="18"/>
                <w:lang w:val="de-DE"/>
              </w:rPr>
              <w:t xml:space="preserve">  </w:t>
            </w: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//WA#WI=1271929 - Periodic grant</w:t>
            </w:r>
          </w:p>
          <w:p w14:paraId="4C5843C7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var SubcarrierSpacing v_SCS := f_NR_CellInfo_GetSCS(p_NR_CellId);</w:t>
            </w:r>
          </w:p>
          <w:p w14:paraId="712CF99D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if(p_StartGrantPeriodic)</w:t>
            </w:r>
          </w:p>
          <w:p w14:paraId="6570F17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EB9488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if (v_SCS == kHz30)</w:t>
            </w:r>
          </w:p>
          <w:p w14:paraId="40ADF16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6C121D7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f_NR_ULGrantConfiguration_StartPeriodicGrant(p_NR_CellId,</w:t>
            </w:r>
          </w:p>
          <w:p w14:paraId="0E01F29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cs_TimingInfo_SubFrame(2),</w:t>
            </w:r>
          </w:p>
          <w:p w14:paraId="7BC37A51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153866DF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FCF2CC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</w:t>
            </w:r>
          </w:p>
          <w:p w14:paraId="39F60891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2EB36B95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else {</w:t>
            </w:r>
          </w:p>
          <w:p w14:paraId="343302D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f_NR_ULGrantConfiguration_StartPeriodicGrant(p_NR_CellId,</w:t>
            </w:r>
          </w:p>
          <w:p w14:paraId="2401493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cs_TimingInfo_SubFrame(5),</w:t>
            </w:r>
          </w:p>
          <w:p w14:paraId="6062FC5A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valueof (cs_NR_ResourceAllocationDef),</w:t>
            </w:r>
          </w:p>
          <w:p w14:paraId="5077F112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10);       // periodic grant every 5ms (80% of 12ms the Inactivity Timer)  </w:t>
            </w:r>
          </w:p>
          <w:p w14:paraId="24681A5B" w14:textId="77777777" w:rsidR="00CC6935" w:rsidRPr="00D11E90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0210DC44" w14:textId="3E3E6DAD" w:rsidR="00875577" w:rsidRPr="00875577" w:rsidRDefault="00CC6935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D11E90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</w:t>
            </w: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}</w:t>
            </w:r>
            <w:r w:rsidR="00875577"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>else {</w:t>
            </w:r>
          </w:p>
          <w:p w14:paraId="049E1278" w14:textId="77777777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5BDED7AC" w14:textId="753EC87B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Switch on UL grant assignments</w:t>
            </w:r>
          </w:p>
          <w:p w14:paraId="0F04B975" w14:textId="77777777" w:rsidR="00875577" w:rsidRP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   </w:t>
            </w:r>
          </w:p>
          <w:p w14:paraId="5C0BBC2A" w14:textId="3F570913" w:rsidR="00875577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75577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}</w:t>
            </w:r>
          </w:p>
          <w:p w14:paraId="0903E397" w14:textId="77777777" w:rsidR="00875577" w:rsidRPr="00CC6935" w:rsidRDefault="00875577" w:rsidP="0087557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43F779D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 Refresh security keys and activate security =&gt; moved to the function bringing UE to Inactive state to give time to SS to configure security parameters</w:t>
            </w:r>
          </w:p>
          <w:p w14:paraId="01DC9522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651FDB1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127E1598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//Reconfigure DRB in SS - existing DRBs are not reconfigured during release</w:t>
            </w:r>
          </w:p>
          <w:p w14:paraId="0A0F2BB9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f_NR_SS_CommonRadioBearerConfig(p_NR_CellId, v_SS_Config, p_TimingInfo);</w:t>
            </w:r>
          </w:p>
          <w:p w14:paraId="030D15B1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//Activate security on newly configured DRB @sic R5s200102 sic@</w:t>
            </w:r>
          </w:p>
          <w:p w14:paraId="2805C8FC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f_NR_SS_AS_ActivateSecurity_NoRefresh(p_NR_CellId, p_TimingInfo);</w:t>
            </w:r>
          </w:p>
          <w:p w14:paraId="00FC24B0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4181817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//@sic R5s210578 sic@</w:t>
            </w:r>
          </w:p>
          <w:p w14:paraId="0B6109A2" w14:textId="77777777" w:rsidR="00CC6935" w:rsidRPr="00CC6935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SRB.send(cas_NR_SRB1_RrcPdu_REQ(p_NR_CellId, p_TimingInfo, v_RrcResume));  //@sic R5-204441, R5s191051: added p_CellGroupConfig as a temporary solution sic@</w:t>
            </w:r>
          </w:p>
          <w:p w14:paraId="2625C754" w14:textId="24BB35F7" w:rsidR="0093623F" w:rsidRPr="00B5380A" w:rsidRDefault="00CC6935" w:rsidP="00CC6935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CC6935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D46DF0B" w14:textId="77777777" w:rsidR="00B802E7" w:rsidRPr="00B802E7" w:rsidRDefault="00B802E7" w:rsidP="00B802E7">
      <w:pPr>
        <w:tabs>
          <w:tab w:val="left" w:pos="432"/>
        </w:tabs>
        <w:rPr>
          <w:rFonts w:ascii="Arial" w:hAnsi="Arial" w:cs="Arial"/>
          <w:b/>
        </w:rPr>
      </w:pPr>
      <w:bookmarkStart w:id="38" w:name="_Toc170734884"/>
    </w:p>
    <w:p w14:paraId="70D97A4C" w14:textId="77777777" w:rsidR="00B802E7" w:rsidRPr="00DD0411" w:rsidRDefault="00B802E7" w:rsidP="00B802E7">
      <w:pPr>
        <w:tabs>
          <w:tab w:val="left" w:pos="432"/>
        </w:tabs>
        <w:rPr>
          <w:rFonts w:ascii="Arial" w:hAnsi="Arial" w:cs="Arial"/>
          <w:b/>
          <w:highlight w:val="green"/>
        </w:rPr>
      </w:pPr>
      <w:r w:rsidRPr="00DD0411">
        <w:rPr>
          <w:rFonts w:ascii="Arial" w:hAnsi="Arial" w:cs="Arial"/>
          <w:b/>
          <w:highlight w:val="green"/>
        </w:rPr>
        <w:t>MCC160 proposed implementation</w:t>
      </w:r>
    </w:p>
    <w:p w14:paraId="46E85C1B" w14:textId="77777777" w:rsidR="00154439" w:rsidRDefault="00154439" w:rsidP="004F25C7">
      <w:pPr>
        <w:rPr>
          <w:highlight w:val="green"/>
        </w:rPr>
      </w:pPr>
    </w:p>
    <w:p w14:paraId="3523D661" w14:textId="07CFB892" w:rsidR="00B676DD" w:rsidRDefault="004F25C7" w:rsidP="004F25C7">
      <w:r w:rsidRPr="004F25C7">
        <w:rPr>
          <w:highlight w:val="green"/>
        </w:rPr>
        <w:t>Create 2 constants</w:t>
      </w:r>
      <w:r w:rsidR="00526DDB">
        <w:t>:</w:t>
      </w:r>
    </w:p>
    <w:p w14:paraId="69F2A12D" w14:textId="77777777" w:rsidR="004F25C7" w:rsidRDefault="004F25C7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1BF002F3" w14:textId="77777777" w:rsidR="004F25C7" w:rsidRPr="004F25C7" w:rsidRDefault="004F25C7" w:rsidP="004F2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  <w:r w:rsidRPr="004F25C7">
        <w:rPr>
          <w:rFonts w:ascii="Courier New" w:hAnsi="Courier New" w:cs="Courier New"/>
          <w:bCs/>
          <w:sz w:val="16"/>
          <w:szCs w:val="16"/>
        </w:rPr>
        <w:t xml:space="preserve"> 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const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:= true;      /* UE will leave RRC INACTIVE state with an RRC Resume procedure and SS sending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RRCReseume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(eventually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RRCResume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>) */</w:t>
      </w:r>
    </w:p>
    <w:p w14:paraId="61ADD248" w14:textId="77777777" w:rsidR="004F25C7" w:rsidRPr="004F25C7" w:rsidRDefault="004F25C7" w:rsidP="004F2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  <w:r w:rsidRPr="004F25C7">
        <w:rPr>
          <w:rFonts w:ascii="Courier New" w:hAnsi="Courier New" w:cs="Courier New"/>
          <w:bCs/>
          <w:sz w:val="16"/>
          <w:szCs w:val="16"/>
        </w:rPr>
        <w:t xml:space="preserve"> 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const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bCs/>
          <w:sz w:val="16"/>
          <w:szCs w:val="16"/>
          <w:highlight w:val="green"/>
        </w:rPr>
        <w:t>tsc_RRC_InactiveNotFollowedByRRCResume</w:t>
      </w:r>
      <w:proofErr w:type="spellEnd"/>
      <w:r w:rsidRPr="004F25C7">
        <w:rPr>
          <w:rFonts w:ascii="Courier New" w:hAnsi="Courier New" w:cs="Courier New"/>
          <w:bCs/>
          <w:sz w:val="16"/>
          <w:szCs w:val="16"/>
        </w:rPr>
        <w:t xml:space="preserve"> := false;  /* UE will NOT leave RRC INACTIVE state with an RRC Resume message */</w:t>
      </w:r>
    </w:p>
    <w:p w14:paraId="6A2E04D5" w14:textId="13463AFB" w:rsidR="00B676DD" w:rsidRDefault="00B676DD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33FB0DD0" w14:textId="77777777" w:rsidR="004F25C7" w:rsidRDefault="004F25C7" w:rsidP="00301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32"/>
        </w:tabs>
        <w:rPr>
          <w:rFonts w:ascii="Courier New" w:hAnsi="Courier New" w:cs="Courier New"/>
          <w:bCs/>
          <w:sz w:val="16"/>
          <w:szCs w:val="16"/>
        </w:rPr>
      </w:pPr>
    </w:p>
    <w:p w14:paraId="3FA31DB3" w14:textId="77777777" w:rsidR="005E01DB" w:rsidRDefault="005E01DB" w:rsidP="004F25C7">
      <w:pPr>
        <w:rPr>
          <w:highlight w:val="green"/>
        </w:rPr>
      </w:pPr>
    </w:p>
    <w:p w14:paraId="4FC69369" w14:textId="77777777" w:rsidR="005E01DB" w:rsidRDefault="005E01DB" w:rsidP="005E01DB">
      <w:r w:rsidRPr="005E01DB">
        <w:rPr>
          <w:highlight w:val="green"/>
        </w:rPr>
        <w:t xml:space="preserve">Create a new template </w:t>
      </w:r>
      <w:proofErr w:type="spellStart"/>
      <w:r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</w:p>
    <w:p w14:paraId="1011F438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</w:rPr>
        <w:t xml:space="preserve">  </w:t>
      </w: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template (value)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NR_RachProcedureConfig_Type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NR_PhysicalParameters_Type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</w:t>
      </w:r>
    </w:p>
    <w:p w14:paraId="1BD2D05A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RNTI_Value_Type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p_TempC_RNTI_Value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</w:t>
      </w:r>
    </w:p>
    <w:p w14:paraId="018FD588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integer p_TBS_Msg2 := tsc_NR_ENDC_Msg3Grant_Def</w:t>
      </w:r>
    </w:p>
    <w:p w14:paraId="05FF64CD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                                                       ) :=</w:t>
      </w:r>
    </w:p>
    <w:p w14:paraId="31CACE43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{ /* contention based random access procedure containing a list of two  RACH procedures:</w:t>
      </w:r>
    </w:p>
    <w:p w14:paraId="4C57B1BF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- RACH procedure contention-based with UE Contention Resolution Identity MAC CE and with a new C-RNTI,</w:t>
      </w:r>
    </w:p>
    <w:p w14:paraId="5B4AB8ED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- RACH procedure with contention-based with C-RNTI based contention resolution with DCI 0_1.</w:t>
      </w:r>
    </w:p>
    <w:p w14:paraId="5CA537A9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*/</w:t>
      </w:r>
    </w:p>
    <w:p w14:paraId="495526E2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//@sic R5s240440 sic@</w:t>
      </w:r>
    </w:p>
    <w:p w14:paraId="62C199CB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RachProcedureList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:= {</w:t>
      </w:r>
    </w:p>
    <w:p w14:paraId="3835FDF4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cs_NR_RachProcedure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 cs_NR_ContentionResolutionCtrl_Msg4Based(cs_NR_RachProcedureMsg4(p_PhysicalParameters, -, cs_NR_RachProcedureMsg4WithNoRrcMsg))),</w:t>
      </w:r>
    </w:p>
    <w:p w14:paraId="0A5C4120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cs_NR_RachProcedure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,</w:t>
      </w:r>
    </w:p>
    <w:p w14:paraId="103B270B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            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cs_NR_ContentionResolutionCtrl_CrntiBased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,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f_NR_ResourceAllocation_UplinkGrant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(tsc_NR_Msg4GrantHO_Def,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p_PhysicalParameters.UL_BWPs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[0]), -, -, cs_NR_DciFormat_0_1_Params ),</w:t>
      </w:r>
    </w:p>
    <w:p w14:paraId="4855903C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                            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cs_NR_TempC_RNTI_Explicit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(</w:t>
      </w:r>
      <w:proofErr w:type="spellStart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p_TempC_RNTI_Value</w:t>
      </w:r>
      <w:proofErr w:type="spellEnd"/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),</w:t>
      </w:r>
    </w:p>
    <w:p w14:paraId="158B3354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                        p_TBS_Msg2)</w:t>
      </w:r>
    </w:p>
    <w:p w14:paraId="183CD5B7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  <w:highlight w:val="green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  }</w:t>
      </w:r>
    </w:p>
    <w:p w14:paraId="70DF89CC" w14:textId="77777777" w:rsidR="005E01DB" w:rsidRPr="00EC6345" w:rsidRDefault="005E01DB" w:rsidP="005E01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</w:rPr>
      </w:pPr>
      <w:r w:rsidRPr="00EC6345">
        <w:rPr>
          <w:rFonts w:ascii="Courier New" w:hAnsi="Courier New" w:cs="Courier New"/>
          <w:color w:val="0000FF"/>
          <w:sz w:val="16"/>
          <w:szCs w:val="16"/>
          <w:highlight w:val="green"/>
        </w:rPr>
        <w:t>  };</w:t>
      </w:r>
    </w:p>
    <w:p w14:paraId="639FEB8D" w14:textId="77777777" w:rsidR="005E01DB" w:rsidRDefault="005E01DB" w:rsidP="004F25C7">
      <w:pPr>
        <w:rPr>
          <w:highlight w:val="green"/>
        </w:rPr>
      </w:pPr>
    </w:p>
    <w:p w14:paraId="3393183F" w14:textId="6FB73CAF" w:rsidR="004F25C7" w:rsidRDefault="004F25C7" w:rsidP="004F25C7">
      <w:r w:rsidRPr="004F25C7">
        <w:rPr>
          <w:highlight w:val="green"/>
        </w:rPr>
        <w:t xml:space="preserve">Add a new </w:t>
      </w:r>
      <w:r w:rsidR="005E01DB">
        <w:rPr>
          <w:highlight w:val="green"/>
        </w:rPr>
        <w:t xml:space="preserve">parameter </w:t>
      </w:r>
      <w:r w:rsidRPr="004F25C7">
        <w:rPr>
          <w:highlight w:val="green"/>
        </w:rPr>
        <w:t xml:space="preserve">in </w:t>
      </w:r>
      <w:proofErr w:type="spellStart"/>
      <w:r w:rsidRPr="004F25C7">
        <w:rPr>
          <w:highlight w:val="green"/>
        </w:rPr>
        <w:t>f_NR_RRC_InactiveDef</w:t>
      </w:r>
      <w:proofErr w:type="spellEnd"/>
      <w:r w:rsidRPr="004F25C7">
        <w:rPr>
          <w:highlight w:val="green"/>
        </w:rPr>
        <w:t>: when set to true (</w:t>
      </w:r>
      <w:proofErr w:type="spellStart"/>
      <w:r w:rsidRPr="004F25C7">
        <w:rPr>
          <w:rFonts w:ascii="Arial" w:hAnsi="Arial" w:cs="Arial"/>
          <w:bCs/>
          <w:sz w:val="20"/>
          <w:szCs w:val="20"/>
          <w:highlight w:val="green"/>
        </w:rPr>
        <w:t>tsc_RRC_InactiveFollowedByRRCResume</w:t>
      </w:r>
      <w:proofErr w:type="spellEnd"/>
      <w:r w:rsidRPr="004F25C7">
        <w:rPr>
          <w:highlight w:val="green"/>
        </w:rPr>
        <w:t>) SS RACH is reconfigured to a list with 2 RACH CBRA MAC CE CNRTI and CBRA CRNTI.</w:t>
      </w:r>
    </w:p>
    <w:p w14:paraId="0ED62D7C" w14:textId="77777777" w:rsidR="00EC6345" w:rsidRDefault="00EC6345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</w:rPr>
      </w:pPr>
    </w:p>
    <w:p w14:paraId="033322EB" w14:textId="3F5DDC38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FF"/>
          <w:sz w:val="16"/>
          <w:szCs w:val="16"/>
        </w:rPr>
        <w:t>function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083088">
        <w:t>f_NR_RRC_InactiveDef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BCF3CFA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,</w:t>
      </w:r>
    </w:p>
    <w:p w14:paraId="3863381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PLMN_Identity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p_PLMN_Identity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16B78B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true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2303AED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RRCRelease_v1540_IEs p_RRCRelease_v1540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F57798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lastRenderedPageBreak/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) SuspendConfig.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sdt_Config_r17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p_SDT_Config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9DECAF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p_ReestablishSDT_DRB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false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31D878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NR_RachProcedureConfig_Type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51A59C82" w14:textId="59721B5D" w:rsidR="00366E91" w:rsidRDefault="004F25C7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FF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template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) SuspendConfig.</w:t>
      </w:r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ran_ExtendedPagingCycleConfig_r18 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p_RAN_ExtendedPagingCycleConfig_r18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="00366E91">
        <w:rPr>
          <w:rFonts w:ascii="Courier New" w:hAnsi="Courier New" w:cs="Courier New"/>
          <w:color w:val="0000FF"/>
          <w:sz w:val="16"/>
          <w:szCs w:val="16"/>
        </w:rPr>
        <w:t>,</w:t>
      </w:r>
    </w:p>
    <w:p w14:paraId="205BB9B6" w14:textId="0990AD75" w:rsidR="00366E91" w:rsidRDefault="00366E91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nsolas" w:hAnsi="Consolas"/>
          <w:color w:val="3B3B3B"/>
          <w:sz w:val="18"/>
          <w:szCs w:val="18"/>
        </w:rPr>
      </w:pPr>
      <w:r>
        <w:rPr>
          <w:rFonts w:ascii="Consolas" w:hAnsi="Consolas"/>
          <w:color w:val="3B3B3B"/>
          <w:sz w:val="18"/>
          <w:szCs w:val="18"/>
        </w:rPr>
        <w:t xml:space="preserve">                               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>template (</w:t>
      </w:r>
      <w:r w:rsidRPr="00366E91">
        <w:rPr>
          <w:rFonts w:ascii="Consolas" w:hAnsi="Consolas"/>
          <w:color w:val="0000FF"/>
          <w:sz w:val="18"/>
          <w:szCs w:val="18"/>
          <w:highlight w:val="darkCyan"/>
        </w:rPr>
        <w:t>omit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) 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NR_CellId_Type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 </w:t>
      </w:r>
      <w:proofErr w:type="spellStart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>p_NR_TargetRRCResume_CellId</w:t>
      </w:r>
      <w:proofErr w:type="spellEnd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 xml:space="preserve"> 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>:</w:t>
      </w:r>
      <w:r w:rsidRPr="00366E91">
        <w:rPr>
          <w:rFonts w:ascii="Consolas" w:hAnsi="Consolas"/>
          <w:color w:val="000000"/>
          <w:sz w:val="18"/>
          <w:szCs w:val="18"/>
          <w:highlight w:val="darkCyan"/>
        </w:rPr>
        <w:t>=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 </w:t>
      </w:r>
      <w:r w:rsidRPr="00366E91">
        <w:rPr>
          <w:rFonts w:ascii="Consolas" w:hAnsi="Consolas"/>
          <w:color w:val="0000FF"/>
          <w:sz w:val="18"/>
          <w:szCs w:val="18"/>
          <w:highlight w:val="darkCyan"/>
        </w:rPr>
        <w:t>omit</w:t>
      </w:r>
    </w:p>
    <w:p w14:paraId="4A246788" w14:textId="77777777" w:rsidR="00366E91" w:rsidRPr="004F25C7" w:rsidRDefault="00366E91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5FB5578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)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runs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NR5GC_PTC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SubFrameTiming_Type</w:t>
      </w:r>
      <w:proofErr w:type="spellEnd"/>
    </w:p>
    <w:p w14:paraId="4AEC4C1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{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R5-195325 sic@</w:t>
      </w:r>
    </w:p>
    <w:p w14:paraId="6630952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R5-243537 added return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=&gt; time at which RRCRelease is sent sic@</w:t>
      </w:r>
    </w:p>
    <w:p w14:paraId="70D5ED5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Added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p_ReestablishSDT_DRB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and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for SDT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tc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sic@</w:t>
      </w:r>
    </w:p>
    <w:p w14:paraId="59FF71C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R5s240440: added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</w:rPr>
        <w:t>p_FollowedByRRCResume</w:t>
      </w:r>
      <w:proofErr w:type="spellEnd"/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sic@</w:t>
      </w:r>
    </w:p>
    <w:p w14:paraId="37BCE8A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f_NR_CellInfo_GetCellIdentity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65358D0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NR_PhysicalParameters_Type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v_NR_PhysicalParameters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f_NR_CellInfo_GetPhysicalParameters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5270414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NR_RadioBearerList_Type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omit</w:t>
      </w:r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378409D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value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NR_DRBInfoList_Type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v_DRBInfoList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f_NR5GC_MobileInfo_GetDRBInfoList();</w:t>
      </w:r>
    </w:p>
    <w:p w14:paraId="5F79816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</w:rPr>
        <w:t>SubFrameTiming_Type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4712DFA8" w14:textId="77777777" w:rsidR="00366E91" w:rsidRDefault="004F25C7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var</w:t>
      </w:r>
      <w:proofErr w:type="spellEnd"/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f_NR_CellInfo_GetRNTI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);</w:t>
      </w:r>
    </w:p>
    <w:p w14:paraId="193E3DB5" w14:textId="77777777" w:rsidR="00366E91" w:rsidRDefault="00366E91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  </w:t>
      </w:r>
      <w:r>
        <w:rPr>
          <w:rFonts w:ascii="Consolas" w:hAnsi="Consolas"/>
          <w:color w:val="3B3B3B"/>
          <w:sz w:val="18"/>
          <w:szCs w:val="18"/>
        </w:rPr>
        <w:t xml:space="preserve">  </w:t>
      </w:r>
      <w:proofErr w:type="spellStart"/>
      <w:r w:rsidRPr="00366E91">
        <w:rPr>
          <w:rFonts w:ascii="Consolas" w:hAnsi="Consolas"/>
          <w:color w:val="0000FF"/>
          <w:sz w:val="18"/>
          <w:szCs w:val="18"/>
          <w:highlight w:val="darkCyan"/>
        </w:rPr>
        <w:t>var</w:t>
      </w:r>
      <w:proofErr w:type="spellEnd"/>
      <w:r w:rsidRPr="00366E91">
        <w:rPr>
          <w:rFonts w:ascii="Consolas" w:hAnsi="Consolas"/>
          <w:color w:val="0000FF"/>
          <w:sz w:val="18"/>
          <w:szCs w:val="18"/>
          <w:highlight w:val="darkCyan"/>
        </w:rPr>
        <w:t xml:space="preserve"> </w:t>
      </w:r>
      <w:proofErr w:type="spellStart"/>
      <w:r w:rsidRPr="00366E91">
        <w:rPr>
          <w:rFonts w:ascii="Consolas" w:hAnsi="Consolas"/>
          <w:color w:val="0000FF"/>
          <w:sz w:val="18"/>
          <w:szCs w:val="18"/>
          <w:highlight w:val="darkCyan"/>
        </w:rPr>
        <w:t>NR_CellId_Type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 </w:t>
      </w:r>
      <w:proofErr w:type="spellStart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>v_RACHReconfigurationCell</w:t>
      </w:r>
      <w:proofErr w:type="spellEnd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 xml:space="preserve"> 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>:</w:t>
      </w:r>
      <w:r w:rsidRPr="00366E91">
        <w:rPr>
          <w:rFonts w:ascii="Consolas" w:hAnsi="Consolas"/>
          <w:color w:val="000000"/>
          <w:sz w:val="18"/>
          <w:szCs w:val="18"/>
          <w:highlight w:val="darkCyan"/>
        </w:rPr>
        <w:t>=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 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p_NR_CellId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;  </w:t>
      </w:r>
      <w:r w:rsidRPr="00366E91">
        <w:rPr>
          <w:rFonts w:ascii="Consolas" w:hAnsi="Consolas"/>
          <w:color w:val="008000"/>
          <w:sz w:val="18"/>
          <w:szCs w:val="18"/>
          <w:highlight w:val="darkCyan"/>
        </w:rPr>
        <w:t xml:space="preserve">//Cell on which RACH needs to be reconfigured - cell on which </w:t>
      </w:r>
      <w:proofErr w:type="spellStart"/>
      <w:r w:rsidRPr="00366E91">
        <w:rPr>
          <w:rFonts w:ascii="Consolas" w:hAnsi="Consolas"/>
          <w:color w:val="008000"/>
          <w:sz w:val="18"/>
          <w:szCs w:val="18"/>
          <w:highlight w:val="darkCyan"/>
        </w:rPr>
        <w:t>RRCResume</w:t>
      </w:r>
      <w:proofErr w:type="spellEnd"/>
      <w:r w:rsidRPr="00366E91">
        <w:rPr>
          <w:rFonts w:ascii="Consolas" w:hAnsi="Consolas"/>
          <w:color w:val="008000"/>
          <w:sz w:val="18"/>
          <w:szCs w:val="18"/>
          <w:highlight w:val="darkCyan"/>
        </w:rPr>
        <w:t xml:space="preserve"> is transmitted</w:t>
      </w:r>
    </w:p>
    <w:p w14:paraId="556E1CC6" w14:textId="77777777" w:rsidR="00366E91" w:rsidRDefault="00366E91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nsolas" w:hAnsi="Consolas"/>
          <w:color w:val="3B3B3B"/>
          <w:sz w:val="18"/>
          <w:szCs w:val="18"/>
        </w:rPr>
      </w:pPr>
    </w:p>
    <w:p w14:paraId="0E32C4EF" w14:textId="69008EAB" w:rsidR="00366E91" w:rsidRPr="00366E91" w:rsidRDefault="00366E91" w:rsidP="00366E9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nsolas" w:hAnsi="Consolas"/>
          <w:color w:val="3B3B3B"/>
          <w:sz w:val="18"/>
          <w:szCs w:val="18"/>
        </w:rPr>
        <w:t xml:space="preserve">    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>if (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isvalue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(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p_NR_TargetRRCResume_CellId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)) { </w:t>
      </w:r>
      <w:proofErr w:type="spellStart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>v_RACHReconfigurationCell</w:t>
      </w:r>
      <w:proofErr w:type="spellEnd"/>
      <w:r w:rsidRPr="00366E91">
        <w:rPr>
          <w:rFonts w:ascii="Consolas" w:hAnsi="Consolas"/>
          <w:color w:val="001080"/>
          <w:sz w:val="18"/>
          <w:szCs w:val="18"/>
          <w:highlight w:val="darkCyan"/>
        </w:rPr>
        <w:t xml:space="preserve"> 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>:</w:t>
      </w:r>
      <w:r w:rsidRPr="00366E91">
        <w:rPr>
          <w:rFonts w:ascii="Consolas" w:hAnsi="Consolas"/>
          <w:color w:val="000000"/>
          <w:sz w:val="18"/>
          <w:szCs w:val="18"/>
          <w:highlight w:val="darkCyan"/>
        </w:rPr>
        <w:t>=</w:t>
      </w:r>
      <w:r w:rsidRPr="00366E91">
        <w:rPr>
          <w:rFonts w:ascii="Consolas" w:hAnsi="Consolas"/>
          <w:color w:val="3B3B3B"/>
          <w:sz w:val="18"/>
          <w:szCs w:val="18"/>
          <w:highlight w:val="darkCyan"/>
        </w:rPr>
        <w:t xml:space="preserve"> 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valueof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(</w:t>
      </w:r>
      <w:proofErr w:type="spellStart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p_NR_TargetRRCResume_CellId</w:t>
      </w:r>
      <w:proofErr w:type="spellEnd"/>
      <w:r w:rsidRPr="00366E91">
        <w:rPr>
          <w:rFonts w:ascii="Consolas" w:hAnsi="Consolas"/>
          <w:color w:val="3B3B3B"/>
          <w:sz w:val="18"/>
          <w:szCs w:val="18"/>
          <w:highlight w:val="darkCyan"/>
        </w:rPr>
        <w:t>);}</w:t>
      </w:r>
    </w:p>
    <w:p w14:paraId="7B36C6BE" w14:textId="77777777" w:rsidR="00366E91" w:rsidRDefault="00366E91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115F1C72" w14:textId="0FC24FBA" w:rsidR="004F25C7" w:rsidRPr="004F25C7" w:rsidRDefault="00366E91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>
        <w:rPr>
          <w:rFonts w:ascii="Courier New" w:hAnsi="Courier New" w:cs="Courier New"/>
          <w:color w:val="000000"/>
          <w:sz w:val="16"/>
          <w:szCs w:val="16"/>
        </w:rPr>
        <w:t xml:space="preserve">    </w:t>
      </w:r>
      <w:r w:rsidR="004F25C7" w:rsidRPr="004F25C7">
        <w:rPr>
          <w:rFonts w:ascii="Courier New" w:hAnsi="Courier New" w:cs="Courier New"/>
          <w:color w:val="000000"/>
          <w:sz w:val="16"/>
          <w:szCs w:val="16"/>
        </w:rPr>
        <w:t>if (</w:t>
      </w:r>
      <w:proofErr w:type="spellStart"/>
      <w:r w:rsidR="004F25C7" w:rsidRPr="004F25C7">
        <w:rPr>
          <w:rFonts w:ascii="Courier New" w:hAnsi="Courier New" w:cs="Courier New"/>
          <w:color w:val="000000"/>
          <w:sz w:val="16"/>
          <w:szCs w:val="16"/>
        </w:rPr>
        <w:t>p_ReestablishSDT_DRB</w:t>
      </w:r>
      <w:proofErr w:type="spellEnd"/>
      <w:r w:rsidR="004F25C7" w:rsidRPr="004F25C7">
        <w:rPr>
          <w:rFonts w:ascii="Courier New" w:hAnsi="Courier New" w:cs="Courier New"/>
          <w:color w:val="000000"/>
          <w:sz w:val="16"/>
          <w:szCs w:val="16"/>
        </w:rPr>
        <w:t>) {</w:t>
      </w:r>
    </w:p>
    <w:p w14:paraId="08D2FEA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f_NR5GC_GetRadioBearerList(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v_DRBInfoList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);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//For SDT: reconfigure all DRBs -&gt; to ensure UE uses only the SDT-DRB</w:t>
      </w:r>
    </w:p>
    <w:p w14:paraId="217F4FB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2C20EDA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isvalue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)) {</w:t>
      </w:r>
    </w:p>
    <w:p w14:paraId="064ADE6B" w14:textId="575CE86F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f_NR_SS_RachProcedureConfig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="00366E91" w:rsidRPr="00366E91">
        <w:rPr>
          <w:rFonts w:ascii="Consolas" w:hAnsi="Consolas"/>
          <w:color w:val="001080"/>
          <w:sz w:val="18"/>
          <w:szCs w:val="18"/>
          <w:highlight w:val="darkCyan"/>
        </w:rPr>
        <w:t>v_RACHReconfigurationCell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014356D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} </w:t>
      </w:r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else</w:t>
      </w: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p_FollowedByRRCResume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) {    </w:t>
      </w:r>
    </w:p>
    <w:p w14:paraId="0F6615E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  <w:highlight w:val="green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 xml:space="preserve"> R5s240440 sic@</w:t>
      </w:r>
    </w:p>
    <w:p w14:paraId="5A63C69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/* Configure RACH procedure to a list with 2 RACH:</w:t>
      </w:r>
    </w:p>
    <w:p w14:paraId="40C67B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 xml:space="preserve">           - RACH procedure contention-based with UE Contention Resolution Identity MAC CE and with a new C-RNTI =&gt; To send </w:t>
      </w:r>
      <w:proofErr w:type="spellStart"/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RRCReseumeRequest</w:t>
      </w:r>
      <w:proofErr w:type="spellEnd"/>
    </w:p>
    <w:p w14:paraId="198115A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           - RACH procedure with contention-based with C-RNTI based contention resolution =&gt; In case UE use RACH procedure to send RLC ACK for RRCResume</w:t>
      </w:r>
    </w:p>
    <w:p w14:paraId="08282C1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8000"/>
          <w:sz w:val="16"/>
          <w:szCs w:val="16"/>
          <w:highlight w:val="green"/>
        </w:rPr>
        <w:t>         */</w:t>
      </w:r>
    </w:p>
    <w:p w14:paraId="08303D55" w14:textId="61874E13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f_NR_SS_RachProcedureConfig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="00366E91" w:rsidRPr="00366E91">
        <w:rPr>
          <w:rFonts w:ascii="Consolas" w:hAnsi="Consolas"/>
          <w:color w:val="001080"/>
          <w:sz w:val="18"/>
          <w:szCs w:val="18"/>
          <w:highlight w:val="darkCyan"/>
        </w:rPr>
        <w:t>v_RACHReconfigurationCell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="00EC6345" w:rsidRPr="00EC6345">
        <w:rPr>
          <w:rFonts w:ascii="Courier New" w:hAnsi="Courier New" w:cs="Courier New"/>
          <w:b/>
          <w:bCs/>
          <w:color w:val="FF0000"/>
          <w:sz w:val="16"/>
          <w:szCs w:val="16"/>
          <w:highlight w:val="green"/>
        </w:rPr>
        <w:t>cs_NR_RachProcedureConfig_RRCResume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v_NR_PhysicalParameters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v_RNTI_Value_Type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, tsc_NR_Msg4GrantHO_Def));</w:t>
      </w:r>
    </w:p>
    <w:p w14:paraId="2555FD0E" w14:textId="1CD19025" w:rsidR="00526DDB" w:rsidRPr="00526DDB" w:rsidRDefault="004F25C7" w:rsidP="00526D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highlight w:val="green"/>
        </w:rPr>
      </w:pPr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    }</w:t>
      </w:r>
      <w:r w:rsidR="00526DDB" w:rsidRPr="00526DDB">
        <w:rPr>
          <w:rFonts w:ascii="Consolas" w:hAnsi="Consolas"/>
          <w:color w:val="0000FF"/>
          <w:sz w:val="21"/>
          <w:szCs w:val="21"/>
        </w:rPr>
        <w:t xml:space="preserve"> </w:t>
      </w:r>
    </w:p>
    <w:p w14:paraId="3DADAA97" w14:textId="6ED9D3C1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A762BF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f_NR_RRCRelease_Common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cs_38508_RRCRelease (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tsc_NR_RRC_TI_Def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3282472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                                   cs_38508_SuspendConfig(cs_RAN_NotificationAreaInfo_1Cell (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p_PLMN_Identity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),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p_SDT_Config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p_RAN_ExtendedPagingCycleConfig_r18),</w:t>
      </w:r>
    </w:p>
    <w:p w14:paraId="4AF1610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-, -, -,</w:t>
      </w:r>
    </w:p>
    <w:p w14:paraId="29239DD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p_RRCRelease_v1540</w:t>
      </w:r>
    </w:p>
    <w:p w14:paraId="566BDEB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                                   ),</w:t>
      </w:r>
    </w:p>
    <w:p w14:paraId="034C95A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                    -,</w:t>
      </w:r>
    </w:p>
    <w:p w14:paraId="2C16333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v_RadioBearerList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6AB6742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){</w:t>
      </w:r>
    </w:p>
    <w:p w14:paraId="74930A7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//Activate security at SS side in advance so that SS is ready to send RRCResume message</w:t>
      </w:r>
    </w:p>
    <w:p w14:paraId="480501D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 Only SRBs are configured - so security is activated on SRBs</w:t>
      </w:r>
    </w:p>
    <w:p w14:paraId="03259A1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 When DRBs are configured then security is also started on DRBs</w:t>
      </w:r>
    </w:p>
    <w:p w14:paraId="5494075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r w:rsidRPr="004F25C7">
        <w:rPr>
          <w:rFonts w:ascii="Courier New" w:hAnsi="Courier New" w:cs="Courier New"/>
          <w:color w:val="008000"/>
          <w:sz w:val="16"/>
          <w:szCs w:val="16"/>
        </w:rPr>
        <w:t>//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@sic</w:t>
      </w:r>
      <w:r w:rsidRPr="004F25C7">
        <w:rPr>
          <w:rFonts w:ascii="Courier New" w:hAnsi="Courier New" w:cs="Courier New"/>
          <w:color w:val="008000"/>
          <w:sz w:val="16"/>
          <w:szCs w:val="16"/>
        </w:rPr>
        <w:t xml:space="preserve"> R5s190505 change 2 sic@</w:t>
      </w:r>
    </w:p>
    <w:p w14:paraId="4DE98E6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lastRenderedPageBreak/>
        <w:t>        f_NR_SS_AS_ActivateSecurity_Current(p_NR_CellId,tsc_NR_38508_NextHopChainingCount);</w:t>
      </w:r>
    </w:p>
    <w:p w14:paraId="140936C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4087219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4F25C7">
        <w:rPr>
          <w:rFonts w:ascii="Courier New" w:hAnsi="Courier New" w:cs="Courier New"/>
          <w:color w:val="0000FF"/>
          <w:sz w:val="16"/>
          <w:szCs w:val="16"/>
        </w:rPr>
        <w:t>return</w:t>
      </w: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v_TimingRRCRelease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1B20B1FE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2D3548CA" w14:textId="77777777" w:rsidR="006638FF" w:rsidRDefault="006638FF" w:rsidP="004F25C7">
      <w:pPr>
        <w:rPr>
          <w:rFonts w:ascii="Courier New" w:hAnsi="Courier New" w:cs="Courier New"/>
          <w:color w:val="000000"/>
          <w:sz w:val="16"/>
          <w:szCs w:val="16"/>
        </w:rPr>
      </w:pPr>
    </w:p>
    <w:p w14:paraId="5A1B7AC8" w14:textId="7122AD6A" w:rsidR="004F25C7" w:rsidRDefault="004F25C7" w:rsidP="004F25C7">
      <w:r>
        <w:rPr>
          <w:highlight w:val="green"/>
        </w:rPr>
        <w:t xml:space="preserve">Pass the </w:t>
      </w:r>
      <w:r w:rsidRPr="004F25C7">
        <w:rPr>
          <w:highlight w:val="green"/>
        </w:rPr>
        <w:t xml:space="preserve">new </w:t>
      </w:r>
      <w:r w:rsidRPr="00526DDB">
        <w:rPr>
          <w:rFonts w:ascii="Arial" w:hAnsi="Arial" w:cs="Arial"/>
          <w:sz w:val="20"/>
          <w:szCs w:val="20"/>
          <w:highlight w:val="green"/>
        </w:rPr>
        <w:t xml:space="preserve">parameter as </w:t>
      </w:r>
      <w:proofErr w:type="spellStart"/>
      <w:r w:rsidRPr="004F25C7">
        <w:rPr>
          <w:rFonts w:ascii="Arial" w:hAnsi="Arial" w:cs="Arial"/>
          <w:bCs/>
          <w:sz w:val="20"/>
          <w:szCs w:val="20"/>
          <w:highlight w:val="green"/>
        </w:rPr>
        <w:t>tsc_RRC_InactiveFollowedByRRCResume</w:t>
      </w:r>
      <w:proofErr w:type="spellEnd"/>
      <w:r w:rsidRPr="00526DDB">
        <w:rPr>
          <w:rFonts w:ascii="Arial" w:hAnsi="Arial" w:cs="Arial"/>
          <w:sz w:val="20"/>
          <w:szCs w:val="20"/>
          <w:highlight w:val="green"/>
        </w:rPr>
        <w:t xml:space="preserve"> in functions</w:t>
      </w:r>
      <w:r>
        <w:rPr>
          <w:highlight w:val="green"/>
        </w:rPr>
        <w:t xml:space="preserve"> and test cases in which SS needs a reconfiguration</w:t>
      </w:r>
      <w:r w:rsidRPr="004F25C7">
        <w:rPr>
          <w:highlight w:val="green"/>
        </w:rPr>
        <w:t>.</w:t>
      </w:r>
    </w:p>
    <w:p w14:paraId="5BB4E1B3" w14:textId="5A639F76" w:rsidR="004F25C7" w:rsidRPr="005E21B7" w:rsidRDefault="004F25C7" w:rsidP="004F25C7">
      <w:pPr>
        <w:rPr>
          <w:highlight w:val="green"/>
        </w:rPr>
      </w:pPr>
      <w:r w:rsidRPr="005E21B7">
        <w:rPr>
          <w:highlight w:val="green"/>
        </w:rPr>
        <w:t xml:space="preserve">Same change done in </w:t>
      </w:r>
      <w:r w:rsidR="00A52479">
        <w:rPr>
          <w:highlight w:val="green"/>
        </w:rPr>
        <w:t>:</w:t>
      </w:r>
    </w:p>
    <w:p w14:paraId="271ED0A2" w14:textId="213E27F1" w:rsidR="004F25C7" w:rsidRPr="005E21B7" w:rsidRDefault="004F25C7" w:rsidP="004F25C7">
      <w:pPr>
        <w:rPr>
          <w:highlight w:val="green"/>
        </w:rPr>
      </w:pPr>
      <w:r w:rsidRPr="005E21B7">
        <w:rPr>
          <w:highlight w:val="green"/>
        </w:rPr>
        <w:t>f_TC_6_4_1_1_NR5GC_TestBody</w:t>
      </w:r>
    </w:p>
    <w:p w14:paraId="712D2549" w14:textId="77777777" w:rsidR="004F25C7" w:rsidRPr="004F25C7" w:rsidRDefault="004F25C7" w:rsidP="004F25C7">
      <w:pPr>
        <w:rPr>
          <w:highlight w:val="green"/>
        </w:rPr>
      </w:pPr>
      <w:r w:rsidRPr="004F25C7">
        <w:rPr>
          <w:highlight w:val="green"/>
        </w:rPr>
        <w:t>f_TC_6_4_2_1_NR5GC_TestBody</w:t>
      </w:r>
    </w:p>
    <w:p w14:paraId="02EB682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f_TC_6_4_2_3_NR5GC_TestBody</w:t>
      </w:r>
    </w:p>
    <w:p w14:paraId="4D11F149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f_TC_6_4_2_4_NR5GC_TestBody</w:t>
      </w:r>
    </w:p>
    <w:p w14:paraId="31B12F8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f_TC_6_4_2_5_NR5GC_TestBody</w:t>
      </w:r>
    </w:p>
    <w:p w14:paraId="2AF1274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fl_TC_8_1_1_4_1_TestBody</w:t>
      </w:r>
    </w:p>
    <w:p w14:paraId="189856A2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f_TC_8_1_5_11_3_NR5GC_TestBody</w:t>
      </w:r>
    </w:p>
    <w:p w14:paraId="7E6044C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f_TC_8_1_5_11_3_NR5GC_TestBody</w:t>
      </w:r>
    </w:p>
    <w:p w14:paraId="1C5776DC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f_TC_8_1_5_11_4_NR5GC_TestBody</w:t>
      </w:r>
    </w:p>
    <w:p w14:paraId="0151A96B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f_TC_8_1_5_11_4_NR5GC_TestBody</w:t>
      </w:r>
    </w:p>
    <w:p w14:paraId="3984DB93" w14:textId="3D6E29A2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f_TC_8_1_5_13_1_NR5GC_TestBody</w:t>
      </w:r>
    </w:p>
    <w:p w14:paraId="18E6BA6B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f_TC_8_1_5_13_2_NR5GC_TestBody</w:t>
      </w:r>
    </w:p>
    <w:p w14:paraId="7324FF58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f_TC_8_1_5_13_3_NR_TestBody</w:t>
      </w:r>
    </w:p>
    <w:p w14:paraId="34F0589D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fl_TC_11_7_4_NR5GC_TestBody</w:t>
      </w:r>
    </w:p>
    <w:p w14:paraId="35FBFFFE" w14:textId="77777777" w:rsidR="005E21B7" w:rsidRPr="005E21B7" w:rsidRDefault="005E21B7" w:rsidP="005E21B7">
      <w:pPr>
        <w:rPr>
          <w:highlight w:val="green"/>
        </w:rPr>
      </w:pPr>
      <w:r w:rsidRPr="005E21B7">
        <w:rPr>
          <w:highlight w:val="green"/>
        </w:rPr>
        <w:t>fl_TC_8_2_6_3_3_TestBody</w:t>
      </w:r>
    </w:p>
    <w:p w14:paraId="378902FB" w14:textId="77777777" w:rsidR="005E21B7" w:rsidRPr="005E21B7" w:rsidRDefault="005E21B7" w:rsidP="005E21B7">
      <w:r w:rsidRPr="005E21B7">
        <w:rPr>
          <w:highlight w:val="green"/>
        </w:rPr>
        <w:t>fl_TC_8_2_6_3_4_TestBody</w:t>
      </w:r>
    </w:p>
    <w:p w14:paraId="15B35642" w14:textId="77777777" w:rsidR="004F25C7" w:rsidRDefault="004F25C7" w:rsidP="004F25C7"/>
    <w:p w14:paraId="12B5306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function f_NR5GC_Preamble(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NR_CellId_Type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4C0F74F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NG_STATE_Type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080686B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NR_TESTMODE_STATE_Type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TESTMode_OFF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D69E3C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boolean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true,</w:t>
      </w:r>
    </w:p>
    <w:p w14:paraId="625535D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RRCConnectionReleaseRequired_Type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</w:t>
      </w:r>
    </w:p>
    <w:p w14:paraId="79FE86F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UE_TestLoopModeB_LB_Setup_Type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'00'O,</w:t>
      </w:r>
    </w:p>
    <w:p w14:paraId="348D7F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template (present) B4_Type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p_ServiceType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'0000'B,</w:t>
      </w:r>
    </w:p>
    <w:p w14:paraId="33656C7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                    template (omit)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PreamblePreconfigureDataList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p_PreconfigureUe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omit)  runs on NR5GC_PTC</w:t>
      </w:r>
    </w:p>
    <w:p w14:paraId="5500226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{ //@sic R5s190505: added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sic@</w:t>
      </w:r>
    </w:p>
    <w:p w14:paraId="013469D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//@sic R5-199036: added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sic@</w:t>
      </w:r>
    </w:p>
    <w:p w14:paraId="52CE0FB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</w:p>
    <w:p w14:paraId="463D9D7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RRCConnectionReleaseRequired_Type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 // @sic R5-197077 sic@</w:t>
      </w:r>
    </w:p>
    <w:p w14:paraId="44CE0C0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</w:t>
      </w:r>
    </w:p>
    <w:p w14:paraId="2FB0852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== STATE_INACTIVE_2A) {</w:t>
      </w:r>
    </w:p>
    <w:p w14:paraId="21F0A80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noRrcConnectionRelease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286B926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41DC3C2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// send UT functions to UE before cell switched on</w:t>
      </w:r>
    </w:p>
    <w:p w14:paraId="38FD847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fl_NR5GC_PreconfigUE(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p_PreconfigureUe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 // @sic R5-225300, R5-237389 sic@</w:t>
      </w:r>
    </w:p>
    <w:p w14:paraId="70D03F5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lastRenderedPageBreak/>
        <w:t xml:space="preserve">    </w:t>
      </w:r>
    </w:p>
    <w:p w14:paraId="001BED7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// turn on NR cell</w:t>
      </w:r>
    </w:p>
    <w:p w14:paraId="4A70B7E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f_NR_SetCellPower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tsc_NR_ServingCellSSS_EPRE_FR1, tsc_NR_ServingCellSSS_EPRE_FR2);</w:t>
      </w:r>
    </w:p>
    <w:p w14:paraId="614D01E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24FA881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if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!= STATE_OFF_0A ) { // Turn on, Register and establish 1 PDU session</w:t>
      </w:r>
    </w:p>
    <w:p w14:paraId="25003AA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// Switch on UE</w:t>
      </w:r>
    </w:p>
    <w:p w14:paraId="14D7C236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f_NR5GC_SwitchOnAndResetIMS();</w:t>
      </w:r>
    </w:p>
    <w:p w14:paraId="3442506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// Go to RRC_IDLE</w:t>
      </w:r>
    </w:p>
    <w:p w14:paraId="6F1387DC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f_NR5GC_RRC_IdleState1N_Def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v_ReleaseConnection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Initial_NoSecurity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p_IpPduDelayTime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p_ServiceType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 // @sic R5s210189 sic@</w:t>
      </w:r>
    </w:p>
    <w:p w14:paraId="5B4FFA35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263EA3B0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C1A6802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select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 {</w:t>
      </w:r>
    </w:p>
    <w:p w14:paraId="2C15031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(STATE_OFF_0B) {</w:t>
      </w:r>
    </w:p>
    <w:p w14:paraId="3D249EEA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// Now turn off again</w:t>
      </w:r>
    </w:p>
    <w:p w14:paraId="40F13FC3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f_NR_UE_DeRegisterOnSwitchOff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STATE_IDLE_1A);</w:t>
      </w:r>
    </w:p>
    <w:p w14:paraId="022803F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542DED2E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(STATE_INACTIVE_2A) {</w:t>
      </w:r>
    </w:p>
    <w:p w14:paraId="00F0E99D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     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f_NR_RRC_InactiveDef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tsc_RRC_InactiveFollowedByRRCResume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, -,  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p_ActivateSecurityInactiveState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353EE5BB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49000B8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case (STATE_CONNECTED_3A) {</w:t>
      </w:r>
    </w:p>
    <w:p w14:paraId="21C7222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// Go to RRC_CONNECTED</w:t>
      </w:r>
    </w:p>
    <w:p w14:paraId="6F762E19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  f_NR5GC_RRC_ConnectedState3N_Def (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p_NR_CellId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, </w:t>
      </w:r>
      <w:proofErr w:type="spellStart"/>
      <w:r w:rsidRPr="004F25C7">
        <w:rPr>
          <w:rFonts w:ascii="Courier New" w:hAnsi="Courier New" w:cs="Courier New"/>
          <w:color w:val="000000"/>
          <w:sz w:val="16"/>
          <w:szCs w:val="16"/>
        </w:rPr>
        <w:t>p_TestMode</w:t>
      </w:r>
      <w:proofErr w:type="spellEnd"/>
      <w:r w:rsidRPr="004F25C7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23D35F8F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  }</w:t>
      </w:r>
    </w:p>
    <w:p w14:paraId="7F05A8C4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  }</w:t>
      </w:r>
    </w:p>
    <w:p w14:paraId="172873C5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>  }</w:t>
      </w:r>
    </w:p>
    <w:p w14:paraId="3358042B" w14:textId="77777777" w:rsid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162979D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451DBEE7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505914B8" w14:textId="77777777" w:rsidR="004F25C7" w:rsidRPr="004F25C7" w:rsidRDefault="004F25C7" w:rsidP="004F25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line="285" w:lineRule="atLeast"/>
        <w:rPr>
          <w:rFonts w:ascii="Courier New" w:hAnsi="Courier New" w:cs="Courier New"/>
          <w:color w:val="000000"/>
          <w:sz w:val="16"/>
          <w:szCs w:val="16"/>
        </w:rPr>
      </w:pPr>
    </w:p>
    <w:p w14:paraId="6BECF7AC" w14:textId="77777777" w:rsidR="006638FF" w:rsidRPr="00A52479" w:rsidRDefault="006638FF" w:rsidP="005E21B7">
      <w:pPr>
        <w:rPr>
          <w:rFonts w:ascii="Courier New" w:hAnsi="Courier New" w:cs="Courier New"/>
          <w:color w:val="000000"/>
        </w:rPr>
      </w:pPr>
    </w:p>
    <w:p w14:paraId="3C4BF85E" w14:textId="7F70AF72" w:rsidR="005E21B7" w:rsidRPr="00A52479" w:rsidRDefault="005E21B7" w:rsidP="005E21B7">
      <w:pPr>
        <w:rPr>
          <w:rFonts w:ascii="Arial" w:hAnsi="Arial" w:cs="Arial"/>
        </w:rPr>
      </w:pPr>
      <w:r w:rsidRPr="00A52479">
        <w:rPr>
          <w:rFonts w:ascii="Arial" w:hAnsi="Arial" w:cs="Arial"/>
          <w:highlight w:val="green"/>
        </w:rPr>
        <w:t xml:space="preserve">Pass the new parameter as </w:t>
      </w:r>
      <w:proofErr w:type="spellStart"/>
      <w:r w:rsidRPr="00A52479">
        <w:rPr>
          <w:rFonts w:ascii="Arial" w:hAnsi="Arial" w:cs="Arial"/>
          <w:bCs/>
          <w:highlight w:val="green"/>
        </w:rPr>
        <w:t>tsc_RRC_InactiveNotFollowedByRRCResume</w:t>
      </w:r>
      <w:proofErr w:type="spellEnd"/>
      <w:r w:rsidRPr="00A52479">
        <w:rPr>
          <w:rFonts w:ascii="Arial" w:hAnsi="Arial" w:cs="Arial"/>
          <w:highlight w:val="green"/>
        </w:rPr>
        <w:t xml:space="preserve">  in functions and test cases in which SS needs no reconfiguration (except EarlyContentionResolution).</w:t>
      </w:r>
    </w:p>
    <w:p w14:paraId="4983F255" w14:textId="22B6D92B" w:rsidR="005E21B7" w:rsidRPr="00A52479" w:rsidRDefault="005E21B7" w:rsidP="005E21B7">
      <w:pPr>
        <w:rPr>
          <w:rFonts w:ascii="Arial" w:hAnsi="Arial" w:cs="Arial"/>
          <w:highlight w:val="green"/>
        </w:rPr>
      </w:pPr>
      <w:r w:rsidRPr="00A52479">
        <w:rPr>
          <w:rFonts w:ascii="Arial" w:hAnsi="Arial" w:cs="Arial"/>
          <w:highlight w:val="green"/>
        </w:rPr>
        <w:t xml:space="preserve">Same change done in </w:t>
      </w:r>
      <w:r w:rsidR="00A52479" w:rsidRPr="00A52479">
        <w:rPr>
          <w:rFonts w:ascii="Arial" w:hAnsi="Arial" w:cs="Arial"/>
          <w:highlight w:val="green"/>
        </w:rPr>
        <w:t>:</w:t>
      </w:r>
    </w:p>
    <w:p w14:paraId="5A402C3C" w14:textId="77777777" w:rsidR="005E21B7" w:rsidRPr="00A52479" w:rsidRDefault="005E21B7" w:rsidP="005E21B7">
      <w:pPr>
        <w:rPr>
          <w:highlight w:val="green"/>
        </w:rPr>
      </w:pPr>
    </w:p>
    <w:p w14:paraId="2CC7DEAC" w14:textId="0CB7BB35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-</w:t>
      </w:r>
      <w:r w:rsidRPr="00DD1AC9">
        <w:rPr>
          <w:rFonts w:ascii="Consolas" w:hAnsi="Consolas"/>
          <w:color w:val="000000"/>
          <w:sz w:val="21"/>
          <w:szCs w:val="21"/>
          <w:highlight w:val="green"/>
        </w:rPr>
        <w:t xml:space="preserve"> </w:t>
      </w:r>
      <w:r w:rsidRPr="00DD1AC9">
        <w:rPr>
          <w:highlight w:val="green"/>
        </w:rPr>
        <w:t>fl_TC_14_1_2_1_NR5GC_TestBody</w:t>
      </w:r>
    </w:p>
    <w:p w14:paraId="7A1A317A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f_TC_6_4_1_1_NR5GC_TestBody</w:t>
      </w:r>
    </w:p>
    <w:p w14:paraId="3EAA9424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f_TC_6_4_1_2_NR5GC</w:t>
      </w:r>
    </w:p>
    <w:p w14:paraId="03DFFF12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f_TC_6_4_1_2_NR5GC_TestBody</w:t>
      </w:r>
    </w:p>
    <w:p w14:paraId="75B0C483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fl_TC_8_1_1_4_2_TestBody</w:t>
      </w:r>
    </w:p>
    <w:p w14:paraId="2B69C1C9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fl_TC_11_7_4_NR5GC_TestBody</w:t>
      </w:r>
    </w:p>
    <w:p w14:paraId="11D3DB0E" w14:textId="77777777" w:rsidR="00DD1AC9" w:rsidRPr="00DD1AC9" w:rsidRDefault="00DD1AC9" w:rsidP="00DD1AC9">
      <w:pPr>
        <w:rPr>
          <w:highlight w:val="green"/>
        </w:rPr>
      </w:pPr>
      <w:r w:rsidRPr="00DD1AC9">
        <w:rPr>
          <w:highlight w:val="green"/>
        </w:rPr>
        <w:t>fl_TC_11_7_4_NR5GC_TestBody</w:t>
      </w:r>
    </w:p>
    <w:p w14:paraId="3B824772" w14:textId="77777777" w:rsidR="00DD1AC9" w:rsidRDefault="00DD1AC9" w:rsidP="00DD1AC9">
      <w:r w:rsidRPr="00DD1AC9">
        <w:rPr>
          <w:highlight w:val="green"/>
        </w:rPr>
        <w:t>fl_TC_6_4_3_1_TestBody</w:t>
      </w:r>
    </w:p>
    <w:p w14:paraId="576061A4" w14:textId="77777777" w:rsidR="00A52479" w:rsidRPr="004F25C7" w:rsidRDefault="00A52479" w:rsidP="00A52479">
      <w:pPr>
        <w:rPr>
          <w:highlight w:val="green"/>
        </w:rPr>
      </w:pPr>
      <w:r w:rsidRPr="004F25C7">
        <w:rPr>
          <w:highlight w:val="green"/>
        </w:rPr>
        <w:lastRenderedPageBreak/>
        <w:t>f_TC_6_4_2_2_NR5GC_TestBody</w:t>
      </w:r>
    </w:p>
    <w:p w14:paraId="3DB156EC" w14:textId="77777777" w:rsidR="00A52479" w:rsidRPr="00DD1AC9" w:rsidRDefault="00A52479" w:rsidP="00DD1AC9"/>
    <w:p w14:paraId="34B4F858" w14:textId="0AB63FBC" w:rsidR="00DD1AC9" w:rsidRDefault="00DD1AC9" w:rsidP="005E21B7"/>
    <w:p w14:paraId="4728FC72" w14:textId="77777777" w:rsidR="00DD1AC9" w:rsidRPr="00DD1AC9" w:rsidRDefault="005E21B7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4F25C7">
        <w:rPr>
          <w:rFonts w:ascii="Courier New" w:hAnsi="Courier New" w:cs="Courier New"/>
          <w:color w:val="000000"/>
          <w:sz w:val="16"/>
          <w:szCs w:val="16"/>
        </w:rPr>
        <w:t xml:space="preserve">  </w:t>
      </w:r>
      <w:r w:rsidR="00DD1AC9" w:rsidRPr="00DD1AC9">
        <w:rPr>
          <w:rFonts w:ascii="Courier New" w:hAnsi="Courier New" w:cs="Courier New"/>
          <w:color w:val="000000"/>
          <w:sz w:val="16"/>
          <w:szCs w:val="16"/>
        </w:rPr>
        <w:t>   function f_TC_11_7_3_NR5GC_TestBody() runs on NR5GC_PTC</w:t>
      </w:r>
    </w:p>
    <w:p w14:paraId="0A697CE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{ // @sic R5s230900 R5-241377 sic@</w:t>
      </w:r>
    </w:p>
    <w:p w14:paraId="0BE97B7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template (value)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v_NegotiatedExtdDRXParams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cs_NG_NAS_EDRXParams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('0000'B, '0001'B, '00000001'B);// Step 14 - Table 11.7.3.3.3-3: REGISTRATION ACCEPT</w:t>
      </w:r>
    </w:p>
    <w:p w14:paraId="1731698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f_NR_CellInfo_GetCellIdentity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(nr_Cell1);</w:t>
      </w:r>
    </w:p>
    <w:p w14:paraId="5DA9505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NG_NAS_MSG_Indication_Type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v_ReceivedMsg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437B97E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template (value)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SuspendConfig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v_SuspendConfig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777E8C1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NG_NAS_GutiParameters_Type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v_GutiParameters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f_NR5GC_CellInfo_GetGutiParameters(nr_Cell1);</w:t>
      </w:r>
    </w:p>
    <w:p w14:paraId="4CD264F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var NG_5G_S_TMSI v_NG_5G_S_TMSI := f_NR_Get5G_S_TMSI_FromGuti(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v_GutiParameters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3E79351F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PCCH_Config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v_PcchConfig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:= f_NR_GetSIB1_PcchConfig(nr_Cell1);</w:t>
      </w:r>
    </w:p>
    <w:p w14:paraId="4AF7BFB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var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PagingCycle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v_PagingCycle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;</w:t>
      </w:r>
    </w:p>
    <w:p w14:paraId="1D8317C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493381D6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//@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"Step 1"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5808BB1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UE is switched on</w:t>
      </w:r>
    </w:p>
    <w:p w14:paraId="61FE651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f_NR5GC_SwitchOnAndResetIMS();</w:t>
      </w:r>
    </w:p>
    <w:p w14:paraId="7778968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8342A0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//@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"Step 2-15"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343C94ED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//Steps 19B-19C of the generic procedure for NR RRC_INACTIVE as specified in TS 38.508-1 Table 4.5.3.2-1 are performed.</w:t>
      </w:r>
    </w:p>
    <w:p w14:paraId="132A07C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UE transmits a REGISTRATION REQUEST message including  the Requested extended DRX parameters IE</w:t>
      </w:r>
    </w:p>
    <w:p w14:paraId="4E7992FE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//Steps 19E-19M of Table 4.5.3.2-1 of the generic procedure in TS 38.508-1 are performed.</w:t>
      </w:r>
    </w:p>
    <w:p w14:paraId="29090679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//The SS transmits a REGISTRATION ACCEPT message including the Negotiated extended DRX parameters IE?</w:t>
      </w:r>
    </w:p>
    <w:p w14:paraId="5A4A0E85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Note 1:  In NR connected to 5GCN, the Paging Time Window field is ignored and the PTW value is included in the Extended Paging Time Window field.</w:t>
      </w:r>
    </w:p>
    <w:p w14:paraId="661BF7DB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The UE transmits a REGISTRATION COMPLETE message</w:t>
      </w:r>
    </w:p>
    <w:p w14:paraId="5A0069D8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f_NR5GC_RRC_Idle_Steps2_15_eDRX(nr_Cell1,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v_NegotiatedExtdDRXParams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);</w:t>
      </w:r>
    </w:p>
    <w:p w14:paraId="5CE962C7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007F47EF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//@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"Steps 16-17"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2DF754EC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Steps 19TAa1-20 of Table 4.5.3.2-1 of the generic procedure in TS 38.508-1 are performed.</w:t>
      </w:r>
    </w:p>
    <w:p w14:paraId="0481A4F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f_NR5GC_RRC_Idle_Steps16_20 (nr_Cell1);</w:t>
      </w:r>
    </w:p>
    <w:p w14:paraId="7CA1BAA1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f_NR_RRC_InactiveDef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</w:t>
      </w:r>
      <w:r w:rsidRPr="00DD1AC9">
        <w:rPr>
          <w:rFonts w:ascii="Courier New" w:hAnsi="Courier New" w:cs="Courier New"/>
          <w:color w:val="000000"/>
          <w:sz w:val="16"/>
          <w:szCs w:val="16"/>
          <w:highlight w:val="green"/>
        </w:rPr>
        <w:t xml:space="preserve">,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  <w:highlight w:val="green"/>
        </w:rPr>
        <w:t>tsc_RRC_InactiveNotFollowedByRRCResume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, -, false);</w:t>
      </w:r>
    </w:p>
    <w:p w14:paraId="6381AB75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009B9E92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//@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"Steps 18"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6D1EEC33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 The SS transmits a Paging message within a paging occasion.</w:t>
      </w:r>
    </w:p>
    <w:p w14:paraId="5658645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  <w:lang w:val="fr-FR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r w:rsidRPr="00DD1AC9">
        <w:rPr>
          <w:rFonts w:ascii="Courier New" w:hAnsi="Courier New" w:cs="Courier New"/>
          <w:color w:val="000000"/>
          <w:sz w:val="16"/>
          <w:szCs w:val="16"/>
          <w:lang w:val="fr-FR"/>
        </w:rPr>
        <w:t>f_NR5GC_UE_Page_eDRX(nr_Cell1,</w:t>
      </w:r>
    </w:p>
    <w:p w14:paraId="180DBD04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  <w:lang w:val="fr-FR"/>
        </w:rPr>
        <w:t>                         </w:t>
      </w:r>
      <w:r w:rsidRPr="00DD1AC9">
        <w:rPr>
          <w:rFonts w:ascii="Courier New" w:hAnsi="Courier New" w:cs="Courier New"/>
          <w:color w:val="000000"/>
          <w:sz w:val="16"/>
          <w:szCs w:val="16"/>
        </w:rPr>
        <w:t>cs_PagingRecordList_OneRecord(cs_PagingUE_Identity_5G_S_TMSI(v_NG_5G_S_TMSI)), /* @sic R5-236166 sic@ */</w:t>
      </w:r>
    </w:p>
    <w:p w14:paraId="6218F567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                     1, 1);</w:t>
      </w:r>
    </w:p>
    <w:p w14:paraId="728B5E09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</w:p>
    <w:p w14:paraId="67A37581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>    //@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"Step 19"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siclog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@</w:t>
      </w:r>
    </w:p>
    <w:p w14:paraId="04DFC7FC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// Check: Does the UE transmits an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RRCSetupRequest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 message indicating that UE has moved to RRC_IDLE state?</w:t>
      </w:r>
    </w:p>
    <w:p w14:paraId="1807B42A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f_NR_RRC_SetupRequest_Def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(nr_Cell1);</w:t>
      </w:r>
    </w:p>
    <w:p w14:paraId="7A9769C6" w14:textId="77777777" w:rsidR="00DD1AC9" w:rsidRPr="00DD1AC9" w:rsidRDefault="00DD1AC9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000000"/>
          <w:sz w:val="16"/>
          <w:szCs w:val="16"/>
        </w:rPr>
      </w:pPr>
      <w:r w:rsidRPr="00DD1AC9">
        <w:rPr>
          <w:rFonts w:ascii="Courier New" w:hAnsi="Courier New" w:cs="Courier New"/>
          <w:color w:val="000000"/>
          <w:sz w:val="16"/>
          <w:szCs w:val="16"/>
        </w:rPr>
        <w:t xml:space="preserve">    </w:t>
      </w:r>
      <w:proofErr w:type="spellStart"/>
      <w:r w:rsidRPr="00DD1AC9">
        <w:rPr>
          <w:rFonts w:ascii="Courier New" w:hAnsi="Courier New" w:cs="Courier New"/>
          <w:color w:val="000000"/>
          <w:sz w:val="16"/>
          <w:szCs w:val="16"/>
        </w:rPr>
        <w:t>f_NR_PreliminaryPass</w:t>
      </w:r>
      <w:proofErr w:type="spellEnd"/>
      <w:r w:rsidRPr="00DD1AC9">
        <w:rPr>
          <w:rFonts w:ascii="Courier New" w:hAnsi="Courier New" w:cs="Courier New"/>
          <w:color w:val="000000"/>
          <w:sz w:val="16"/>
          <w:szCs w:val="16"/>
        </w:rPr>
        <w:t>(__FILE__, __LINE__, "Test Case 11.7.3 Step 19");</w:t>
      </w:r>
    </w:p>
    <w:p w14:paraId="439C6472" w14:textId="4271C61A" w:rsidR="00366E91" w:rsidRDefault="00366E91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bCs/>
          <w:sz w:val="16"/>
          <w:szCs w:val="16"/>
        </w:rPr>
      </w:pPr>
    </w:p>
    <w:p w14:paraId="21C99ED3" w14:textId="4EDED427" w:rsidR="00366E91" w:rsidRDefault="00366E91" w:rsidP="00DD1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bCs/>
          <w:sz w:val="16"/>
          <w:szCs w:val="16"/>
        </w:rPr>
      </w:pPr>
    </w:p>
    <w:p w14:paraId="606C40D2" w14:textId="77777777" w:rsidR="00366E91" w:rsidRDefault="00366E91" w:rsidP="00366E91">
      <w:pPr>
        <w:shd w:val="clear" w:color="auto" w:fill="FFFFFF"/>
        <w:spacing w:line="240" w:lineRule="atLeast"/>
        <w:rPr>
          <w:rFonts w:ascii="Arial" w:hAnsi="Arial" w:cs="Arial"/>
          <w:highlight w:val="green"/>
        </w:rPr>
      </w:pPr>
    </w:p>
    <w:p w14:paraId="7CC15EE5" w14:textId="21467166" w:rsidR="00366E91" w:rsidRPr="003379A7" w:rsidRDefault="00366E91" w:rsidP="00366E91">
      <w:pPr>
        <w:shd w:val="clear" w:color="auto" w:fill="FFFFFF"/>
        <w:spacing w:line="240" w:lineRule="atLeast"/>
        <w:rPr>
          <w:rFonts w:ascii="Arial" w:hAnsi="Arial" w:cs="Arial"/>
          <w:color w:val="000000"/>
          <w:sz w:val="22"/>
          <w:szCs w:val="22"/>
          <w:highlight w:val="darkCyan"/>
        </w:rPr>
      </w:pPr>
      <w:r w:rsidRPr="003379A7">
        <w:rPr>
          <w:rFonts w:ascii="Arial" w:hAnsi="Arial" w:cs="Arial"/>
          <w:sz w:val="22"/>
          <w:szCs w:val="22"/>
          <w:highlight w:val="darkCyan"/>
        </w:rPr>
        <w:t xml:space="preserve">Pass the new parameter </w:t>
      </w:r>
      <w:proofErr w:type="spellStart"/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p_NR_TargetRRCResume_CellId</w:t>
      </w:r>
      <w:proofErr w:type="spellEnd"/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 xml:space="preserve">, when the RRC resume procedure is not happening in the same cell as </w:t>
      </w:r>
      <w:proofErr w:type="spellStart"/>
      <w:r w:rsidRPr="003379A7">
        <w:rPr>
          <w:rFonts w:ascii="Arial" w:hAnsi="Arial" w:cs="Arial"/>
          <w:color w:val="000000"/>
          <w:sz w:val="22"/>
          <w:szCs w:val="22"/>
          <w:highlight w:val="darkCyan"/>
        </w:rPr>
        <w:t>f_NR_RRC_InactiveDef</w:t>
      </w:r>
      <w:proofErr w:type="spellEnd"/>
    </w:p>
    <w:p w14:paraId="267920E9" w14:textId="5A3A5CE1" w:rsidR="001609D5" w:rsidRPr="003379A7" w:rsidRDefault="001609D5" w:rsidP="00366E91">
      <w:pPr>
        <w:shd w:val="clear" w:color="auto" w:fill="FFFFFF"/>
        <w:spacing w:line="240" w:lineRule="atLeast"/>
        <w:rPr>
          <w:rFonts w:ascii="Arial" w:hAnsi="Arial" w:cs="Arial"/>
          <w:color w:val="000000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000000"/>
          <w:sz w:val="22"/>
          <w:szCs w:val="22"/>
          <w:highlight w:val="darkCyan"/>
        </w:rPr>
        <w:lastRenderedPageBreak/>
        <w:t xml:space="preserve">The same </w:t>
      </w:r>
      <w:r w:rsidR="00ED2F30">
        <w:rPr>
          <w:rFonts w:ascii="Arial" w:hAnsi="Arial" w:cs="Arial"/>
          <w:color w:val="000000"/>
          <w:sz w:val="22"/>
          <w:szCs w:val="22"/>
          <w:highlight w:val="darkCyan"/>
        </w:rPr>
        <w:t>kind</w:t>
      </w:r>
      <w:r w:rsidRPr="003379A7">
        <w:rPr>
          <w:rFonts w:ascii="Arial" w:hAnsi="Arial" w:cs="Arial"/>
          <w:color w:val="000000"/>
          <w:sz w:val="22"/>
          <w:szCs w:val="22"/>
          <w:highlight w:val="darkCyan"/>
        </w:rPr>
        <w:t xml:space="preserve"> of change is done in:</w:t>
      </w:r>
    </w:p>
    <w:p w14:paraId="4049514E" w14:textId="6B5EB0C6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f_TC_6_4_1_1_NR5GC_TestBody</w:t>
      </w:r>
    </w:p>
    <w:p w14:paraId="74549FEB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f_TC_6_4_1_2_NR5GC_TestBody</w:t>
      </w:r>
    </w:p>
    <w:p w14:paraId="4A589EEC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f_TC_6_4_2_1_NR5GC_TestBody</w:t>
      </w:r>
    </w:p>
    <w:p w14:paraId="17ABEDEF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f_TC_6_4_2_3_NR5GC_TestBody</w:t>
      </w:r>
    </w:p>
    <w:p w14:paraId="58357314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f_TC_6_4_2_3_NR5GC_TestBody</w:t>
      </w:r>
    </w:p>
    <w:p w14:paraId="158F45C6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f_TC_6_6_1_2_NR5GC_TestBody</w:t>
      </w:r>
    </w:p>
    <w:p w14:paraId="0880C401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f_TC_6_7_2_1_NR5GC_TestBody</w:t>
      </w:r>
    </w:p>
    <w:p w14:paraId="29947C87" w14:textId="77777777" w:rsidR="001609D5" w:rsidRPr="003379A7" w:rsidRDefault="001609D5" w:rsidP="001609D5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f_TC_6_7_2_2_NR5GC_TestBody</w:t>
      </w:r>
    </w:p>
    <w:p w14:paraId="4CF94E56" w14:textId="77777777" w:rsidR="003379A7" w:rsidRPr="003379A7" w:rsidRDefault="003379A7" w:rsidP="003379A7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  <w:highlight w:val="darkCyan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fl_TC_8_1_1_1a_2_TestBody</w:t>
      </w:r>
    </w:p>
    <w:p w14:paraId="2F71E909" w14:textId="77777777" w:rsidR="003379A7" w:rsidRPr="003379A7" w:rsidRDefault="003379A7" w:rsidP="003379A7">
      <w:pPr>
        <w:shd w:val="clear" w:color="auto" w:fill="FFFFFF"/>
        <w:spacing w:line="240" w:lineRule="atLeast"/>
        <w:rPr>
          <w:rFonts w:ascii="Arial" w:hAnsi="Arial" w:cs="Arial"/>
          <w:color w:val="3B3B3B"/>
          <w:sz w:val="22"/>
          <w:szCs w:val="22"/>
        </w:rPr>
      </w:pPr>
      <w:r w:rsidRPr="003379A7">
        <w:rPr>
          <w:rFonts w:ascii="Arial" w:hAnsi="Arial" w:cs="Arial"/>
          <w:color w:val="3B3B3B"/>
          <w:sz w:val="22"/>
          <w:szCs w:val="22"/>
          <w:highlight w:val="darkCyan"/>
        </w:rPr>
        <w:t>fl_TC_8_1_1_4_1_TestBody</w:t>
      </w:r>
    </w:p>
    <w:p w14:paraId="4FFD1B3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function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f_TC_6_4_1_1_NR5GC_TestBody()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runs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on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NR5GC_PTC</w:t>
      </w:r>
    </w:p>
    <w:p w14:paraId="3C09444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{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R5s201047, R5-203382, R5s210094, R5-210062, R5s210454, R5-216995, R5-220543, R5s220481, R5-233462 sic@</w:t>
      </w:r>
    </w:p>
    <w:p w14:paraId="4A8E107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NR_CellPowerList_Type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v_CellPowerList_T0;</w:t>
      </w:r>
    </w:p>
    <w:p w14:paraId="471AA4E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NR_CellPowerList_Type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v_CellPowerList_T1;</w:t>
      </w:r>
    </w:p>
    <w:p w14:paraId="643545E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NR_CellPowerList_Type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v_CellPowerList_T2;</w:t>
      </w:r>
    </w:p>
    <w:p w14:paraId="6AC77EC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NG_NAS_MSG_Indication_Type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v_ReceivedMsgTemplate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0257FD5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NG_NAS_MSG_Indication_Type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v_ReceivedMsg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049F23D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GMM_MobilityInfo_Type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682DAC4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NG_NAS_DL_Message_Type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v_MsgToSend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3B379FE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PLMN_Identity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v_ASN_PLMN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5FFDB28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NAS_PlmnId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22B7214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NR_DRBInfoList_Type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v_ExistingDRBs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6683EBF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RadioBearerConfig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v_RadioBearerConfig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6E0060C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integer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i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1F8CE04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DRB_ToAddModList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v_DRB_ToAddModList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7A83AEC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NR_RLC_BearerToAddModList_Type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v_NR_RLC_BearerToAddModList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28D4AC4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CellGroupConfig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v_SCGConfig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01E1410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template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value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SpCellConfig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v_SpCellConfig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3987CC2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var</w:t>
      </w:r>
      <w:proofErr w:type="spellEnd"/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NR_UplinkBWP_Type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v_NR_UplinkBWP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29B0F47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timer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t_Tmin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049FCF2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 xml:space="preserve">timer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t_Tmax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01DAD50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432C0AF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v_CellPowerList_T0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{</w:t>
      </w:r>
    </w:p>
    <w:p w14:paraId="0BACBAB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(nr_Cell12, tsc_NR_ServingCellSSS_EPRE_FR1, tsc_NR_ServingCellSSS_EPRE_FR2),</w:t>
      </w:r>
    </w:p>
    <w:p w14:paraId="7C84A07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(nr_Cell13,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),</w:t>
      </w:r>
    </w:p>
    <w:p w14:paraId="070C5A0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</w:t>
      </w:r>
    </w:p>
    <w:p w14:paraId="7FE6C14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};</w:t>
      </w:r>
    </w:p>
    <w:p w14:paraId="529232A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4DAE641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v_CellPowerList_T1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{</w:t>
      </w:r>
    </w:p>
    <w:p w14:paraId="3643D43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(nr_Cell12, tsc_NR_NonSuitableCellSSS_EPRE_FR1,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),</w:t>
      </w:r>
    </w:p>
    <w:p w14:paraId="63317C2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(nr_Cell13,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78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, tsc_NR_ServingCellSSS_EPRE_FR2),</w:t>
      </w:r>
    </w:p>
    <w:p w14:paraId="7C75B2A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</w:t>
      </w:r>
    </w:p>
    <w:p w14:paraId="4A535E2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};</w:t>
      </w:r>
    </w:p>
    <w:p w14:paraId="7B4FBB8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3CDA478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v_CellPowerList_T2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{</w:t>
      </w:r>
    </w:p>
    <w:p w14:paraId="1CF7722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tsc_NR_NonSuitableOffCellSSS_EPRE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),</w:t>
      </w:r>
    </w:p>
    <w:p w14:paraId="5BE2B65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(nr_Cell13, tsc_NR_ServingCellSSS_EPRE_FR1, tsc_NR_ServingCellSSS_EPRE_FR2),</w:t>
      </w:r>
    </w:p>
    <w:p w14:paraId="237999E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lastRenderedPageBreak/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cs_NR_CellPower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(nr_Cell1, tsc_NR_ServingCellSSS_EPRE_FR1, tsc_NR_ServingCellSSS_EPRE_FR2)</w:t>
      </w:r>
    </w:p>
    <w:p w14:paraId="0B11B6D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};</w:t>
      </w:r>
    </w:p>
    <w:p w14:paraId="419F347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13AD5A9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0A"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C79B2D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SS adjusts cell levels according to row T0 of table 6.4.1.1.3.2-1/2</w:t>
      </w:r>
    </w:p>
    <w:p w14:paraId="63CDD2D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f_NR_SetCellPowerList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(v_CellPowerList_T0);</w:t>
      </w:r>
    </w:p>
    <w:p w14:paraId="6A1E76E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2DC4F60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0B"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81F508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The UE is switched on</w:t>
      </w:r>
    </w:p>
    <w:p w14:paraId="6460E05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f_UT_SwitchOnUE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(UT);</w:t>
      </w:r>
    </w:p>
    <w:p w14:paraId="738A9A1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2746E25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0C1-0C19a1"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6566DAA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The steps 1-19Ta1 specified in generic procedure TS 38.508-1 Table 4.5.3.2-1 are performed</w:t>
      </w:r>
    </w:p>
    <w:p w14:paraId="35DE525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v_ASN_PLMN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f_NR_CellInfo_GetPLMN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(nr_Cell12);</w:t>
      </w:r>
    </w:p>
    <w:p w14:paraId="2D08C29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v_PLMN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f_NR_Asn2Nas_PlmnId(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v_ASN_PLMN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441F156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v_ReceivedMsg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f_NR_RRC_ConnEst_DefWithNas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tsc_NR_RRC_TI_Def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?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,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tsc_SHT_NoSecurityProtection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tsc_SHT_IntegrityProtected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));</w:t>
      </w:r>
    </w:p>
    <w:p w14:paraId="7784900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if (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not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f_Check_NG_RegistrationReqMsg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v_ReceivedMsg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.Pdu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Initial_NoSecurity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)) {</w:t>
      </w:r>
    </w:p>
    <w:p w14:paraId="3396D35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f_NR_SetVerdictFailOrInconc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"Registration Request Message Failed"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3C37307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2C4BEA8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</w:t>
      </w:r>
    </w:p>
    <w:p w14:paraId="7770081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f_NR5GC_RRC_Idle_Steps5_13(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v_ReceivedMsg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TESTMode_OFF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Initial_NoSecurity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1FF3412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52177D7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v_MsgToSend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f_Get_NG_RegistrationAcceptMsg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Initial_Secure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,</w:t>
      </w:r>
    </w:p>
    <w:p w14:paraId="6A35013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                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,</w:t>
      </w:r>
    </w:p>
    <w:p w14:paraId="0E7C83A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                f_NR5GC_GetMobileIdGUTI (nr_Cell12),</w:t>
      </w:r>
    </w:p>
    <w:p w14:paraId="59D3945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                cs_NG_TAIListNonConsecutive(f_NR_Asn2Nas_PlmnId(f_NR_CellInfo_GetPLMN (nr_Cell12)),</w:t>
      </w:r>
    </w:p>
    <w:p w14:paraId="24EF361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                                             {bit2oct(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f_NR_CellInfo_GetTAC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(nr_Cell12))}),</w:t>
      </w:r>
    </w:p>
    <w:p w14:paraId="07FB9BD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                cs_PLMN_List_1PLMN(f_NR_Asn2Nas_PlmnId(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f_NR_CellInfo_GetPLMN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(nr_Cell13))));  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Table 6.4.1.1.3.3-3</w:t>
      </w:r>
    </w:p>
    <w:p w14:paraId="5A96BF3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</w:p>
    <w:p w14:paraId="643212E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SRB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.send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cas_NR_SRB_NasPdu_REQ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(nr_Cell12,</w:t>
      </w:r>
    </w:p>
    <w:p w14:paraId="700BAF5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                         tsc_NR_RbId_SRB1,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No SRB2 so must be on SRB1</w:t>
      </w:r>
    </w:p>
    <w:p w14:paraId="0B524F6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cs_TimingInfo_Now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,</w:t>
      </w:r>
    </w:p>
    <w:p w14:paraId="6FBD289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                    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cs_NG_NAS_Request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tsc_SHT_IntegrityProtected_Ciphered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v_MsgToSend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)));</w:t>
      </w:r>
    </w:p>
    <w:p w14:paraId="46CBF51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1986361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f_NR5GC_Registration_Complete(nr_Cell12);</w:t>
      </w:r>
    </w:p>
    <w:p w14:paraId="4CD6F0A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if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pc_noOf_PDUsSameConnection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&lt;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) {</w:t>
      </w:r>
    </w:p>
    <w:p w14:paraId="6CDBACC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f_NR_SetVerdictFailOrInconc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 xml:space="preserve">"3GPP RAN5 5GS test specifications do not support UEs configured with </w:t>
      </w:r>
      <w:proofErr w:type="spellStart"/>
      <w:r w:rsidRPr="001609D5">
        <w:rPr>
          <w:rFonts w:ascii="Courier New" w:hAnsi="Courier New" w:cs="Courier New"/>
          <w:color w:val="A31515"/>
          <w:sz w:val="16"/>
          <w:szCs w:val="16"/>
        </w:rPr>
        <w:t>pc_noOf_PDUsSameConnection</w:t>
      </w:r>
      <w:proofErr w:type="spellEnd"/>
      <w:r w:rsidRPr="001609D5">
        <w:rPr>
          <w:rFonts w:ascii="Courier New" w:hAnsi="Courier New" w:cs="Courier New"/>
          <w:color w:val="A31515"/>
          <w:sz w:val="16"/>
          <w:szCs w:val="16"/>
        </w:rPr>
        <w:t xml:space="preserve"> &lt; 0"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42814F2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75C554D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f_NR5GC_PDUSessionEstablishment(nr_Cell12,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, tsc_NR_RbId_SRB1);</w:t>
      </w:r>
    </w:p>
    <w:p w14:paraId="2E55A51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26AC02B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0D"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2FF0A3E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SS starts timers of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tmin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= 2min and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tmax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= (6 minutes + 5min)</w:t>
      </w:r>
    </w:p>
    <w:p w14:paraId="3DCDDAE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t_Tmin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.start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f_NR_SetTimerToleranceMin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(nr_Cell12,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nonProtocolTimer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120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));</w:t>
      </w:r>
    </w:p>
    <w:p w14:paraId="1D54541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t_Tmax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.start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f_NR_SetTimerToleranceMax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(nr_Cell12,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nonProtocolTimer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660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));</w:t>
      </w:r>
    </w:p>
    <w:p w14:paraId="472A033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31C941A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0Ea1-0F"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10E9394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steps 19TAa1-20 specified in generic procedure TS 38.508-1 Table 4.5.3.2-1 are performed</w:t>
      </w:r>
    </w:p>
    <w:p w14:paraId="5E4731C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if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pc_noOf_PDUsNewConnection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&gt;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or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pc_noOf_PDUsSameConnection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){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R5s240120, R5-241166 sic@</w:t>
      </w:r>
    </w:p>
    <w:p w14:paraId="6C4EA3F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f_NR_RRCRelease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(nr_Cell12);</w:t>
      </w:r>
    </w:p>
    <w:p w14:paraId="1FF45B4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f_NR5GC_RRC_Idle_Extension(nr_Cell12);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R5-236305 sic@</w:t>
      </w:r>
    </w:p>
    <w:p w14:paraId="7C5E56A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4A3051A3" w14:textId="6801BF0B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lastRenderedPageBreak/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>f_NR_RRC_InactiveDef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(nr_Cell12,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>tsc_RRC_InactiveFollowedByRRCResume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  <w:highlight w:val="darkCyan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  <w:highlight w:val="darkCyan"/>
        </w:rPr>
        <w:t>false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  <w:highlight w:val="darkCyan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  <w:highlight w:val="darkCyan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  <w:highlight w:val="darkCyan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  <w:highlight w:val="darkCyan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>,</w:t>
      </w:r>
      <w:r w:rsidR="00F87700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 -,</w:t>
      </w:r>
      <w:bookmarkStart w:id="39" w:name="_GoBack"/>
      <w:bookmarkEnd w:id="39"/>
      <w:r w:rsidRPr="001609D5">
        <w:rPr>
          <w:rFonts w:ascii="Courier New" w:hAnsi="Courier New" w:cs="Courier New"/>
          <w:color w:val="3B3B3B"/>
          <w:sz w:val="16"/>
          <w:szCs w:val="16"/>
          <w:highlight w:val="darkCyan"/>
        </w:rPr>
        <w:t xml:space="preserve"> nr_Cell13);</w:t>
      </w:r>
    </w:p>
    <w:p w14:paraId="3AB8C0F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5CCEB88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ExistingDRBs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f_NR5GC_MobileInfo_GetDRBInfoList();</w:t>
      </w:r>
    </w:p>
    <w:p w14:paraId="0189671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v_NR_RLC_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BearerToAddModList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[</w:t>
      </w:r>
      <w:proofErr w:type="gramEnd"/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] 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cs_NR_BearerConfigDef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f_NR_LogicalChannelId_SRB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(tsc_SRB2),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, cs_38508_LogicalChannelConfig_SRB(tsc_SRB2), true_);</w:t>
      </w:r>
    </w:p>
    <w:p w14:paraId="0F4392C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</w:p>
    <w:p w14:paraId="2E61A39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for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i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;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i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&lt;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lengthof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v_ExistingDRBs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);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i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i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+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1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 {</w:t>
      </w:r>
    </w:p>
    <w:p w14:paraId="72CDED5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v_DRB_ToAddModList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[</w:t>
      </w:r>
      <w:proofErr w:type="spellStart"/>
      <w:r w:rsidRPr="001609D5">
        <w:rPr>
          <w:rFonts w:ascii="Courier New" w:hAnsi="Courier New" w:cs="Courier New"/>
          <w:color w:val="098658"/>
          <w:sz w:val="16"/>
          <w:szCs w:val="16"/>
        </w:rPr>
        <w:t>i</w:t>
      </w:r>
      <w:proofErr w:type="spellEnd"/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] 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cs_NR_DRB_ToAddMod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v_ExistingDRBs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[</w:t>
      </w:r>
      <w:proofErr w:type="spellStart"/>
      <w:r w:rsidRPr="001609D5">
        <w:rPr>
          <w:rFonts w:ascii="Courier New" w:hAnsi="Courier New" w:cs="Courier New"/>
          <w:color w:val="098658"/>
          <w:sz w:val="16"/>
          <w:szCs w:val="16"/>
        </w:rPr>
        <w:t>i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].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DRB_Id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true_,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6118545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v_NR_RLC_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BearerToAddModList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[</w:t>
      </w:r>
      <w:proofErr w:type="gramEnd"/>
      <w:r w:rsidRPr="001609D5">
        <w:rPr>
          <w:rFonts w:ascii="Courier New" w:hAnsi="Courier New" w:cs="Courier New"/>
          <w:color w:val="098658"/>
          <w:sz w:val="16"/>
          <w:szCs w:val="16"/>
        </w:rPr>
        <w:t>i+1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] :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cs_NR_BearerConfigDef(f_NR_LogicalChannelId_DRB(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v_ExistingDRBs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[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i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].DRB_Id),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, true_);</w:t>
      </w:r>
    </w:p>
    <w:p w14:paraId="7D67F1A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17AE9D6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RadioBearerConfig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cs_38508_RadioBearerConfigDef( {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cs_NR_SRB_ToAddMod_ReestablishPDCP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(tsc_SRB2)},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v_DRB_ToAddModList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20D8B36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</w:p>
    <w:p w14:paraId="346791D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v_NR_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UplinkBWP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f_NR_CellInfo_GetUplinkBWP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(nr_Cell13,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tsc_NR_BWP_Id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0451F47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795E26"/>
          <w:sz w:val="16"/>
          <w:szCs w:val="16"/>
        </w:rPr>
        <w:t>v_NR_UplinkBWP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.Dedicated.R15.</w:t>
      </w:r>
      <w:r w:rsidRPr="001609D5">
        <w:rPr>
          <w:rFonts w:ascii="Courier New" w:hAnsi="Courier New" w:cs="Courier New"/>
          <w:color w:val="001080"/>
          <w:sz w:val="16"/>
          <w:szCs w:val="16"/>
        </w:rPr>
        <w:t>pusch_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Config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571D390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SpCellConfig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f_NR_GetSpCellConfigDef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(nr_Cell13,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cs_NR_ServingCellConfigDef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98658"/>
          <w:sz w:val="16"/>
          <w:szCs w:val="16"/>
        </w:rPr>
        <w:t>0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cs_NR_UplinkConfigDef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r w:rsidRPr="001609D5">
        <w:rPr>
          <w:rFonts w:ascii="Courier New" w:hAnsi="Courier New" w:cs="Courier New"/>
          <w:color w:val="795E26"/>
          <w:sz w:val="16"/>
          <w:szCs w:val="16"/>
        </w:rPr>
        <w:t>v_NR_UplinkBWP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.Dedicated.R15,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omit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)));</w:t>
      </w:r>
    </w:p>
    <w:p w14:paraId="17217E5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SCGConfig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cs_38508_CellGroupConfig(f_NR_CellInfo_Get_CellGroupId(nr_Cell13),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v_NR_RLC_BearerToAddModList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v_SpCellConfig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7AF7827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0454693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f_NR5GC_MobileInfo_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SetSessionInfoList(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{});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R5s210407 sic@</w:t>
      </w:r>
    </w:p>
    <w:p w14:paraId="355645E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49C50C6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1"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2779C8E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SS adjusts cell levels according to row T1 of table 6.4.1.1.3.2-1/2</w:t>
      </w:r>
    </w:p>
    <w:p w14:paraId="061DE91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SetCellPowerList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v_CellPowerList_T1);</w:t>
      </w:r>
    </w:p>
    <w:p w14:paraId="4483EBA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f_NR_SS_AS_ActivateSecurity_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Current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nr_Cell13 ,tsc_NR_38508_NextHopChainingCount);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R5s200657, R5s220486 sic@</w:t>
      </w:r>
    </w:p>
    <w:p w14:paraId="13F4266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18723B3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2"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156D29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Check: Does the UE transmit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 on NR Cell 13?</w:t>
      </w:r>
    </w:p>
    <w:p w14:paraId="2AD9153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f_NR_RRC_ResumeRequest_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nr_Cell13,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mo_Signalling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650FA14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PreliminaryPass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"Step 2"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23AB8A9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06EFD21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3"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395B880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The</w:t>
      </w:r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SS transmits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</w:t>
      </w:r>
    </w:p>
    <w:p w14:paraId="077E864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f_NR_SendRRCResume_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nr_Cell13,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v_SCGConfig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v_RadioBearerConfig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1BF236C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</w:p>
    <w:p w14:paraId="362D044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4"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8090AC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The UE transmits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RRCResumeComplete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</w:t>
      </w:r>
    </w:p>
    <w:p w14:paraId="0DEF53F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R5s200657 sic@</w:t>
      </w:r>
    </w:p>
    <w:p w14:paraId="3175760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ReceivedMsgTemplate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f_NR_RRCResumeComplete_Def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(nr_Cell13);</w:t>
      </w:r>
    </w:p>
    <w:p w14:paraId="023D22E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001080"/>
          <w:sz w:val="16"/>
          <w:szCs w:val="16"/>
        </w:rPr>
        <w:t>v_</w:t>
      </w:r>
      <w:proofErr w:type="gramStart"/>
      <w:r w:rsidRPr="001609D5">
        <w:rPr>
          <w:rFonts w:ascii="Courier New" w:hAnsi="Courier New" w:cs="Courier New"/>
          <w:color w:val="001080"/>
          <w:sz w:val="16"/>
          <w:szCs w:val="16"/>
        </w:rPr>
        <w:t>ReceivedMsg</w:t>
      </w:r>
      <w:proofErr w:type="spellEnd"/>
      <w:r w:rsidRPr="001609D5">
        <w:rPr>
          <w:rFonts w:ascii="Courier New" w:hAnsi="Courier New" w:cs="Courier New"/>
          <w:color w:val="001080"/>
          <w:sz w:val="16"/>
          <w:szCs w:val="16"/>
        </w:rPr>
        <w:t xml:space="preserve"> 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:</w:t>
      </w:r>
      <w:proofErr w:type="gramEnd"/>
      <w:r w:rsidRPr="001609D5">
        <w:rPr>
          <w:rFonts w:ascii="Courier New" w:hAnsi="Courier New" w:cs="Courier New"/>
          <w:color w:val="000000"/>
          <w:sz w:val="16"/>
          <w:szCs w:val="16"/>
        </w:rPr>
        <w:t>=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valueof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v_ReceivedMsgTemplate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7E712BF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if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not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f_Check_NG_RegistrationReqMsg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v_ReceivedMsg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.Pdu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, Mobility)) {</w:t>
      </w:r>
    </w:p>
    <w:p w14:paraId="56B0B57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SetVerdictFailOrInconc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"Registration Request Message Failed"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542D93A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738570A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6140EAA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4A-4B"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1277C77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Steps 4 to 5 of the generic test procedure in TS 38.508-1 [4] Table 4.9.5.2.2-1 with condition MOBILITY are performed.</w:t>
      </w:r>
    </w:p>
    <w:p w14:paraId="182CDBA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f_NR5GC_MobilityRegistration_Steps4_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6(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nr_Cell13,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v_GMM_MobilityInfo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noRrcConnectionRelease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tsc_NR_RbId_SRB2);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@sic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R5s200657 sic@</w:t>
      </w:r>
    </w:p>
    <w:p w14:paraId="0BF470D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3B98A3C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5"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69D0807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The SS transmits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an  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an</w:t>
      </w:r>
      <w:proofErr w:type="spellEnd"/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RRCRelease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 with suspend</w:t>
      </w:r>
    </w:p>
    <w:p w14:paraId="7EDDD17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f_NR_RRC_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InactiveDef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nr_Cell13);</w:t>
      </w:r>
    </w:p>
    <w:p w14:paraId="1EB89EF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2BB7252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6"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2C18FE3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Void</w:t>
      </w:r>
    </w:p>
    <w:p w14:paraId="55DD74E5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2BDA6B2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7"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54CA71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The</w:t>
      </w:r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SS transmits a Paging message including a matched identity (correct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fullI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-RNTI) on NR Cell 13</w:t>
      </w:r>
    </w:p>
    <w:p w14:paraId="18B29F2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f_NR_Paging_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nr_Cell13, RRC_INACTIVE);</w:t>
      </w:r>
    </w:p>
    <w:p w14:paraId="179082C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1DF6879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8"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15BD015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Check: Does the UE transmit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 to resume RRC Connection by setting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resumeIdentity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to the stored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shortI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-RNTI value on NR Cell 13?</w:t>
      </w:r>
    </w:p>
    <w:p w14:paraId="0EE8B9F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f_NR_RRC_ResumeRequest_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nr_Cell13, tsc_NR_ShortI_RNTI_Value1);</w:t>
      </w:r>
    </w:p>
    <w:p w14:paraId="11326F3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PreliminaryPass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"Step 8"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56E1D6A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30F431D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9"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2329AE6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The</w:t>
      </w:r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SS transmits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</w:t>
      </w:r>
    </w:p>
    <w:p w14:paraId="1115357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f_NR_SendRRCResume_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nr_Cell13,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00"/>
          <w:sz w:val="16"/>
          <w:szCs w:val="16"/>
        </w:rPr>
        <w:t>-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v_SCGConfig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v_RadioBearerConfig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75B19E20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</w:p>
    <w:p w14:paraId="3A0C27C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10"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7F5F351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The UE transmits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RRCResumeComplete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</w:t>
      </w:r>
    </w:p>
    <w:p w14:paraId="0284A2D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f_NR_RRCResumeComplete_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nr_Cell13);</w:t>
      </w:r>
    </w:p>
    <w:p w14:paraId="3568437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7BF0DD88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11"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626FAF2D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The</w:t>
      </w:r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SS transmits an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RRCRelease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message with suspend</w:t>
      </w:r>
    </w:p>
    <w:p w14:paraId="71A04C7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f_NR_RRC_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InactiveDef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 xml:space="preserve">nr_Cell13,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tsc_RRC_InactiveNotFollowedByRRCResume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  <w:highlight w:val="green"/>
        </w:rPr>
        <w:t>);</w:t>
      </w:r>
    </w:p>
    <w:p w14:paraId="2DA1E8B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37688D2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12"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40FC6D4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>// SS adjusts cell levels according to row T2 of table 6.4.1.1.3.2-1/2</w:t>
      </w:r>
    </w:p>
    <w:p w14:paraId="2EFA3C8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</w:t>
      </w:r>
      <w:proofErr w:type="gramStart"/>
      <w:r w:rsidRPr="001609D5">
        <w:rPr>
          <w:rFonts w:ascii="Courier New" w:hAnsi="Courier New" w:cs="Courier New"/>
          <w:color w:val="3B3B3B"/>
          <w:sz w:val="16"/>
          <w:szCs w:val="16"/>
        </w:rPr>
        <w:t>SetCellPowerList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v_CellPowerList_T2);</w:t>
      </w:r>
    </w:p>
    <w:p w14:paraId="50EFDB4F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</w:p>
    <w:p w14:paraId="1CBD334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@</w:t>
      </w:r>
      <w:proofErr w:type="spellStart"/>
      <w:r w:rsidRPr="001609D5">
        <w:rPr>
          <w:rFonts w:ascii="Courier New" w:hAnsi="Courier New" w:cs="Courier New"/>
          <w:color w:val="0000FF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"Step 13"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siclog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>@</w:t>
      </w:r>
    </w:p>
    <w:p w14:paraId="2163F80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Check: Does the UE send </w:t>
      </w:r>
      <w:proofErr w:type="gramStart"/>
      <w:r w:rsidRPr="001609D5">
        <w:rPr>
          <w:rFonts w:ascii="Courier New" w:hAnsi="Courier New" w:cs="Courier New"/>
          <w:color w:val="008000"/>
          <w:sz w:val="16"/>
          <w:szCs w:val="16"/>
        </w:rPr>
        <w:t>a</w:t>
      </w:r>
      <w:proofErr w:type="gram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RRCSetupRequest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on NR Cell 1 before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tmax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expires?</w:t>
      </w:r>
    </w:p>
    <w:p w14:paraId="132E7C2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</w:t>
      </w:r>
      <w:proofErr w:type="gramStart"/>
      <w:r w:rsidRPr="001609D5">
        <w:rPr>
          <w:rFonts w:ascii="Courier New" w:hAnsi="Courier New" w:cs="Courier New"/>
          <w:color w:val="AF00DB"/>
          <w:sz w:val="16"/>
          <w:szCs w:val="16"/>
        </w:rPr>
        <w:t>alt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{</w:t>
      </w:r>
    </w:p>
    <w:p w14:paraId="795DE80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[] </w:t>
      </w:r>
      <w:proofErr w:type="spellStart"/>
      <w:proofErr w:type="gramStart"/>
      <w:r w:rsidRPr="001609D5">
        <w:rPr>
          <w:rFonts w:ascii="Courier New" w:hAnsi="Courier New" w:cs="Courier New"/>
          <w:color w:val="795E26"/>
          <w:sz w:val="16"/>
          <w:szCs w:val="16"/>
        </w:rPr>
        <w:t>SRB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.check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receive( car_NR_SRB0_RrcPdu_IND(nr_Cell1, cr_38508_RRCSetupRequest(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cr_NR_EstablishmentCause_Any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))))</w:t>
      </w:r>
    </w:p>
    <w:p w14:paraId="229BBBD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{</w:t>
      </w:r>
    </w:p>
    <w:p w14:paraId="4B82432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//verdict fail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RRCSetupRequest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received on PLMNN4 /NR Cell 1 within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tmin</w:t>
      </w:r>
      <w:proofErr w:type="spellEnd"/>
    </w:p>
    <w:p w14:paraId="5F582343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f_NR_SetVerdictFailOrInconc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"Test Case 6.4.1.1 Step 13"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534D9C3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}</w:t>
      </w:r>
    </w:p>
    <w:p w14:paraId="636F439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[]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t_Tmin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timeout</w:t>
      </w:r>
      <w:proofErr w:type="spellEnd"/>
    </w:p>
    <w:p w14:paraId="3E80247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{</w:t>
      </w:r>
    </w:p>
    <w:p w14:paraId="5503965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</w:t>
      </w:r>
      <w:proofErr w:type="gramStart"/>
      <w:r w:rsidRPr="001609D5">
        <w:rPr>
          <w:rFonts w:ascii="Courier New" w:hAnsi="Courier New" w:cs="Courier New"/>
          <w:color w:val="AF00DB"/>
          <w:sz w:val="16"/>
          <w:szCs w:val="16"/>
        </w:rPr>
        <w:t>alt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{</w:t>
      </w:r>
    </w:p>
    <w:p w14:paraId="05AB486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  [] </w:t>
      </w:r>
      <w:proofErr w:type="spellStart"/>
      <w:proofErr w:type="gramStart"/>
      <w:r w:rsidRPr="001609D5">
        <w:rPr>
          <w:rFonts w:ascii="Courier New" w:hAnsi="Courier New" w:cs="Courier New"/>
          <w:color w:val="795E26"/>
          <w:sz w:val="16"/>
          <w:szCs w:val="16"/>
        </w:rPr>
        <w:t>SRB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.check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(</w:t>
      </w:r>
      <w:proofErr w:type="gramEnd"/>
      <w:r w:rsidRPr="001609D5">
        <w:rPr>
          <w:rFonts w:ascii="Courier New" w:hAnsi="Courier New" w:cs="Courier New"/>
          <w:color w:val="3B3B3B"/>
          <w:sz w:val="16"/>
          <w:szCs w:val="16"/>
        </w:rPr>
        <w:t>receive( car_NR_SRB0_RrcPdu_IND(nr_Cell1, cr_38508_RRCSetupRequest(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cr_NR_EstablishmentCause_Any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))))</w:t>
      </w:r>
    </w:p>
    <w:p w14:paraId="17060F49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{</w:t>
      </w:r>
    </w:p>
    <w:p w14:paraId="5E8511E6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t_Tmax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</w:t>
      </w:r>
      <w:r w:rsidRPr="001609D5">
        <w:rPr>
          <w:rFonts w:ascii="Courier New" w:hAnsi="Courier New" w:cs="Courier New"/>
          <w:color w:val="AF00DB"/>
          <w:sz w:val="16"/>
          <w:szCs w:val="16"/>
        </w:rPr>
        <w:t>stop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>;</w:t>
      </w:r>
    </w:p>
    <w:p w14:paraId="320C8F1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verdict pass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RRCSetupRequest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received on PLMN4 /NR Cell 1 after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t_Tmin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time but before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tmax</w:t>
      </w:r>
      <w:proofErr w:type="spellEnd"/>
    </w:p>
    <w:p w14:paraId="26DABD87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  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f_NR_PreliminaryPass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"Test Case 6.4.1.1 Step 13"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30A598CB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}</w:t>
      </w:r>
    </w:p>
    <w:p w14:paraId="5BE378CA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  [] </w:t>
      </w:r>
      <w:proofErr w:type="spellStart"/>
      <w:r w:rsidRPr="001609D5">
        <w:rPr>
          <w:rFonts w:ascii="Courier New" w:hAnsi="Courier New" w:cs="Courier New"/>
          <w:color w:val="795E26"/>
          <w:sz w:val="16"/>
          <w:szCs w:val="16"/>
        </w:rPr>
        <w:t>t_Tmax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.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timeout</w:t>
      </w:r>
      <w:proofErr w:type="spellEnd"/>
    </w:p>
    <w:p w14:paraId="409DBD7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{</w:t>
      </w:r>
    </w:p>
    <w:p w14:paraId="7E796CA4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    </w:t>
      </w:r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// verdict fail No </w:t>
      </w:r>
      <w:proofErr w:type="spellStart"/>
      <w:r w:rsidRPr="001609D5">
        <w:rPr>
          <w:rFonts w:ascii="Courier New" w:hAnsi="Courier New" w:cs="Courier New"/>
          <w:color w:val="008000"/>
          <w:sz w:val="16"/>
          <w:szCs w:val="16"/>
        </w:rPr>
        <w:t>RRCSetupRequest</w:t>
      </w:r>
      <w:proofErr w:type="spellEnd"/>
      <w:r w:rsidRPr="001609D5">
        <w:rPr>
          <w:rFonts w:ascii="Courier New" w:hAnsi="Courier New" w:cs="Courier New"/>
          <w:color w:val="008000"/>
          <w:sz w:val="16"/>
          <w:szCs w:val="16"/>
        </w:rPr>
        <w:t xml:space="preserve"> received</w:t>
      </w:r>
    </w:p>
    <w:p w14:paraId="1349D28E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              </w:t>
      </w:r>
      <w:proofErr w:type="spellStart"/>
      <w:r w:rsidRPr="001609D5">
        <w:rPr>
          <w:rFonts w:ascii="Courier New" w:hAnsi="Courier New" w:cs="Courier New"/>
          <w:color w:val="3B3B3B"/>
          <w:sz w:val="16"/>
          <w:szCs w:val="16"/>
        </w:rPr>
        <w:t>f_NR_SetVerdictFailOrInconc</w:t>
      </w:r>
      <w:proofErr w:type="spellEnd"/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 (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__FILE__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0000FF"/>
          <w:sz w:val="16"/>
          <w:szCs w:val="16"/>
        </w:rPr>
        <w:t>__LINE__</w:t>
      </w:r>
      <w:r w:rsidRPr="001609D5">
        <w:rPr>
          <w:rFonts w:ascii="Courier New" w:hAnsi="Courier New" w:cs="Courier New"/>
          <w:color w:val="3B3B3B"/>
          <w:sz w:val="16"/>
          <w:szCs w:val="16"/>
        </w:rPr>
        <w:t xml:space="preserve">, </w:t>
      </w:r>
      <w:r w:rsidRPr="001609D5">
        <w:rPr>
          <w:rFonts w:ascii="Courier New" w:hAnsi="Courier New" w:cs="Courier New"/>
          <w:color w:val="A31515"/>
          <w:sz w:val="16"/>
          <w:szCs w:val="16"/>
        </w:rPr>
        <w:t>"Test Case 6.4.1.1 Step 13"</w:t>
      </w:r>
      <w:r w:rsidRPr="001609D5">
        <w:rPr>
          <w:rFonts w:ascii="Courier New" w:hAnsi="Courier New" w:cs="Courier New"/>
          <w:color w:val="3B3B3B"/>
          <w:sz w:val="16"/>
          <w:szCs w:val="16"/>
        </w:rPr>
        <w:t>);</w:t>
      </w:r>
    </w:p>
    <w:p w14:paraId="121F588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   }</w:t>
      </w:r>
    </w:p>
    <w:p w14:paraId="5794A6DC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  }</w:t>
      </w:r>
    </w:p>
    <w:p w14:paraId="7CD22201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    }</w:t>
      </w:r>
    </w:p>
    <w:p w14:paraId="246F89A2" w14:textId="77777777" w:rsidR="001609D5" w:rsidRPr="001609D5" w:rsidRDefault="001609D5" w:rsidP="001609D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rPr>
          <w:rFonts w:ascii="Courier New" w:hAnsi="Courier New" w:cs="Courier New"/>
          <w:color w:val="3B3B3B"/>
          <w:sz w:val="16"/>
          <w:szCs w:val="16"/>
        </w:rPr>
      </w:pPr>
      <w:r w:rsidRPr="001609D5">
        <w:rPr>
          <w:rFonts w:ascii="Courier New" w:hAnsi="Courier New" w:cs="Courier New"/>
          <w:color w:val="3B3B3B"/>
          <w:sz w:val="16"/>
          <w:szCs w:val="16"/>
        </w:rPr>
        <w:t>    }</w:t>
      </w:r>
    </w:p>
    <w:p w14:paraId="65FFDCB2" w14:textId="77777777" w:rsidR="001609D5" w:rsidRDefault="001609D5" w:rsidP="001609D5">
      <w:pPr>
        <w:shd w:val="clear" w:color="auto" w:fill="FFFFFF"/>
        <w:spacing w:line="240" w:lineRule="atLeast"/>
        <w:rPr>
          <w:rFonts w:ascii="Consolas" w:hAnsi="Consolas"/>
          <w:color w:val="3B3B3B"/>
          <w:sz w:val="18"/>
          <w:szCs w:val="18"/>
        </w:rPr>
      </w:pPr>
    </w:p>
    <w:p w14:paraId="7B939EEA" w14:textId="72832400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3C52D1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366E9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1CDEE933" w:rsidR="008F1E04" w:rsidRPr="000D7399" w:rsidRDefault="00514E9A" w:rsidP="00366E91">
            <w:pPr>
              <w:rPr>
                <w:rFonts w:ascii="Arial" w:hAnsi="Arial" w:cs="Arial"/>
              </w:rPr>
            </w:pPr>
            <w:r w:rsidRPr="00514E9A">
              <w:rPr>
                <w:rFonts w:ascii="Arial" w:hAnsi="Arial" w:cs="Arial"/>
              </w:rPr>
              <w:t>f_NR_RRCResumeComplete_Def</w:t>
            </w:r>
          </w:p>
        </w:tc>
      </w:tr>
      <w:tr w:rsidR="008F1E04" w:rsidRPr="00E12CDE" w14:paraId="39A97DCB" w14:textId="77777777" w:rsidTr="003C52D1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366E9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1B68C584" w:rsidR="008F1E04" w:rsidRPr="005034ED" w:rsidRDefault="003C52D1" w:rsidP="003C52D1">
            <w:pPr>
              <w:autoSpaceDE w:val="0"/>
              <w:autoSpaceDN w:val="0"/>
              <w:adjustRightInd w:val="0"/>
              <w:jc w:val="both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1. </w:t>
            </w:r>
            <w:r w:rsidRPr="00CA609E">
              <w:rPr>
                <w:rFonts w:ascii="Arial" w:hAnsi="Arial" w:cs="Arial"/>
              </w:rPr>
              <w:t>RRCResumeComplete has been received so SS can switch back to SR based UL Grant configurations now.</w:t>
            </w:r>
          </w:p>
        </w:tc>
      </w:tr>
      <w:tr w:rsidR="008F1E04" w:rsidRPr="00E12CDE" w14:paraId="3258C862" w14:textId="77777777" w:rsidTr="003C52D1">
        <w:tc>
          <w:tcPr>
            <w:tcW w:w="1985" w:type="dxa"/>
          </w:tcPr>
          <w:p w14:paraId="364BB002" w14:textId="77777777" w:rsidR="008F1E04" w:rsidRPr="00E12CDE" w:rsidRDefault="008F1E04" w:rsidP="00366E9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02772257" w:rsidR="005034ED" w:rsidRPr="005034ED" w:rsidRDefault="003C52D1" w:rsidP="005034E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</w:t>
            </w:r>
            <w:r w:rsidR="00CA609E" w:rsidRPr="00CA609E">
              <w:rPr>
                <w:rFonts w:cs="Arial"/>
              </w:rPr>
              <w:t xml:space="preserve">Added a flag </w:t>
            </w:r>
            <w:r w:rsidR="00CA609E">
              <w:rPr>
                <w:rFonts w:cs="Arial"/>
              </w:rPr>
              <w:t>p_</w:t>
            </w:r>
            <w:r w:rsidR="00CA609E" w:rsidRPr="00CA609E">
              <w:rPr>
                <w:rFonts w:cs="Arial"/>
              </w:rPr>
              <w:t xml:space="preserve">SRGrantEnable to control the UL Grant configuration as SR based in function </w:t>
            </w:r>
            <w:r w:rsidR="00CA609E" w:rsidRPr="00514E9A">
              <w:rPr>
                <w:rFonts w:cs="Arial"/>
              </w:rPr>
              <w:t>f_NR_RRCResumeComplete_Def</w:t>
            </w:r>
            <w:r w:rsidR="00CA609E">
              <w:rPr>
                <w:rFonts w:cs="Arial"/>
              </w:rPr>
              <w:t>.</w:t>
            </w:r>
          </w:p>
          <w:p w14:paraId="36493A92" w14:textId="621A4DBE" w:rsidR="008F1E04" w:rsidRPr="005034ED" w:rsidRDefault="008F1E04" w:rsidP="00366E9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3C52D1">
        <w:tc>
          <w:tcPr>
            <w:tcW w:w="1985" w:type="dxa"/>
          </w:tcPr>
          <w:p w14:paraId="130C2D2C" w14:textId="77777777" w:rsidR="008F1E04" w:rsidRPr="00E12CDE" w:rsidRDefault="008F1E04" w:rsidP="00366E9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306A896F" w:rsidR="008F1E04" w:rsidRPr="000D7399" w:rsidRDefault="00D44B4A" w:rsidP="00366E91">
            <w:pPr>
              <w:rPr>
                <w:rFonts w:ascii="Arial" w:hAnsi="Arial" w:cs="Arial"/>
                <w:lang w:eastAsia="zh-CN"/>
              </w:rPr>
            </w:pPr>
            <w:r w:rsidRPr="00EA2023">
              <w:rPr>
                <w:rFonts w:ascii="Arial" w:hAnsi="Arial" w:cs="Arial"/>
              </w:rPr>
              <w:t>NR5GC\NR5GC_RRCSteps.ttcn</w:t>
            </w:r>
          </w:p>
        </w:tc>
      </w:tr>
      <w:tr w:rsidR="008D0E15" w:rsidRPr="007E766E" w14:paraId="6859F235" w14:textId="77777777" w:rsidTr="003C52D1">
        <w:tc>
          <w:tcPr>
            <w:tcW w:w="1985" w:type="dxa"/>
          </w:tcPr>
          <w:p w14:paraId="34A5EA1D" w14:textId="58A64180" w:rsidR="008D0E15" w:rsidRPr="00A356DA" w:rsidRDefault="007E766E" w:rsidP="00366E9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56DA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44101E45" w14:textId="77777777" w:rsidR="008D0E15" w:rsidRPr="00A356DA" w:rsidRDefault="007E766E" w:rsidP="00366E91">
            <w:pPr>
              <w:rPr>
                <w:rFonts w:ascii="Arial" w:hAnsi="Arial" w:cs="Arial"/>
                <w:highlight w:val="cyan"/>
              </w:rPr>
            </w:pPr>
            <w:r w:rsidRPr="00A356DA">
              <w:rPr>
                <w:rFonts w:ascii="Arial" w:hAnsi="Arial" w:cs="Arial"/>
                <w:highlight w:val="cyan"/>
              </w:rPr>
              <w:t>See change 1 - reconfigure RACH procedure as for initial access</w:t>
            </w:r>
          </w:p>
          <w:p w14:paraId="09079E62" w14:textId="77777777" w:rsidR="00272AD0" w:rsidRPr="005E21B7" w:rsidRDefault="00272AD0" w:rsidP="00366E91">
            <w:pPr>
              <w:rPr>
                <w:rFonts w:ascii="Arial" w:hAnsi="Arial" w:cs="Arial"/>
                <w:highlight w:val="cyan"/>
              </w:rPr>
            </w:pPr>
          </w:p>
          <w:p w14:paraId="1C390EED" w14:textId="77777777" w:rsidR="000C5C10" w:rsidRPr="005E21B7" w:rsidRDefault="000C5C10" w:rsidP="000C5C10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Same change done in</w:t>
            </w:r>
          </w:p>
          <w:p w14:paraId="2C3B9860" w14:textId="77A1FB77" w:rsidR="000C5C10" w:rsidRPr="005E21B7" w:rsidRDefault="000C5C10" w:rsidP="000C5C10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 xml:space="preserve"> fl_TC_8_1_1_1_1_TestBody</w:t>
            </w:r>
          </w:p>
          <w:p w14:paraId="0DAF0A12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f_TC_8_1_5_8_2_x_NR5GC_TestBody</w:t>
            </w:r>
          </w:p>
          <w:p w14:paraId="69B8E121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f_TC_8_1_5_8_1_NR5GC_TestBody</w:t>
            </w:r>
          </w:p>
          <w:p w14:paraId="01467C54" w14:textId="77777777" w:rsidR="00B135D8" w:rsidRPr="005E21B7" w:rsidRDefault="00B135D8" w:rsidP="00B135D8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f_TC_8_1_5_9_3_NR5GC_TestBody</w:t>
            </w:r>
          </w:p>
          <w:p w14:paraId="20AE5649" w14:textId="74455D1D" w:rsidR="00275F7D" w:rsidRPr="005E21B7" w:rsidRDefault="00177382" w:rsidP="00355649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f_TC_8_2_6_2_4_NR5GC_TestBody</w:t>
            </w:r>
          </w:p>
          <w:p w14:paraId="3F4C7F66" w14:textId="77777777" w:rsidR="00275F7D" w:rsidRPr="005E21B7" w:rsidRDefault="00275F7D" w:rsidP="00275F7D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fl_TC_8_2_7_2_1_TestBody</w:t>
            </w:r>
          </w:p>
          <w:p w14:paraId="41F1C57E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fl_TC_11_3_1a_TestBody</w:t>
            </w:r>
          </w:p>
          <w:p w14:paraId="7FB7F2F7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fl_TC_11_3_3_TestBody</w:t>
            </w:r>
          </w:p>
          <w:p w14:paraId="7C91C274" w14:textId="77777777" w:rsidR="00A356DA" w:rsidRPr="005E21B7" w:rsidRDefault="00A356DA" w:rsidP="00A356DA">
            <w:pPr>
              <w:rPr>
                <w:rFonts w:ascii="Arial" w:hAnsi="Arial" w:cs="Arial"/>
                <w:highlight w:val="cyan"/>
              </w:rPr>
            </w:pPr>
            <w:r w:rsidRPr="005E21B7">
              <w:rPr>
                <w:rFonts w:ascii="Arial" w:hAnsi="Arial" w:cs="Arial"/>
                <w:highlight w:val="cyan"/>
              </w:rPr>
              <w:t>fl_TC_11_3_6and6a_TestBody</w:t>
            </w:r>
          </w:p>
          <w:p w14:paraId="5C13380B" w14:textId="7962EDB7" w:rsidR="000C5C10" w:rsidRPr="007E766E" w:rsidRDefault="00A356DA" w:rsidP="00A356DA">
            <w:pPr>
              <w:rPr>
                <w:rFonts w:ascii="Arial" w:hAnsi="Arial" w:cs="Arial"/>
              </w:rPr>
            </w:pPr>
            <w:r w:rsidRPr="005E21B7">
              <w:rPr>
                <w:rFonts w:ascii="Arial" w:hAnsi="Arial" w:cs="Arial"/>
                <w:highlight w:val="cyan"/>
              </w:rPr>
              <w:t>fl_TC_11_3_11_TestBody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1778F">
        <w:tc>
          <w:tcPr>
            <w:tcW w:w="9629" w:type="dxa"/>
          </w:tcPr>
          <w:p w14:paraId="37887378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>function f_NR_RRCResumeComplete_Def(NR_CellId_Type p_NR_CellId,</w:t>
            </w:r>
          </w:p>
          <w:p w14:paraId="08C29CB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cr_38508_RRCResumeComplete)</w:t>
            </w:r>
          </w:p>
          <w:p w14:paraId="2D039F7B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7F09FA96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3CDF429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5C0A0BCB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0873576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BEC7FB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//The UE transmits an RRCResumeComplete message.</w:t>
            </w:r>
          </w:p>
          <w:p w14:paraId="4AEBF73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5977656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547AD0C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SRB.receive(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car_NR_SRB1_RrcNasPdu_IND(p_NR_CellId, p_ExpectedRRCResumeComplete, ?)) -&gt; value v_ReceivedAsp{</w:t>
            </w:r>
          </w:p>
          <w:p w14:paraId="06A8356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7E1501A9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06EDA36A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5A2C61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2F574C9" w14:textId="30963D1E" w:rsidR="008F1E04" w:rsidRPr="005571C5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7D5833B9" w14:textId="77777777" w:rsidR="008F1E04" w:rsidRDefault="008F1E04" w:rsidP="008F1E04">
      <w:pPr>
        <w:rPr>
          <w:rFonts w:ascii="Arial" w:hAnsi="Arial"/>
          <w:b/>
        </w:rPr>
      </w:pPr>
    </w:p>
    <w:p w14:paraId="3BC54129" w14:textId="77777777" w:rsidR="008F1E04" w:rsidRDefault="008F1E04" w:rsidP="008F1E04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1778F">
        <w:tc>
          <w:tcPr>
            <w:tcW w:w="9629" w:type="dxa"/>
          </w:tcPr>
          <w:p w14:paraId="6A412B7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p_SRGrantEnable = Set to false if periodic Grant was off in f_NR_SendRRCResume_Def.  //WA#WI=1271929</w:t>
            </w:r>
          </w:p>
          <w:p w14:paraId="612CA029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*/</w:t>
            </w:r>
          </w:p>
          <w:p w14:paraId="08092661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function f_NR_RRCResumeComplete_Def(NR_CellId_Type p_NR_CellId,</w:t>
            </w:r>
          </w:p>
          <w:p w14:paraId="621216C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template(present) UL_DCCH_Message p_ExpectedRRCResumeComplete := cr_38508_RRCResumeComplete,</w:t>
            </w:r>
          </w:p>
          <w:p w14:paraId="6B00AB5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boolean p_SRGrantEnable := true) //WA#WI=1271929</w:t>
            </w:r>
          </w:p>
          <w:p w14:paraId="13B9A9F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runs on NR_BASE_PTC return  template (omit) NG_NAS_MSG_Indication_Type</w:t>
            </w:r>
          </w:p>
          <w:p w14:paraId="54B9D9F8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78EBE13F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template (omit) NG_NAS_MSG_Indication_Type v_DedicatedNAS_Message := omit; //@sic R5s191051 change 4 sic@</w:t>
            </w:r>
          </w:p>
          <w:p w14:paraId="0C2D2C2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var NR_SRB_COMMON_IND v_ReceivedAsp;</w:t>
            </w:r>
          </w:p>
          <w:p w14:paraId="3C033D77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59D6A5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RRCResumeComplete message.</w:t>
            </w:r>
          </w:p>
          <w:p w14:paraId="088C5EA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alt { // @sic R5s200403 sic@</w:t>
            </w:r>
          </w:p>
          <w:p w14:paraId="0C18A116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SRB.receive(car_NR_SRB1_RrcPdu_IND(p_NR_CellId, p_ExpectedRRCResumeComplete)) -&gt; value v_ReceivedAsp{}</w:t>
            </w:r>
          </w:p>
          <w:p w14:paraId="27E8901A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gramStart"/>
            <w:r w:rsidRPr="0081778F">
              <w:rPr>
                <w:rFonts w:ascii="Courier New" w:hAnsi="Courier New" w:cs="Courier New"/>
                <w:sz w:val="18"/>
                <w:szCs w:val="18"/>
              </w:rPr>
              <w:t>SRB.receive(</w:t>
            </w:r>
            <w:proofErr w:type="gramEnd"/>
            <w:r w:rsidRPr="0081778F">
              <w:rPr>
                <w:rFonts w:ascii="Courier New" w:hAnsi="Courier New" w:cs="Courier New"/>
                <w:sz w:val="18"/>
                <w:szCs w:val="18"/>
              </w:rPr>
              <w:t>car_NR_SRB1_RrcNasPdu_IND(p_NR_CellId, p_ExpectedRRCResumeComplete, ?)) -&gt; value v_ReceivedAsp{</w:t>
            </w:r>
          </w:p>
          <w:p w14:paraId="1FECF76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  v_DedicatedNAS_Message := v_ReceivedAsp.Signalling.Nas[0];</w:t>
            </w:r>
          </w:p>
          <w:p w14:paraId="60DB3E72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5F77F11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2D29F59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 </w:t>
            </w: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if(p_SRGrantEnable) //WA#WI=1271929</w:t>
            </w:r>
          </w:p>
          <w:p w14:paraId="3537C996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{</w:t>
            </w:r>
          </w:p>
          <w:p w14:paraId="383D586F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// The SS starts the UL </w:t>
            </w:r>
            <w:proofErr w:type="gramStart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default(</w:t>
            </w:r>
            <w:proofErr w:type="gramEnd"/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>SR Based) grant transmission.</w:t>
            </w:r>
          </w:p>
          <w:p w14:paraId="2476651B" w14:textId="77777777" w:rsidR="0081778F" w:rsidRPr="00B6673D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f_NR_ULGrantConfiguration_Start(p_NR_CellId);</w:t>
            </w:r>
          </w:p>
          <w:p w14:paraId="6D117AEC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B6673D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52A59FD4" w14:textId="77777777" w:rsidR="0081778F" w:rsidRPr="0081778F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  return v_DedicatedNAS_Message;</w:t>
            </w:r>
          </w:p>
          <w:p w14:paraId="180AD6AA" w14:textId="36F157AA" w:rsidR="008F1E04" w:rsidRPr="00B5380A" w:rsidRDefault="0081778F" w:rsidP="008177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1778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52068C7" w14:textId="77777777" w:rsidR="007E766E" w:rsidRDefault="007E766E" w:rsidP="007E766E">
      <w:pPr>
        <w:tabs>
          <w:tab w:val="left" w:pos="432"/>
        </w:tabs>
        <w:rPr>
          <w:lang w:val="en-US"/>
        </w:rPr>
      </w:pPr>
    </w:p>
    <w:p w14:paraId="5801BB28" w14:textId="03711ADE" w:rsidR="007E766E" w:rsidRPr="00B802E7" w:rsidRDefault="007E766E" w:rsidP="007E766E">
      <w:pPr>
        <w:tabs>
          <w:tab w:val="left" w:pos="432"/>
        </w:tabs>
        <w:rPr>
          <w:rFonts w:ascii="Arial" w:hAnsi="Arial" w:cs="Arial"/>
          <w:b/>
        </w:rPr>
      </w:pPr>
      <w:r w:rsidRPr="007E766E">
        <w:rPr>
          <w:lang w:val="en-US"/>
        </w:rPr>
        <w:t xml:space="preserve">  </w:t>
      </w:r>
      <w:r w:rsidRPr="00B802E7">
        <w:rPr>
          <w:rFonts w:ascii="Arial" w:hAnsi="Arial" w:cs="Arial"/>
          <w:b/>
          <w:highlight w:val="cyan"/>
        </w:rPr>
        <w:t>MCC160 proposed implementation</w:t>
      </w:r>
    </w:p>
    <w:p w14:paraId="7A6E8101" w14:textId="5575BFC4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function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f_NR_RRCResumeComplete_Def(NR_CellId_Type p_NR_CellId,</w:t>
      </w:r>
    </w:p>
    <w:p w14:paraId="7C57EAE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                             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template(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>present) UL_DCCH_Message p_ExpectedRRCResumeComplete := cr_38508_RRCResumeComplete)</w:t>
      </w:r>
    </w:p>
    <w:p w14:paraId="53DBEE0B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runs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on NR_BASE_PTC return  template (omit) NG_NAS_MSG_Indication_Type</w:t>
      </w:r>
    </w:p>
    <w:p w14:paraId="37481083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{</w:t>
      </w:r>
    </w:p>
    <w:p w14:paraId="62AE36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template (omit) NG_NAS_MSG_Indication_Type v_DedicatedNAS_Message := omit; //@sic R5s191051 change 4 sic@</w:t>
      </w:r>
    </w:p>
    <w:p w14:paraId="5068D0F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var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NR_SRB_COMMON_IND v_ReceivedAsp;</w:t>
      </w:r>
    </w:p>
    <w:p w14:paraId="6025C0F7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</w:p>
    <w:p w14:paraId="23689BC6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//The UE transmits an RRCResumeComplete message.</w:t>
      </w:r>
    </w:p>
    <w:p w14:paraId="7F2CBED0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alt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{ // @sic R5s200403 sic@</w:t>
      </w:r>
    </w:p>
    <w:p w14:paraId="72A12121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SRB.receive(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>car_NR_SRB1_RrcPdu_IND(p_NR_CellId, p_ExpectedRRCResumeComplete)) -&gt; value v_ReceivedAsp{}</w:t>
      </w:r>
    </w:p>
    <w:p w14:paraId="2A80DAA9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[]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SRB.receive(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car_NR_SRB1_RrcNasPdu_IND(p_NR_CellId, p_ExpectedRRCResumeComplete, ?)) -&gt;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value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v_ReceivedAsp{</w:t>
      </w:r>
    </w:p>
    <w:p w14:paraId="2C515FFC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  v_DedicatedNAS_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Message :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>= v_ReceivedAsp.Signalling.Nas[0];</w:t>
      </w:r>
    </w:p>
    <w:p w14:paraId="48DC112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     }</w:t>
      </w:r>
    </w:p>
    <w:p w14:paraId="3D8BC1E4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}</w:t>
      </w:r>
    </w:p>
    <w:p w14:paraId="359A19C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 Reconfigure SS - set DcchDtch on USS with DCI format 1_1</w:t>
      </w:r>
    </w:p>
    <w:p w14:paraId="73DC9C5F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//@sic R5s240461 sic@</w:t>
      </w:r>
    </w:p>
    <w:p w14:paraId="7167CC9D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f_NR_SS_ReconfigSStoUSS_DCI1_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1(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>p_NR_CellId);</w:t>
      </w:r>
    </w:p>
    <w:p w14:paraId="362196A7" w14:textId="7F51D270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>// Reconfigure RACH procedure as for initial access.  @sic R5s240440 sic@</w:t>
      </w:r>
    </w:p>
    <w:p w14:paraId="419D42A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 xml:space="preserve">    f_NR_SS_RachProcedureConfig_</w:t>
      </w:r>
      <w:proofErr w:type="gramStart"/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>Def(</w:t>
      </w:r>
      <w:proofErr w:type="gramEnd"/>
      <w:r w:rsidRPr="007E766E">
        <w:rPr>
          <w:rFonts w:ascii="Courier New" w:hAnsi="Courier New" w:cs="Courier New"/>
          <w:sz w:val="16"/>
          <w:szCs w:val="16"/>
          <w:highlight w:val="cyan"/>
          <w:lang w:val="en-US"/>
        </w:rPr>
        <w:t>p_NR_CellId);</w:t>
      </w:r>
    </w:p>
    <w:p w14:paraId="49122302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</w:p>
    <w:p w14:paraId="57D5DB9E" w14:textId="77777777" w:rsidR="007E766E" w:rsidRPr="007E766E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gramStart"/>
      <w:r w:rsidRPr="007E766E">
        <w:rPr>
          <w:rFonts w:ascii="Courier New" w:hAnsi="Courier New" w:cs="Courier New"/>
          <w:sz w:val="16"/>
          <w:szCs w:val="16"/>
          <w:lang w:val="en-US"/>
        </w:rPr>
        <w:t>return</w:t>
      </w:r>
      <w:proofErr w:type="gramEnd"/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v_DedicatedNAS_Message;</w:t>
      </w:r>
    </w:p>
    <w:p w14:paraId="209ADC4A" w14:textId="425718B6" w:rsidR="00CE06FC" w:rsidRDefault="007E766E" w:rsidP="007E7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sz w:val="16"/>
          <w:szCs w:val="16"/>
          <w:lang w:val="en-US"/>
        </w:rPr>
      </w:pPr>
      <w:r w:rsidRPr="007E766E">
        <w:rPr>
          <w:rFonts w:ascii="Courier New" w:hAnsi="Courier New" w:cs="Courier New"/>
          <w:sz w:val="16"/>
          <w:szCs w:val="16"/>
          <w:lang w:val="en-US"/>
        </w:rPr>
        <w:t xml:space="preserve">  }</w:t>
      </w:r>
    </w:p>
    <w:p w14:paraId="09F33480" w14:textId="77777777" w:rsidR="007E766E" w:rsidRPr="007E766E" w:rsidRDefault="007E766E" w:rsidP="007E766E">
      <w:pPr>
        <w:rPr>
          <w:rFonts w:ascii="Courier New" w:hAnsi="Courier New" w:cs="Courier New"/>
          <w:sz w:val="16"/>
          <w:szCs w:val="16"/>
          <w:lang w:val="en-US"/>
        </w:rPr>
      </w:pPr>
    </w:p>
    <w:sectPr w:rsidR="007E766E" w:rsidRPr="007E766E" w:rsidSect="004F25C7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2345A" w14:textId="77777777" w:rsidR="00AA68EA" w:rsidRDefault="00AA68EA">
      <w:r>
        <w:separator/>
      </w:r>
    </w:p>
  </w:endnote>
  <w:endnote w:type="continuationSeparator" w:id="0">
    <w:p w14:paraId="58651ED3" w14:textId="77777777" w:rsidR="00AA68EA" w:rsidRDefault="00AA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43B03" w14:textId="77777777" w:rsidR="00AA68EA" w:rsidRDefault="00AA68EA">
      <w:r>
        <w:separator/>
      </w:r>
    </w:p>
  </w:footnote>
  <w:footnote w:type="continuationSeparator" w:id="0">
    <w:p w14:paraId="57BCEB98" w14:textId="77777777" w:rsidR="00AA68EA" w:rsidRDefault="00AA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366E91" w:rsidRDefault="00366E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1E70EF13" w:rsidR="00366E91" w:rsidRDefault="00366E9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F0E30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75670409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366E91" w:rsidRDefault="00366E91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366E91" w:rsidRDefault="00366E91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43DFB70A" w:rsidR="00366E91" w:rsidRDefault="00366E91">
    <w:pPr>
      <w:pStyle w:val="Header"/>
      <w:tabs>
        <w:tab w:val="right" w:pos="9639"/>
      </w:tabs>
    </w:pPr>
    <w:r>
      <w:tab/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0BF4A8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350833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366E91" w:rsidRDefault="00366E91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366E91" w:rsidRDefault="00366E91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271AB996" w:rsidR="00366E91" w:rsidRDefault="00366E9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A3324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9133309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366E91" w:rsidRDefault="00366E91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366E91" w:rsidRDefault="00366E91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A5EB8"/>
    <w:multiLevelType w:val="hybridMultilevel"/>
    <w:tmpl w:val="8524266C"/>
    <w:lvl w:ilvl="0" w:tplc="921CE2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7"/>
  </w:num>
  <w:num w:numId="3">
    <w:abstractNumId w:val="13"/>
  </w:num>
  <w:num w:numId="4">
    <w:abstractNumId w:val="15"/>
  </w:num>
  <w:num w:numId="5">
    <w:abstractNumId w:val="4"/>
  </w:num>
  <w:num w:numId="6">
    <w:abstractNumId w:val="1"/>
  </w:num>
  <w:num w:numId="7">
    <w:abstractNumId w:val="10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11"/>
  </w:num>
  <w:num w:numId="13">
    <w:abstractNumId w:val="0"/>
  </w:num>
  <w:num w:numId="14">
    <w:abstractNumId w:val="2"/>
  </w:num>
  <w:num w:numId="15">
    <w:abstractNumId w:val="9"/>
  </w:num>
  <w:num w:numId="16">
    <w:abstractNumId w:val="8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1EF1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2D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088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5C10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4439"/>
    <w:rsid w:val="00156707"/>
    <w:rsid w:val="001609D5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77382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A0F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AD0"/>
    <w:rsid w:val="00273EC8"/>
    <w:rsid w:val="00274B1B"/>
    <w:rsid w:val="00275211"/>
    <w:rsid w:val="002754C9"/>
    <w:rsid w:val="00275D12"/>
    <w:rsid w:val="00275F7D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67A4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189E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27E67"/>
    <w:rsid w:val="0033008C"/>
    <w:rsid w:val="00330649"/>
    <w:rsid w:val="003319D5"/>
    <w:rsid w:val="003322F7"/>
    <w:rsid w:val="00333430"/>
    <w:rsid w:val="00333B12"/>
    <w:rsid w:val="00335FEE"/>
    <w:rsid w:val="003377FD"/>
    <w:rsid w:val="003379A7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2DE9"/>
    <w:rsid w:val="00352EF5"/>
    <w:rsid w:val="00354641"/>
    <w:rsid w:val="00355649"/>
    <w:rsid w:val="00356E58"/>
    <w:rsid w:val="00357016"/>
    <w:rsid w:val="00357F5D"/>
    <w:rsid w:val="003609EF"/>
    <w:rsid w:val="00361191"/>
    <w:rsid w:val="0036231A"/>
    <w:rsid w:val="0036376E"/>
    <w:rsid w:val="00365AD1"/>
    <w:rsid w:val="00366E9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95C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2D1"/>
    <w:rsid w:val="003C56EB"/>
    <w:rsid w:val="003C7375"/>
    <w:rsid w:val="003D31FC"/>
    <w:rsid w:val="003D350C"/>
    <w:rsid w:val="003D3D05"/>
    <w:rsid w:val="003D42B9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D4B31"/>
    <w:rsid w:val="004E1B0C"/>
    <w:rsid w:val="004E3C18"/>
    <w:rsid w:val="004F020C"/>
    <w:rsid w:val="004F152A"/>
    <w:rsid w:val="004F1B24"/>
    <w:rsid w:val="004F25C7"/>
    <w:rsid w:val="004F30F5"/>
    <w:rsid w:val="004F3E26"/>
    <w:rsid w:val="004F5BCC"/>
    <w:rsid w:val="004F69EA"/>
    <w:rsid w:val="004F76A6"/>
    <w:rsid w:val="004F7D61"/>
    <w:rsid w:val="0050051B"/>
    <w:rsid w:val="005034ED"/>
    <w:rsid w:val="00504947"/>
    <w:rsid w:val="00510B0A"/>
    <w:rsid w:val="0051486D"/>
    <w:rsid w:val="00514E9A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DDB"/>
    <w:rsid w:val="005276E6"/>
    <w:rsid w:val="00527E04"/>
    <w:rsid w:val="005302F4"/>
    <w:rsid w:val="00531704"/>
    <w:rsid w:val="005329B6"/>
    <w:rsid w:val="00532DD6"/>
    <w:rsid w:val="00534574"/>
    <w:rsid w:val="005376B1"/>
    <w:rsid w:val="005423FB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17B0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09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17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7F83"/>
    <w:rsid w:val="005E01DB"/>
    <w:rsid w:val="005E0A29"/>
    <w:rsid w:val="005E21B7"/>
    <w:rsid w:val="005E2C44"/>
    <w:rsid w:val="005E2E04"/>
    <w:rsid w:val="005E2F7D"/>
    <w:rsid w:val="005E5E44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1B93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38FF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223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024"/>
    <w:rsid w:val="00724479"/>
    <w:rsid w:val="00726820"/>
    <w:rsid w:val="00727E4A"/>
    <w:rsid w:val="00730028"/>
    <w:rsid w:val="00730E2A"/>
    <w:rsid w:val="007322B6"/>
    <w:rsid w:val="007326C0"/>
    <w:rsid w:val="0073784E"/>
    <w:rsid w:val="00742356"/>
    <w:rsid w:val="00742C1C"/>
    <w:rsid w:val="00742E5A"/>
    <w:rsid w:val="0074380A"/>
    <w:rsid w:val="007448CF"/>
    <w:rsid w:val="00744D11"/>
    <w:rsid w:val="00745BC0"/>
    <w:rsid w:val="00747169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3E4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6E80"/>
    <w:rsid w:val="007D3FB8"/>
    <w:rsid w:val="007D485D"/>
    <w:rsid w:val="007D6296"/>
    <w:rsid w:val="007D6A07"/>
    <w:rsid w:val="007D79B1"/>
    <w:rsid w:val="007E4690"/>
    <w:rsid w:val="007E4AE0"/>
    <w:rsid w:val="007E6207"/>
    <w:rsid w:val="007E766E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1778F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331E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577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34B"/>
    <w:rsid w:val="00896FA9"/>
    <w:rsid w:val="00896FDF"/>
    <w:rsid w:val="008974E7"/>
    <w:rsid w:val="008A039F"/>
    <w:rsid w:val="008A0D8B"/>
    <w:rsid w:val="008A35E3"/>
    <w:rsid w:val="008A39C1"/>
    <w:rsid w:val="008A45A6"/>
    <w:rsid w:val="008A5985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0E15"/>
    <w:rsid w:val="008D146D"/>
    <w:rsid w:val="008D1C10"/>
    <w:rsid w:val="008D1D74"/>
    <w:rsid w:val="008D30E4"/>
    <w:rsid w:val="008D3BCB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5F9B"/>
    <w:rsid w:val="0093623F"/>
    <w:rsid w:val="00941256"/>
    <w:rsid w:val="00941350"/>
    <w:rsid w:val="00941E30"/>
    <w:rsid w:val="00942244"/>
    <w:rsid w:val="009442CB"/>
    <w:rsid w:val="009445E2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B25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610"/>
    <w:rsid w:val="009B391D"/>
    <w:rsid w:val="009B48F7"/>
    <w:rsid w:val="009B7BE7"/>
    <w:rsid w:val="009C0397"/>
    <w:rsid w:val="009C0B9F"/>
    <w:rsid w:val="009C13C8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56DA"/>
    <w:rsid w:val="00A36E9B"/>
    <w:rsid w:val="00A3708B"/>
    <w:rsid w:val="00A413EB"/>
    <w:rsid w:val="00A41C5B"/>
    <w:rsid w:val="00A44A39"/>
    <w:rsid w:val="00A44DB7"/>
    <w:rsid w:val="00A455A9"/>
    <w:rsid w:val="00A46BC1"/>
    <w:rsid w:val="00A47E70"/>
    <w:rsid w:val="00A50CF0"/>
    <w:rsid w:val="00A5141D"/>
    <w:rsid w:val="00A52479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8EA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5D8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73D"/>
    <w:rsid w:val="00B6725B"/>
    <w:rsid w:val="00B676DD"/>
    <w:rsid w:val="00B67B97"/>
    <w:rsid w:val="00B67FAE"/>
    <w:rsid w:val="00B70080"/>
    <w:rsid w:val="00B71B48"/>
    <w:rsid w:val="00B73C52"/>
    <w:rsid w:val="00B74316"/>
    <w:rsid w:val="00B743EF"/>
    <w:rsid w:val="00B75E77"/>
    <w:rsid w:val="00B75F92"/>
    <w:rsid w:val="00B7729B"/>
    <w:rsid w:val="00B802E7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85A"/>
    <w:rsid w:val="00BD279D"/>
    <w:rsid w:val="00BD6BB8"/>
    <w:rsid w:val="00BD6FA9"/>
    <w:rsid w:val="00BE0B66"/>
    <w:rsid w:val="00BE1DBA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67B"/>
    <w:rsid w:val="00BF57CC"/>
    <w:rsid w:val="00BF61A2"/>
    <w:rsid w:val="00BF687B"/>
    <w:rsid w:val="00BF69C0"/>
    <w:rsid w:val="00BF7283"/>
    <w:rsid w:val="00C01BC7"/>
    <w:rsid w:val="00C01C5F"/>
    <w:rsid w:val="00C01C94"/>
    <w:rsid w:val="00C02541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30CC"/>
    <w:rsid w:val="00C84391"/>
    <w:rsid w:val="00C84657"/>
    <w:rsid w:val="00C84B9C"/>
    <w:rsid w:val="00C9030E"/>
    <w:rsid w:val="00C94DFE"/>
    <w:rsid w:val="00C95272"/>
    <w:rsid w:val="00C95985"/>
    <w:rsid w:val="00C9684B"/>
    <w:rsid w:val="00C979AE"/>
    <w:rsid w:val="00C97E21"/>
    <w:rsid w:val="00C97E79"/>
    <w:rsid w:val="00CA03F9"/>
    <w:rsid w:val="00CA15EC"/>
    <w:rsid w:val="00CA609E"/>
    <w:rsid w:val="00CB0108"/>
    <w:rsid w:val="00CB4BF5"/>
    <w:rsid w:val="00CB4F71"/>
    <w:rsid w:val="00CB5FB5"/>
    <w:rsid w:val="00CB6036"/>
    <w:rsid w:val="00CC083A"/>
    <w:rsid w:val="00CC2202"/>
    <w:rsid w:val="00CC2EB5"/>
    <w:rsid w:val="00CC311F"/>
    <w:rsid w:val="00CC3F97"/>
    <w:rsid w:val="00CC4FC4"/>
    <w:rsid w:val="00CC5026"/>
    <w:rsid w:val="00CC6427"/>
    <w:rsid w:val="00CC679C"/>
    <w:rsid w:val="00CC68D0"/>
    <w:rsid w:val="00CC6935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AD9"/>
    <w:rsid w:val="00D06D51"/>
    <w:rsid w:val="00D07C0C"/>
    <w:rsid w:val="00D11E90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4B4A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0B48"/>
    <w:rsid w:val="00D9158D"/>
    <w:rsid w:val="00D926BC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0573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411"/>
    <w:rsid w:val="00DD0541"/>
    <w:rsid w:val="00DD0950"/>
    <w:rsid w:val="00DD0C43"/>
    <w:rsid w:val="00DD11FD"/>
    <w:rsid w:val="00DD13D8"/>
    <w:rsid w:val="00DD144E"/>
    <w:rsid w:val="00DD1AC9"/>
    <w:rsid w:val="00DD2C5E"/>
    <w:rsid w:val="00DD3FCD"/>
    <w:rsid w:val="00DD6303"/>
    <w:rsid w:val="00DD70C7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0F7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179"/>
    <w:rsid w:val="00E22D01"/>
    <w:rsid w:val="00E24250"/>
    <w:rsid w:val="00E2674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67BAF"/>
    <w:rsid w:val="00E70196"/>
    <w:rsid w:val="00E70995"/>
    <w:rsid w:val="00E737F5"/>
    <w:rsid w:val="00E73AD9"/>
    <w:rsid w:val="00E74AC0"/>
    <w:rsid w:val="00E7517D"/>
    <w:rsid w:val="00E75B90"/>
    <w:rsid w:val="00E7621C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023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B789C"/>
    <w:rsid w:val="00EC0E62"/>
    <w:rsid w:val="00EC1A27"/>
    <w:rsid w:val="00EC6345"/>
    <w:rsid w:val="00ED1AAC"/>
    <w:rsid w:val="00ED2F30"/>
    <w:rsid w:val="00ED31E4"/>
    <w:rsid w:val="00ED33F0"/>
    <w:rsid w:val="00ED5081"/>
    <w:rsid w:val="00ED66A4"/>
    <w:rsid w:val="00ED67CC"/>
    <w:rsid w:val="00EE06B6"/>
    <w:rsid w:val="00EE0C9F"/>
    <w:rsid w:val="00EE0D80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55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5BB8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686"/>
    <w:rsid w:val="00F80AA3"/>
    <w:rsid w:val="00F824A4"/>
    <w:rsid w:val="00F829B4"/>
    <w:rsid w:val="00F87700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10C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DDB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1C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41C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3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6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2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4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6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1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4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8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1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2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5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4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7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3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1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8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0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8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9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3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3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8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65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5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9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2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8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1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6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0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6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1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5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9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8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4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5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6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2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6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3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7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1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8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0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4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6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5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7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3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1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6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5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6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1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1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3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8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0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3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3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2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4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4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3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9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9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4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07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90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3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5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4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0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1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1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9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0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8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1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6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7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86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0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0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0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3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0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8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1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9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2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8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3CA903-A655-4409-9B5B-4F3076BD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19</Pages>
  <Words>5800</Words>
  <Characters>33066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1900-12-31T16:00:00Z</cp:lastPrinted>
  <dcterms:created xsi:type="dcterms:W3CDTF">2024-12-03T12:30:00Z</dcterms:created>
  <dcterms:modified xsi:type="dcterms:W3CDTF">2024-12-03T13:38:00Z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