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E69C72" w14:textId="77777777" w:rsidR="00972503" w:rsidRDefault="00972503" w:rsidP="009725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R5s240711</w:t>
      </w:r>
      <w:r>
        <w:rPr>
          <w:b/>
          <w:i/>
          <w:noProof/>
          <w:sz w:val="28"/>
        </w:rPr>
        <w:fldChar w:fldCharType="end"/>
      </w:r>
    </w:p>
    <w:p w14:paraId="7D0CA909" w14:textId="77777777" w:rsidR="00972503" w:rsidRDefault="00972503" w:rsidP="0097250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2503" w14:paraId="30776BBD" w14:textId="77777777" w:rsidTr="00606F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BDC690" w14:textId="77777777" w:rsidR="00972503" w:rsidRDefault="00972503" w:rsidP="00606F7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72503" w14:paraId="1FE3BBC1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6CFAF0" w14:textId="77777777" w:rsidR="00972503" w:rsidRDefault="009725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2503" w14:paraId="5AEC1828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A6AA9C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428A5834" w14:textId="77777777" w:rsidTr="00606F73">
        <w:tc>
          <w:tcPr>
            <w:tcW w:w="142" w:type="dxa"/>
            <w:tcBorders>
              <w:left w:val="single" w:sz="4" w:space="0" w:color="auto"/>
            </w:tcBorders>
          </w:tcPr>
          <w:p w14:paraId="2E67AF8B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C62862" w14:textId="77777777" w:rsidR="00972503" w:rsidRPr="00410371" w:rsidRDefault="00972503" w:rsidP="00606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081CFA" w14:textId="77777777" w:rsidR="00972503" w:rsidRDefault="00972503" w:rsidP="00606F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54C99CE" w14:textId="77777777" w:rsidR="00972503" w:rsidRPr="00410371" w:rsidRDefault="00972503" w:rsidP="00606F7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B55EC3" w14:textId="77777777" w:rsidR="00972503" w:rsidRDefault="00972503" w:rsidP="00606F7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011A1C" w14:textId="77777777" w:rsidR="00972503" w:rsidRPr="00410371" w:rsidRDefault="00972503" w:rsidP="00606F7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05371A7" w14:textId="77777777" w:rsidR="00972503" w:rsidRDefault="00972503" w:rsidP="00606F7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3BC019" w14:textId="77777777" w:rsidR="00972503" w:rsidRPr="00410371" w:rsidRDefault="00972503" w:rsidP="00606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457445" w14:textId="77777777" w:rsidR="00972503" w:rsidRDefault="009725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72503" w14:paraId="0A52B239" w14:textId="77777777" w:rsidTr="00606F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69443" w14:textId="77777777" w:rsidR="00972503" w:rsidRDefault="00972503" w:rsidP="00606F73">
            <w:pPr>
              <w:pStyle w:val="CRCoverPage"/>
              <w:spacing w:after="0"/>
              <w:rPr>
                <w:noProof/>
              </w:rPr>
            </w:pPr>
          </w:p>
        </w:tc>
      </w:tr>
      <w:tr w:rsidR="00972503" w14:paraId="1011FC58" w14:textId="77777777" w:rsidTr="00606F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ED0E" w14:textId="77777777" w:rsidR="00972503" w:rsidRPr="00F25D98" w:rsidRDefault="00972503" w:rsidP="00606F7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2503" w14:paraId="346AD9B3" w14:textId="77777777" w:rsidTr="00606F73">
        <w:tc>
          <w:tcPr>
            <w:tcW w:w="9641" w:type="dxa"/>
            <w:gridSpan w:val="9"/>
          </w:tcPr>
          <w:p w14:paraId="1D0A6FAC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2E750F" w14:textId="77777777" w:rsidR="00972503" w:rsidRDefault="00972503" w:rsidP="009725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2503" w14:paraId="51B27724" w14:textId="77777777" w:rsidTr="00606F73">
        <w:tc>
          <w:tcPr>
            <w:tcW w:w="2835" w:type="dxa"/>
          </w:tcPr>
          <w:p w14:paraId="4B4D696F" w14:textId="77777777" w:rsidR="00972503" w:rsidRDefault="00972503" w:rsidP="00606F7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D2AEE0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8BB943" w14:textId="77777777" w:rsidR="00972503" w:rsidRDefault="009725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4F4324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F830A" w14:textId="77777777" w:rsidR="00972503" w:rsidRDefault="009725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E2CAA2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8484F1" w14:textId="77777777" w:rsidR="00972503" w:rsidRDefault="00972503" w:rsidP="00606F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2ECCE18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AB3F90" w14:textId="77777777" w:rsidR="00972503" w:rsidRDefault="00972503" w:rsidP="00606F7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91756C" w14:textId="77777777" w:rsidR="00972503" w:rsidRDefault="00972503" w:rsidP="009725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2503" w14:paraId="59E3F3F2" w14:textId="77777777" w:rsidTr="00606F73">
        <w:tc>
          <w:tcPr>
            <w:tcW w:w="9640" w:type="dxa"/>
            <w:gridSpan w:val="11"/>
          </w:tcPr>
          <w:p w14:paraId="555285CD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1854B92E" w14:textId="77777777" w:rsidTr="00606F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126907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3EA69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 6.3.1.7</w:t>
            </w:r>
            <w:r>
              <w:fldChar w:fldCharType="end"/>
            </w:r>
          </w:p>
        </w:tc>
      </w:tr>
      <w:tr w:rsidR="00972503" w14:paraId="0CE0B122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0550D715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57EB0B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1B33AA18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2F8184E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C92F98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72503" w14:paraId="2892CCED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8112653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7FC32" w14:textId="5752F23B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72503" w14:paraId="642EF92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22CC73DF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85E856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0B70490A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7919BCDC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F46BF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6F9ECEC" w14:textId="77777777" w:rsidR="00972503" w:rsidRDefault="00972503" w:rsidP="00606F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02E3FD" w14:textId="77777777" w:rsidR="00972503" w:rsidRDefault="00972503" w:rsidP="00606F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F13AF9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2024-12-18</w:t>
            </w:r>
            <w:r>
              <w:rPr>
                <w:noProof/>
              </w:rPr>
              <w:fldChar w:fldCharType="end"/>
            </w:r>
          </w:p>
        </w:tc>
      </w:tr>
      <w:tr w:rsidR="00972503" w14:paraId="1D569621" w14:textId="77777777" w:rsidTr="00606F73">
        <w:tc>
          <w:tcPr>
            <w:tcW w:w="1843" w:type="dxa"/>
            <w:tcBorders>
              <w:left w:val="single" w:sz="4" w:space="0" w:color="auto"/>
            </w:tcBorders>
          </w:tcPr>
          <w:p w14:paraId="6DAEAB4B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EE51F5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CB0BA2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8A0158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626F5A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1B80C862" w14:textId="77777777" w:rsidTr="00606F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CA3FF0" w14:textId="77777777" w:rsidR="00972503" w:rsidRDefault="00972503" w:rsidP="00606F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3ACC1" w14:textId="77777777" w:rsidR="00972503" w:rsidRDefault="00972503" w:rsidP="00606F7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076EC2" w14:textId="77777777" w:rsidR="00972503" w:rsidRDefault="00972503" w:rsidP="00606F7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30F20E" w14:textId="77777777" w:rsidR="00972503" w:rsidRDefault="00972503" w:rsidP="00606F7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C2B403" w14:textId="77777777" w:rsidR="00972503" w:rsidRDefault="00972503" w:rsidP="00606F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72503" w14:paraId="0A3D3701" w14:textId="77777777" w:rsidTr="00606F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9423A8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8A584" w14:textId="77777777" w:rsidR="00972503" w:rsidRDefault="00972503" w:rsidP="00606F7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62AFB6" w14:textId="77777777" w:rsidR="00972503" w:rsidRDefault="00972503" w:rsidP="00606F7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FBD592" w14:textId="77777777" w:rsidR="00972503" w:rsidRPr="007C2097" w:rsidRDefault="00972503" w:rsidP="00606F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72503" w14:paraId="7782F865" w14:textId="77777777" w:rsidTr="00606F73">
        <w:tc>
          <w:tcPr>
            <w:tcW w:w="1843" w:type="dxa"/>
          </w:tcPr>
          <w:p w14:paraId="6973E998" w14:textId="77777777" w:rsidR="00972503" w:rsidRDefault="00972503" w:rsidP="00606F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D549F5" w14:textId="77777777" w:rsidR="00972503" w:rsidRDefault="00972503" w:rsidP="00606F7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25B12914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023F6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F4A99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</w:t>
            </w:r>
            <w:r>
              <w:rPr>
                <w:noProof/>
              </w:rPr>
              <w:t>, at Step 26a1 the UE may send a rrcSetupREQ immediately after receiving rrcRelease while the local end is being reconfigured.</w:t>
            </w:r>
          </w:p>
          <w:p w14:paraId="624DB1A9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such a scenario the SS would transmit a preconfigured rrcSetup, and then the UE transmits a rrcSetupComplete, whereas the TTCN would exect a rrcSetupREQ.</w:t>
            </w:r>
          </w:p>
          <w:p w14:paraId="59A597AE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B8CEA5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</w:t>
            </w:r>
          </w:p>
          <w:p w14:paraId="0CDC6104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CF09C83" w14:textId="7D829E75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avoid this, its proposed to include testcase in function </w:t>
            </w:r>
            <w:r w:rsidRPr="00C231F0">
              <w:rPr>
                <w:noProof/>
              </w:rPr>
              <w:t>f_GetTestcaseAttrib_EarlyContentionResolution</w:t>
            </w:r>
            <w:r>
              <w:rPr>
                <w:noProof/>
              </w:rPr>
              <w:t>, because of which the SS wouldn’t send a preconfigured rrcSetup.</w:t>
            </w:r>
          </w:p>
        </w:tc>
      </w:tr>
      <w:tr w:rsidR="00972503" w14:paraId="69A9D535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1B5CA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7D1D6" w14:textId="77777777" w:rsidR="00972503" w:rsidRDefault="00972503" w:rsidP="009725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0217C56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5439F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05DDB3" w14:textId="77777777" w:rsidR="00972503" w:rsidRDefault="00972503" w:rsidP="0097250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Included the testcase 6.3.1.7 in function </w:t>
            </w:r>
            <w:proofErr w:type="spellStart"/>
            <w:r w:rsidRPr="00C231F0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>.</w:t>
            </w:r>
          </w:p>
          <w:p w14:paraId="5716E4C8" w14:textId="77777777" w:rsidR="00972503" w:rsidRDefault="00972503" w:rsidP="00972503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EDFFDC8" w14:textId="2453B4CF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972503" w14:paraId="1C258EDA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C37BC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32029" w14:textId="77777777" w:rsidR="00972503" w:rsidRDefault="00972503" w:rsidP="009725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30ADCA49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E5FF62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349A9" w14:textId="3A4C2F1C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testcase</w:t>
            </w:r>
          </w:p>
        </w:tc>
      </w:tr>
      <w:tr w:rsidR="00972503" w14:paraId="56F527DC" w14:textId="77777777" w:rsidTr="00606F73">
        <w:tc>
          <w:tcPr>
            <w:tcW w:w="2694" w:type="dxa"/>
            <w:gridSpan w:val="2"/>
          </w:tcPr>
          <w:p w14:paraId="16362FF5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DA90E3" w14:textId="77777777" w:rsidR="00972503" w:rsidRDefault="00972503" w:rsidP="009725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4BCB21AF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070322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0FEB85" w14:textId="320DEAE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6.3.1.7.NR5GC</w:t>
            </w:r>
          </w:p>
        </w:tc>
      </w:tr>
      <w:tr w:rsidR="00972503" w14:paraId="3CF16094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824A5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2A143" w14:textId="77777777" w:rsidR="00972503" w:rsidRDefault="00972503" w:rsidP="009725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2503" w14:paraId="0A9AE481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2F46C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3780DD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578FE0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376C4D" w14:textId="77777777" w:rsidR="00972503" w:rsidRDefault="00972503" w:rsidP="009725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429D58" w14:textId="77777777" w:rsidR="00972503" w:rsidRDefault="00972503" w:rsidP="009725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503" w14:paraId="51053EF3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CF0CB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EE83FA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49B468" w14:textId="7C792975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AE886" w14:textId="77777777" w:rsidR="00972503" w:rsidRDefault="00972503" w:rsidP="009725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74881" w14:textId="2423A338" w:rsidR="00972503" w:rsidRDefault="00972503" w:rsidP="009725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503" w14:paraId="7E9CCEDB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CD20F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364DE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13CD6" w14:textId="4F3869F6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E7D3AE" w14:textId="77777777" w:rsidR="00972503" w:rsidRDefault="00972503" w:rsidP="009725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B0904E" w14:textId="06395066" w:rsidR="00972503" w:rsidRDefault="00972503" w:rsidP="009725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503" w14:paraId="1D2D66B0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8B58C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199DCB" w14:textId="77777777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737BB" w14:textId="4245D0F8" w:rsidR="00972503" w:rsidRDefault="00972503" w:rsidP="009725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1E99C" w14:textId="77777777" w:rsidR="00972503" w:rsidRDefault="00972503" w:rsidP="009725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5BD5FF" w14:textId="5FCDFD3E" w:rsidR="00972503" w:rsidRDefault="00972503" w:rsidP="009725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503" w14:paraId="4D58A5DC" w14:textId="77777777" w:rsidTr="00606F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9399D" w14:textId="77777777" w:rsidR="00972503" w:rsidRDefault="00972503" w:rsidP="009725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2768" w14:textId="77777777" w:rsidR="00972503" w:rsidRDefault="00972503" w:rsidP="00972503">
            <w:pPr>
              <w:pStyle w:val="CRCoverPage"/>
              <w:spacing w:after="0"/>
              <w:rPr>
                <w:noProof/>
              </w:rPr>
            </w:pPr>
          </w:p>
        </w:tc>
      </w:tr>
      <w:tr w:rsidR="00972503" w14:paraId="6578771E" w14:textId="77777777" w:rsidTr="00606F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FC409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706251" w14:textId="2B8529E8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is needed in addition to changes mentioned in R5s240708</w:t>
            </w:r>
          </w:p>
        </w:tc>
      </w:tr>
      <w:tr w:rsidR="00972503" w:rsidRPr="008863B9" w14:paraId="5DDEE8F1" w14:textId="77777777" w:rsidTr="00606F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7EB4DB" w14:textId="77777777" w:rsidR="00972503" w:rsidRPr="008863B9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ED122B" w14:textId="77777777" w:rsidR="00972503" w:rsidRPr="008863B9" w:rsidRDefault="00972503" w:rsidP="009725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503" w14:paraId="02557585" w14:textId="77777777" w:rsidTr="00606F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9B3FFD" w14:textId="77777777" w:rsidR="00972503" w:rsidRDefault="00972503" w:rsidP="009725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2AFF8" w14:textId="77777777" w:rsidR="00972503" w:rsidRDefault="00972503" w:rsidP="009725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A1A2D" w14:textId="77777777" w:rsidR="00972503" w:rsidRDefault="00972503" w:rsidP="00972503">
      <w:pPr>
        <w:pStyle w:val="CRCoverPage"/>
        <w:spacing w:after="0"/>
        <w:rPr>
          <w:noProof/>
          <w:sz w:val="8"/>
          <w:szCs w:val="8"/>
        </w:rPr>
      </w:pPr>
    </w:p>
    <w:p w14:paraId="171351F5" w14:textId="77777777" w:rsidR="00F05582" w:rsidRDefault="00F05582" w:rsidP="00F05582">
      <w:pPr>
        <w:pStyle w:val="CRCoverPage"/>
        <w:spacing w:after="0"/>
        <w:rPr>
          <w:noProof/>
          <w:sz w:val="8"/>
          <w:szCs w:val="8"/>
        </w:rPr>
      </w:pPr>
    </w:p>
    <w:p w14:paraId="63648FD4" w14:textId="77777777" w:rsidR="009D0703" w:rsidRDefault="009D0703" w:rsidP="009D0703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8541186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50984A93" w14:textId="147C8A5B" w:rsidR="000E3635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0E3635" w:rsidRPr="00E91A06">
        <w:rPr>
          <w:rFonts w:ascii="Arial" w:hAnsi="Arial" w:cs="Arial"/>
          <w:iCs/>
          <w:noProof/>
        </w:rPr>
        <w:t>Table of Contents</w:t>
      </w:r>
      <w:r w:rsidR="000E3635">
        <w:rPr>
          <w:noProof/>
        </w:rPr>
        <w:tab/>
      </w:r>
      <w:r w:rsidR="000E3635">
        <w:rPr>
          <w:noProof/>
        </w:rPr>
        <w:fldChar w:fldCharType="begin"/>
      </w:r>
      <w:r w:rsidR="000E3635">
        <w:rPr>
          <w:noProof/>
        </w:rPr>
        <w:instrText xml:space="preserve"> PAGEREF _Toc185411863 \h </w:instrText>
      </w:r>
      <w:r w:rsidR="000E3635">
        <w:rPr>
          <w:noProof/>
        </w:rPr>
      </w:r>
      <w:r w:rsidR="000E3635">
        <w:rPr>
          <w:noProof/>
        </w:rPr>
        <w:fldChar w:fldCharType="separate"/>
      </w:r>
      <w:r w:rsidR="000E3635">
        <w:rPr>
          <w:noProof/>
        </w:rPr>
        <w:t>2</w:t>
      </w:r>
      <w:r w:rsidR="000E3635">
        <w:rPr>
          <w:noProof/>
        </w:rPr>
        <w:fldChar w:fldCharType="end"/>
      </w:r>
    </w:p>
    <w:p w14:paraId="7D71BD18" w14:textId="44F35A20" w:rsidR="000E3635" w:rsidRDefault="000E363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1A06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1A06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_Toc185411864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F703DCE" w14:textId="7A5BD6B0" w:rsidR="000E3635" w:rsidRDefault="000E3635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1A06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1A06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_Toc185411865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FFB384" w14:textId="1276BDB1" w:rsidR="000E3635" w:rsidRDefault="000E3635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91A06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91A06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_Toc185411866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6F96CB2F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85411864"/>
      <w:r w:rsidRPr="00E12CDE">
        <w:rPr>
          <w:rFonts w:cs="Arial"/>
        </w:rPr>
        <w:lastRenderedPageBreak/>
        <w:t>Overview</w:t>
      </w:r>
      <w:bookmarkEnd w:id="1"/>
      <w:bookmarkEnd w:id="2"/>
    </w:p>
    <w:p w14:paraId="62CCCFF8" w14:textId="0226A58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7D3887" w:rsidRPr="007D3887">
        <w:rPr>
          <w:rFonts w:cs="Arial"/>
          <w:lang w:val="en-US"/>
        </w:rPr>
        <w:t>iwd-TTCN3-B2024-06_D24wk50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85411865"/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22623878"/>
      <w:bookmarkStart w:id="8" w:name="_Toc109680267"/>
      <w:bookmarkStart w:id="9" w:name="_Toc185411866"/>
      <w:bookmarkStart w:id="10" w:name="_Toc325725665"/>
      <w:bookmarkStart w:id="11" w:name="_Toc122434493"/>
      <w:bookmarkStart w:id="12" w:name="_Toc295288970"/>
      <w:r w:rsidRPr="00E12CDE">
        <w:rPr>
          <w:b/>
          <w:lang w:val="pt-BR"/>
        </w:rPr>
        <w:t xml:space="preserve">Change </w:t>
      </w:r>
      <w:bookmarkEnd w:id="6"/>
      <w:r w:rsidRPr="00E12CDE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30903E5" w:rsidR="00273EC8" w:rsidRPr="00E12CDE" w:rsidRDefault="0077213E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163E5BE" w:rsidR="00273EC8" w:rsidRPr="000D7399" w:rsidRDefault="00792A5D" w:rsidP="00962FDE">
            <w:pPr>
              <w:spacing w:after="0"/>
              <w:rPr>
                <w:rFonts w:ascii="Arial" w:hAnsi="Arial" w:cs="Arial"/>
              </w:rPr>
            </w:pPr>
            <w:r w:rsidRPr="00792A5D">
              <w:rPr>
                <w:rFonts w:ascii="Arial" w:hAnsi="Arial" w:cs="Arial"/>
              </w:rPr>
              <w:t>f_NR5GC_PDUSessionEstablishment_InnerLoop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BF37D0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  <w:r w:rsidRPr="00732B38">
              <w:rPr>
                <w:noProof/>
              </w:rPr>
              <w:t>In current TTCN implementaiton</w:t>
            </w:r>
            <w:r>
              <w:rPr>
                <w:noProof/>
              </w:rPr>
              <w:t>, at Step 26a1 the UE may send a rrcSetupREQ immediately after receiving rrcRelease while the local end is being reconfigured.</w:t>
            </w:r>
          </w:p>
          <w:p w14:paraId="42CCDCA9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such a scenario the SS would transmit a preconfigured rrcSetup, and then the UE transmits a rrcSetupComplete, whereas the TTCN would exect a rrcSetupREQ.</w:t>
            </w:r>
          </w:p>
          <w:p w14:paraId="483A1EC7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BBA65C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testcase failure</w:t>
            </w:r>
          </w:p>
          <w:p w14:paraId="51EA111B" w14:textId="77777777" w:rsidR="000E3635" w:rsidRDefault="000E3635" w:rsidP="000E36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1B9F120D" w:rsidR="00CF375B" w:rsidRPr="003340C7" w:rsidRDefault="000E3635" w:rsidP="000E36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avoid this, its proposed to include testcase in function </w:t>
            </w:r>
            <w:r w:rsidRPr="00C231F0">
              <w:rPr>
                <w:noProof/>
              </w:rPr>
              <w:t>f_GetTestcaseAttrib_EarlyContentionResolution</w:t>
            </w:r>
            <w:r>
              <w:rPr>
                <w:noProof/>
              </w:rPr>
              <w:t>, because of which the SS wouldn’t send a preconfigured rrcSetup.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284ABF8" w14:textId="77777777" w:rsidR="000E3635" w:rsidRDefault="000E3635" w:rsidP="000E3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Included the testcase 6.3.1.7 in function </w:t>
            </w:r>
            <w:proofErr w:type="spellStart"/>
            <w:r w:rsidRPr="00C231F0">
              <w:rPr>
                <w:rFonts w:cs="Arial"/>
              </w:rPr>
              <w:t>f_GetTestcaseAttrib_EarlyContentionResolution</w:t>
            </w:r>
            <w:proofErr w:type="spellEnd"/>
            <w:r>
              <w:rPr>
                <w:rFonts w:cs="Arial"/>
              </w:rPr>
              <w:t>.</w:t>
            </w:r>
          </w:p>
          <w:p w14:paraId="66C6500A" w14:textId="77777777" w:rsidR="000E3635" w:rsidRDefault="000E3635" w:rsidP="000E363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E9F1675" w14:textId="60F96EB7" w:rsidR="00DE4E0A" w:rsidRPr="002A077B" w:rsidRDefault="000E3635" w:rsidP="000E36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3781AED2" w:rsidR="00DE4E0A" w:rsidRPr="000D7399" w:rsidRDefault="000E3635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TestcaseProperties.ttcn</w:t>
            </w:r>
            <w:proofErr w:type="spellEnd"/>
          </w:p>
        </w:tc>
      </w:tr>
    </w:tbl>
    <w:p w14:paraId="1684A5AF" w14:textId="0CCCF0DB" w:rsidR="00273EC8" w:rsidRDefault="00273EC8" w:rsidP="00273EC8"/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6236EC47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70133B5A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2CD8EA8D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18AAEAA2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6FF8004C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18304D56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10139B1C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5B3243DB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32621BB9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("TC_11_7_3_NR5GC") { return true; }</w:t>
            </w:r>
          </w:p>
          <w:p w14:paraId="78CE6903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("TC_6_4_1_1_NR5GC") { return true; }</w:t>
            </w:r>
          </w:p>
          <w:p w14:paraId="0FF8AF2D" w14:textId="219F8C02" w:rsidR="002A077B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("TC_6_4_2_2_NR5GC") { return true; }</w:t>
            </w:r>
          </w:p>
          <w:p w14:paraId="5B72381C" w14:textId="6C92A8BC" w:rsidR="003340C7" w:rsidRPr="003340C7" w:rsidRDefault="003340C7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69425DFD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function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f_GetTestcaseAttrib_EarlyContentionResolution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charstring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) return 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boolean</w:t>
            </w:r>
            <w:proofErr w:type="spellEnd"/>
          </w:p>
          <w:p w14:paraId="321CA9AD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{</w:t>
            </w:r>
          </w:p>
          <w:p w14:paraId="10A61882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select (</w:t>
            </w:r>
            <w:proofErr w:type="spellStart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p_Testcase</w:t>
            </w:r>
            <w:proofErr w:type="spellEnd"/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>) {</w:t>
            </w:r>
          </w:p>
          <w:p w14:paraId="4F06F1B7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("TC_11_3_11_NR5GC") { return true; }</w:t>
            </w:r>
          </w:p>
          <w:p w14:paraId="5873E60D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("TC_11_3_2_NR5GC") { return true; }</w:t>
            </w:r>
          </w:p>
          <w:p w14:paraId="714D6220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("TC_11_3_6_NR5GC") { return true; }</w:t>
            </w:r>
          </w:p>
          <w:p w14:paraId="40BA6AEC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("TC_11_3_6a_NR5GC") { return true; }</w:t>
            </w:r>
          </w:p>
          <w:p w14:paraId="4AA4BEF8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("TC_11_7_2_NR5GC") { return true; }</w:t>
            </w:r>
          </w:p>
          <w:p w14:paraId="2D3F04C4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  case ("TC_11_7_3_NR5GC") { return true; }</w:t>
            </w:r>
          </w:p>
          <w:p w14:paraId="65A6906B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  <w:r w:rsidRPr="00F00FCA">
              <w:rPr>
                <w:rFonts w:ascii="Courier New" w:hAnsi="Courier New" w:cs="Courier New"/>
                <w:bCs/>
                <w:sz w:val="18"/>
                <w:szCs w:val="18"/>
                <w:highlight w:val="green"/>
              </w:rPr>
              <w:t>case ("TC_6_3_1_7_NR5GC") { return true; } //WA#WI1319960 6_3_1_7</w:t>
            </w:r>
          </w:p>
          <w:p w14:paraId="41FF4212" w14:textId="77777777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("TC_6_4_1_1_NR5GC") { return true; }</w:t>
            </w:r>
          </w:p>
          <w:p w14:paraId="618A3EEB" w14:textId="78968746" w:rsidR="00F00FCA" w:rsidRPr="00F00FCA" w:rsidRDefault="00F00FCA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F00FC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case ("TC_6_4_2_2_NR5GC") { return true; }</w:t>
            </w:r>
          </w:p>
          <w:p w14:paraId="2625C754" w14:textId="6B02B297" w:rsidR="003340C7" w:rsidRPr="003340C7" w:rsidRDefault="003340C7" w:rsidP="00F00FC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3340C7">
              <w:rPr>
                <w:rFonts w:ascii="Courier New" w:hAnsi="Courier New" w:cs="Courier New"/>
                <w:b/>
                <w:sz w:val="18"/>
                <w:szCs w:val="18"/>
              </w:rPr>
              <w:t>&lt;&lt;SKIPPED CODE&gt;&gt;</w:t>
            </w:r>
          </w:p>
        </w:tc>
      </w:tr>
    </w:tbl>
    <w:p w14:paraId="449573B3" w14:textId="77777777" w:rsidR="00F9324E" w:rsidRPr="002A077B" w:rsidRDefault="00F9324E" w:rsidP="00F9324E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209ADC4A" w14:textId="77777777" w:rsidR="00CE06FC" w:rsidRPr="002A077B" w:rsidRDefault="00CE06FC" w:rsidP="005B720B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sectPr w:rsidR="00CE06FC" w:rsidRPr="002A077B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F65A00" w14:textId="77777777" w:rsidR="00786530" w:rsidRDefault="00786530">
      <w:pPr>
        <w:spacing w:after="0"/>
      </w:pPr>
      <w:r>
        <w:separator/>
      </w:r>
    </w:p>
  </w:endnote>
  <w:endnote w:type="continuationSeparator" w:id="0">
    <w:p w14:paraId="281C61AC" w14:textId="77777777" w:rsidR="00786530" w:rsidRDefault="007865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58AA" w14:textId="77777777" w:rsidR="00AB75DD" w:rsidRDefault="00AB75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F08B5B" w14:textId="77777777" w:rsidR="00AB75DD" w:rsidRDefault="00AB75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ED4AD" w14:textId="77777777" w:rsidR="00AB75DD" w:rsidRDefault="00AB75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F34B74" w14:textId="77777777" w:rsidR="00786530" w:rsidRDefault="00786530">
      <w:pPr>
        <w:spacing w:after="0"/>
      </w:pPr>
      <w:r>
        <w:separator/>
      </w:r>
    </w:p>
  </w:footnote>
  <w:footnote w:type="continuationSeparator" w:id="0">
    <w:p w14:paraId="16DF9433" w14:textId="77777777" w:rsidR="00786530" w:rsidRDefault="007865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0661E" w14:textId="77777777" w:rsidR="00AB75DD" w:rsidRDefault="00AB75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30F90" w14:textId="77777777" w:rsidR="00AB75DD" w:rsidRDefault="00AB75D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7"/>
  </w:num>
  <w:num w:numId="2" w16cid:durableId="791752271">
    <w:abstractNumId w:val="7"/>
  </w:num>
  <w:num w:numId="3" w16cid:durableId="1629386987">
    <w:abstractNumId w:val="12"/>
  </w:num>
  <w:num w:numId="4" w16cid:durableId="78525773">
    <w:abstractNumId w:val="14"/>
  </w:num>
  <w:num w:numId="5" w16cid:durableId="2107799360">
    <w:abstractNumId w:val="4"/>
  </w:num>
  <w:num w:numId="6" w16cid:durableId="311061797">
    <w:abstractNumId w:val="1"/>
  </w:num>
  <w:num w:numId="7" w16cid:durableId="267852781">
    <w:abstractNumId w:val="10"/>
  </w:num>
  <w:num w:numId="8" w16cid:durableId="49496477">
    <w:abstractNumId w:val="13"/>
  </w:num>
  <w:num w:numId="9" w16cid:durableId="1032460018">
    <w:abstractNumId w:val="3"/>
  </w:num>
  <w:num w:numId="10" w16cid:durableId="115028679">
    <w:abstractNumId w:val="6"/>
  </w:num>
  <w:num w:numId="11" w16cid:durableId="1804151294">
    <w:abstractNumId w:val="5"/>
  </w:num>
  <w:num w:numId="12" w16cid:durableId="1143303998">
    <w:abstractNumId w:val="11"/>
  </w:num>
  <w:num w:numId="13" w16cid:durableId="1103456716">
    <w:abstractNumId w:val="0"/>
  </w:num>
  <w:num w:numId="14" w16cid:durableId="1526940413">
    <w:abstractNumId w:val="2"/>
  </w:num>
  <w:num w:numId="15" w16cid:durableId="1269855271">
    <w:abstractNumId w:val="9"/>
  </w:num>
  <w:num w:numId="16" w16cid:durableId="15665840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3AD7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2C27"/>
    <w:rsid w:val="000833CA"/>
    <w:rsid w:val="00084783"/>
    <w:rsid w:val="000879B9"/>
    <w:rsid w:val="0009046C"/>
    <w:rsid w:val="00092CB6"/>
    <w:rsid w:val="00092FAB"/>
    <w:rsid w:val="0009310B"/>
    <w:rsid w:val="0009464F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2A4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3635"/>
    <w:rsid w:val="000E4DF3"/>
    <w:rsid w:val="000F0CC1"/>
    <w:rsid w:val="000F0F9C"/>
    <w:rsid w:val="000F101F"/>
    <w:rsid w:val="000F144B"/>
    <w:rsid w:val="000F3122"/>
    <w:rsid w:val="000F4C0F"/>
    <w:rsid w:val="000F6B02"/>
    <w:rsid w:val="00100682"/>
    <w:rsid w:val="00105ADC"/>
    <w:rsid w:val="00107797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037F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E4F"/>
    <w:rsid w:val="00172B9E"/>
    <w:rsid w:val="00174F39"/>
    <w:rsid w:val="001759CA"/>
    <w:rsid w:val="0018096D"/>
    <w:rsid w:val="00180B1E"/>
    <w:rsid w:val="001810A1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6BFA"/>
    <w:rsid w:val="001F6CA2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2FFD"/>
    <w:rsid w:val="00223345"/>
    <w:rsid w:val="00224097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56482"/>
    <w:rsid w:val="0026004D"/>
    <w:rsid w:val="002640DD"/>
    <w:rsid w:val="00265F33"/>
    <w:rsid w:val="002671E5"/>
    <w:rsid w:val="00267486"/>
    <w:rsid w:val="00270022"/>
    <w:rsid w:val="0027016D"/>
    <w:rsid w:val="00272062"/>
    <w:rsid w:val="00272D0B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24A2"/>
    <w:rsid w:val="002E32D7"/>
    <w:rsid w:val="002E418C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220"/>
    <w:rsid w:val="00312434"/>
    <w:rsid w:val="003143DA"/>
    <w:rsid w:val="00314A3B"/>
    <w:rsid w:val="00316D9A"/>
    <w:rsid w:val="003220BE"/>
    <w:rsid w:val="00323434"/>
    <w:rsid w:val="0032780E"/>
    <w:rsid w:val="0033008C"/>
    <w:rsid w:val="003319D5"/>
    <w:rsid w:val="003322F7"/>
    <w:rsid w:val="00333430"/>
    <w:rsid w:val="00333B12"/>
    <w:rsid w:val="003340C7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7600"/>
    <w:rsid w:val="003B10DE"/>
    <w:rsid w:val="003B11BD"/>
    <w:rsid w:val="003B205B"/>
    <w:rsid w:val="003B474C"/>
    <w:rsid w:val="003B64E1"/>
    <w:rsid w:val="003C1B53"/>
    <w:rsid w:val="003C244B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F2244"/>
    <w:rsid w:val="003F3226"/>
    <w:rsid w:val="003F32F0"/>
    <w:rsid w:val="003F3B30"/>
    <w:rsid w:val="003F3ECA"/>
    <w:rsid w:val="003F457E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BEE"/>
    <w:rsid w:val="00474FAB"/>
    <w:rsid w:val="00475984"/>
    <w:rsid w:val="00475BB0"/>
    <w:rsid w:val="00477E57"/>
    <w:rsid w:val="00480997"/>
    <w:rsid w:val="00480E1E"/>
    <w:rsid w:val="004828EB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4E4E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D08D4"/>
    <w:rsid w:val="004E1B0C"/>
    <w:rsid w:val="004E3C18"/>
    <w:rsid w:val="004F020C"/>
    <w:rsid w:val="004F152A"/>
    <w:rsid w:val="004F1B24"/>
    <w:rsid w:val="004F30F5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71C5"/>
    <w:rsid w:val="00564C5E"/>
    <w:rsid w:val="005653AA"/>
    <w:rsid w:val="00567546"/>
    <w:rsid w:val="00570611"/>
    <w:rsid w:val="00572C67"/>
    <w:rsid w:val="00574163"/>
    <w:rsid w:val="00574C7C"/>
    <w:rsid w:val="005769EE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526D"/>
    <w:rsid w:val="005B720B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60014C"/>
    <w:rsid w:val="00600608"/>
    <w:rsid w:val="006007B8"/>
    <w:rsid w:val="006022D5"/>
    <w:rsid w:val="00602A22"/>
    <w:rsid w:val="006030CA"/>
    <w:rsid w:val="006039DF"/>
    <w:rsid w:val="00605A82"/>
    <w:rsid w:val="006074DF"/>
    <w:rsid w:val="00607A6C"/>
    <w:rsid w:val="0061215C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5AB7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069E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141"/>
    <w:rsid w:val="006A5A96"/>
    <w:rsid w:val="006A5EE2"/>
    <w:rsid w:val="006A6155"/>
    <w:rsid w:val="006A61D7"/>
    <w:rsid w:val="006A681C"/>
    <w:rsid w:val="006A71C0"/>
    <w:rsid w:val="006B0C69"/>
    <w:rsid w:val="006B16E4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241"/>
    <w:rsid w:val="00702681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2B38"/>
    <w:rsid w:val="0073399F"/>
    <w:rsid w:val="0073784E"/>
    <w:rsid w:val="00742356"/>
    <w:rsid w:val="00742C1C"/>
    <w:rsid w:val="00742E5A"/>
    <w:rsid w:val="007448CF"/>
    <w:rsid w:val="007450E0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42F8"/>
    <w:rsid w:val="007845F4"/>
    <w:rsid w:val="00786530"/>
    <w:rsid w:val="00792342"/>
    <w:rsid w:val="00792A5D"/>
    <w:rsid w:val="00793138"/>
    <w:rsid w:val="00793FBC"/>
    <w:rsid w:val="0079604B"/>
    <w:rsid w:val="0079738A"/>
    <w:rsid w:val="007975D8"/>
    <w:rsid w:val="007977A8"/>
    <w:rsid w:val="007A1017"/>
    <w:rsid w:val="007A2E39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C7889"/>
    <w:rsid w:val="007D122E"/>
    <w:rsid w:val="007D3887"/>
    <w:rsid w:val="007D3FB8"/>
    <w:rsid w:val="007D485D"/>
    <w:rsid w:val="007D6296"/>
    <w:rsid w:val="007D6A07"/>
    <w:rsid w:val="007D79B1"/>
    <w:rsid w:val="007E4690"/>
    <w:rsid w:val="007E4AE0"/>
    <w:rsid w:val="007E6207"/>
    <w:rsid w:val="007E7B05"/>
    <w:rsid w:val="007F0760"/>
    <w:rsid w:val="007F0FCF"/>
    <w:rsid w:val="007F2732"/>
    <w:rsid w:val="007F349A"/>
    <w:rsid w:val="007F5059"/>
    <w:rsid w:val="007F6074"/>
    <w:rsid w:val="007F7259"/>
    <w:rsid w:val="008000A4"/>
    <w:rsid w:val="008005C9"/>
    <w:rsid w:val="00800CEF"/>
    <w:rsid w:val="0080125D"/>
    <w:rsid w:val="00801645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1E04"/>
    <w:rsid w:val="008F39A7"/>
    <w:rsid w:val="008F5EB2"/>
    <w:rsid w:val="008F686C"/>
    <w:rsid w:val="008F6B92"/>
    <w:rsid w:val="009016FD"/>
    <w:rsid w:val="00901E56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2503"/>
    <w:rsid w:val="00975657"/>
    <w:rsid w:val="00975E55"/>
    <w:rsid w:val="00975E70"/>
    <w:rsid w:val="00976349"/>
    <w:rsid w:val="009777D9"/>
    <w:rsid w:val="009819D2"/>
    <w:rsid w:val="009834DE"/>
    <w:rsid w:val="0098402B"/>
    <w:rsid w:val="00986E6B"/>
    <w:rsid w:val="009874AE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0703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8FE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BD7"/>
    <w:rsid w:val="00AA0DB4"/>
    <w:rsid w:val="00AA1EE7"/>
    <w:rsid w:val="00AA2CBC"/>
    <w:rsid w:val="00AA340C"/>
    <w:rsid w:val="00AA4B0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5820"/>
    <w:rsid w:val="00AD036C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801"/>
    <w:rsid w:val="00AE2A42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1C74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D50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990"/>
    <w:rsid w:val="00C20AC1"/>
    <w:rsid w:val="00C231F0"/>
    <w:rsid w:val="00C259BF"/>
    <w:rsid w:val="00C26DC7"/>
    <w:rsid w:val="00C31147"/>
    <w:rsid w:val="00C31799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BA2"/>
    <w:rsid w:val="00C7056B"/>
    <w:rsid w:val="00C7195A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44B9"/>
    <w:rsid w:val="00CD4A35"/>
    <w:rsid w:val="00CD7524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1CED"/>
    <w:rsid w:val="00D12C7A"/>
    <w:rsid w:val="00D13DC6"/>
    <w:rsid w:val="00D15B99"/>
    <w:rsid w:val="00D17877"/>
    <w:rsid w:val="00D2018C"/>
    <w:rsid w:val="00D2154C"/>
    <w:rsid w:val="00D22208"/>
    <w:rsid w:val="00D24991"/>
    <w:rsid w:val="00D25571"/>
    <w:rsid w:val="00D26075"/>
    <w:rsid w:val="00D268E5"/>
    <w:rsid w:val="00D26F54"/>
    <w:rsid w:val="00D270AC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6152"/>
    <w:rsid w:val="00D76276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D80"/>
    <w:rsid w:val="00DB18FC"/>
    <w:rsid w:val="00DB2373"/>
    <w:rsid w:val="00DB24F5"/>
    <w:rsid w:val="00DB7E22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C43"/>
    <w:rsid w:val="00DD11FD"/>
    <w:rsid w:val="00DD144E"/>
    <w:rsid w:val="00DD2C5E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46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5B0"/>
    <w:rsid w:val="00E60A17"/>
    <w:rsid w:val="00E60E93"/>
    <w:rsid w:val="00E663B5"/>
    <w:rsid w:val="00E70196"/>
    <w:rsid w:val="00E70995"/>
    <w:rsid w:val="00E71B93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2625"/>
    <w:rsid w:val="00EB4183"/>
    <w:rsid w:val="00EB72DB"/>
    <w:rsid w:val="00EC0E62"/>
    <w:rsid w:val="00EC1A27"/>
    <w:rsid w:val="00ED1AAC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664E"/>
    <w:rsid w:val="00EE738B"/>
    <w:rsid w:val="00EE7D7C"/>
    <w:rsid w:val="00EF2B55"/>
    <w:rsid w:val="00EF5295"/>
    <w:rsid w:val="00EF73D3"/>
    <w:rsid w:val="00EF79B9"/>
    <w:rsid w:val="00F00FCA"/>
    <w:rsid w:val="00F01B37"/>
    <w:rsid w:val="00F05582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5CC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324E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2CA6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51FE"/>
    <w:rsid w:val="00FD6FCD"/>
    <w:rsid w:val="00FD7325"/>
    <w:rsid w:val="00FD7C4D"/>
    <w:rsid w:val="00FE0428"/>
    <w:rsid w:val="00FE2DE7"/>
    <w:rsid w:val="00FE4FE9"/>
    <w:rsid w:val="00FE5B9C"/>
    <w:rsid w:val="00FF115D"/>
    <w:rsid w:val="00FF1E61"/>
    <w:rsid w:val="00FF2603"/>
    <w:rsid w:val="00FF46C9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75D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817</Words>
  <Characters>4662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37</cp:revision>
  <cp:lastPrinted>1900-12-31T16:00:00Z</cp:lastPrinted>
  <dcterms:created xsi:type="dcterms:W3CDTF">2024-12-13T16:26:00Z</dcterms:created>
  <dcterms:modified xsi:type="dcterms:W3CDTF">2024-12-18T11:01:00Z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