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64236" w14:textId="77777777" w:rsidR="009A0978" w:rsidRDefault="009A0978" w:rsidP="009A0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R5s240655</w:t>
      </w:r>
      <w:r>
        <w:rPr>
          <w:b/>
          <w:i/>
          <w:noProof/>
          <w:sz w:val="28"/>
        </w:rPr>
        <w:fldChar w:fldCharType="end"/>
      </w:r>
    </w:p>
    <w:p w14:paraId="6436B7AE" w14:textId="77777777" w:rsidR="009A0978" w:rsidRDefault="009A0978" w:rsidP="009A09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978" w14:paraId="5E03FA4A" w14:textId="77777777" w:rsidTr="001046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1728B" w14:textId="77777777" w:rsidR="009A0978" w:rsidRDefault="009A0978" w:rsidP="001046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A0978" w14:paraId="46E1483E" w14:textId="77777777" w:rsidTr="00104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5C0C6" w14:textId="77777777" w:rsidR="009A0978" w:rsidRDefault="009A0978" w:rsidP="00104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978" w14:paraId="6B456BF0" w14:textId="77777777" w:rsidTr="00104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D43F8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6333460E" w14:textId="77777777" w:rsidTr="00104680">
        <w:tc>
          <w:tcPr>
            <w:tcW w:w="142" w:type="dxa"/>
            <w:tcBorders>
              <w:left w:val="single" w:sz="4" w:space="0" w:color="auto"/>
            </w:tcBorders>
          </w:tcPr>
          <w:p w14:paraId="614AD723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C4AC9" w14:textId="77777777" w:rsidR="009A0978" w:rsidRPr="00410371" w:rsidRDefault="009A0978" w:rsidP="001046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DB82B" w14:textId="77777777" w:rsidR="009A0978" w:rsidRDefault="009A0978" w:rsidP="00104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F1779" w14:textId="77777777" w:rsidR="009A0978" w:rsidRPr="00410371" w:rsidRDefault="009A0978" w:rsidP="001046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C44C3B" w14:textId="77777777" w:rsidR="009A0978" w:rsidRDefault="009A0978" w:rsidP="001046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AD5404" w14:textId="77777777" w:rsidR="009A0978" w:rsidRPr="00410371" w:rsidRDefault="009A0978" w:rsidP="001046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7CFC77" w14:textId="77777777" w:rsidR="009A0978" w:rsidRDefault="009A0978" w:rsidP="001046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E20FF" w14:textId="77777777" w:rsidR="009A0978" w:rsidRPr="00410371" w:rsidRDefault="009A0978" w:rsidP="00104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4A038" w14:textId="77777777" w:rsidR="009A0978" w:rsidRDefault="009A0978" w:rsidP="00104680">
            <w:pPr>
              <w:pStyle w:val="CRCoverPage"/>
              <w:spacing w:after="0"/>
              <w:rPr>
                <w:noProof/>
              </w:rPr>
            </w:pPr>
          </w:p>
        </w:tc>
      </w:tr>
      <w:tr w:rsidR="009A0978" w14:paraId="213201FC" w14:textId="77777777" w:rsidTr="00104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36C64" w14:textId="77777777" w:rsidR="009A0978" w:rsidRDefault="009A0978" w:rsidP="00104680">
            <w:pPr>
              <w:pStyle w:val="CRCoverPage"/>
              <w:spacing w:after="0"/>
              <w:rPr>
                <w:noProof/>
              </w:rPr>
            </w:pPr>
          </w:p>
        </w:tc>
      </w:tr>
      <w:tr w:rsidR="009A0978" w14:paraId="373A3741" w14:textId="77777777" w:rsidTr="001046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82E93B" w14:textId="77777777" w:rsidR="009A0978" w:rsidRPr="00F25D98" w:rsidRDefault="009A0978" w:rsidP="001046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978" w14:paraId="2AAEB91A" w14:textId="77777777" w:rsidTr="00104680">
        <w:tc>
          <w:tcPr>
            <w:tcW w:w="9641" w:type="dxa"/>
            <w:gridSpan w:val="9"/>
          </w:tcPr>
          <w:p w14:paraId="4F6682A4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FE707" w14:textId="77777777" w:rsidR="009A0978" w:rsidRDefault="009A0978" w:rsidP="009A09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978" w14:paraId="5D573DB0" w14:textId="77777777" w:rsidTr="00104680">
        <w:tc>
          <w:tcPr>
            <w:tcW w:w="2835" w:type="dxa"/>
          </w:tcPr>
          <w:p w14:paraId="734E9D14" w14:textId="77777777" w:rsidR="009A0978" w:rsidRDefault="009A0978" w:rsidP="001046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D088B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9524" w14:textId="77777777" w:rsidR="009A0978" w:rsidRDefault="009A0978" w:rsidP="0010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F34FB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07625" w14:textId="77777777" w:rsidR="009A0978" w:rsidRDefault="009A0978" w:rsidP="0010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E15809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FB2F01" w14:textId="77777777" w:rsidR="009A0978" w:rsidRDefault="009A0978" w:rsidP="0010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1C1E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E942D" w14:textId="77777777" w:rsidR="009A0978" w:rsidRDefault="009A0978" w:rsidP="001046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E683BE" w14:textId="77777777" w:rsidR="009A0978" w:rsidRDefault="009A0978" w:rsidP="009A09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978" w14:paraId="66240629" w14:textId="77777777" w:rsidTr="00104680">
        <w:tc>
          <w:tcPr>
            <w:tcW w:w="9640" w:type="dxa"/>
            <w:gridSpan w:val="11"/>
          </w:tcPr>
          <w:p w14:paraId="04590511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41CD2A7A" w14:textId="77777777" w:rsidTr="001046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D3A73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8024E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 testcase 22.5.20</w:t>
            </w:r>
            <w:r>
              <w:fldChar w:fldCharType="end"/>
            </w:r>
          </w:p>
        </w:tc>
      </w:tr>
      <w:tr w:rsidR="009A0978" w14:paraId="5E4A4314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76E35060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F6CB6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456F6C11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61FC429C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44D8A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A0978" w14:paraId="2F2CDFE5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5E91A636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23DE3" w14:textId="4FA4660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A0978" w14:paraId="56408578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67961108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184CA2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619239D9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044D234B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F9E6F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NB_IOTenh-UEConTest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7DC5EA" w14:textId="77777777" w:rsidR="009A0978" w:rsidRDefault="009A0978" w:rsidP="001046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E87AF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83124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2024-11-06</w:t>
            </w:r>
            <w:r>
              <w:rPr>
                <w:noProof/>
              </w:rPr>
              <w:fldChar w:fldCharType="end"/>
            </w:r>
          </w:p>
        </w:tc>
      </w:tr>
      <w:tr w:rsidR="009A0978" w14:paraId="0A8C40E1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41C218C4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CF65D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41B7D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F4BBF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9C737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157BB2D4" w14:textId="77777777" w:rsidTr="001046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1BE8C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7CD49" w14:textId="77777777" w:rsidR="009A0978" w:rsidRDefault="009A0978" w:rsidP="001046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2B4DDA" w14:textId="77777777" w:rsidR="009A0978" w:rsidRDefault="009A0978" w:rsidP="001046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6600F" w14:textId="77777777" w:rsidR="009A0978" w:rsidRDefault="009A0978" w:rsidP="001046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024AD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A0978" w14:paraId="14BB9FB8" w14:textId="77777777" w:rsidTr="001046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82869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83233B" w14:textId="77777777" w:rsidR="009A0978" w:rsidRDefault="009A0978" w:rsidP="001046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EB552B" w14:textId="77777777" w:rsidR="009A0978" w:rsidRDefault="009A0978" w:rsidP="001046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2F1814" w14:textId="77777777" w:rsidR="009A0978" w:rsidRPr="007C2097" w:rsidRDefault="009A0978" w:rsidP="001046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A0978" w14:paraId="279640AB" w14:textId="77777777" w:rsidTr="00104680">
        <w:tc>
          <w:tcPr>
            <w:tcW w:w="1843" w:type="dxa"/>
          </w:tcPr>
          <w:p w14:paraId="7CEB1142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212C0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3FDF8200" w14:textId="77777777" w:rsidTr="00104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BAFB2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ABA6C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current TTCN implementation, At Step 17a2 the SS release the rrc connection. After that, at Step 17b2A a timer of 30s is started. At Step 17b2Bb1 the timer expires, and then at Step 17b2Bb2 there is another rrc connection release. </w:t>
            </w:r>
          </w:p>
          <w:p w14:paraId="5FAE8053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not needed. </w:t>
            </w:r>
          </w:p>
          <w:p w14:paraId="447DC7BE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D015C1" w14:textId="2864AAD4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observed that the guard timer of 300s is sometimes not enough for the testcase when run wth a NTN device. This also needs to be addressed.</w:t>
            </w:r>
          </w:p>
        </w:tc>
      </w:tr>
      <w:tr w:rsidR="009A0978" w14:paraId="0FB1F7B8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B219F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5D8FC" w14:textId="77777777" w:rsidR="009A0978" w:rsidRDefault="009A0978" w:rsidP="009A0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71A32A6C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8FBDA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A4296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rrc connection rlease at Step 17b2Bb2. </w:t>
            </w:r>
          </w:p>
          <w:p w14:paraId="73D9377A" w14:textId="77777777" w:rsidR="009A0978" w:rsidRDefault="009A0978" w:rsidP="009A097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0798C">
              <w:rPr>
                <w:b/>
                <w:bCs/>
                <w:noProof/>
              </w:rPr>
              <w:t>A Prose CR will be raised for this.</w:t>
            </w:r>
          </w:p>
          <w:p w14:paraId="6F322BFE" w14:textId="77777777" w:rsidR="009A0978" w:rsidRDefault="009A0978" w:rsidP="009A097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162AD67" w14:textId="72CEA608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 w:rsidRPr="00454AE0">
              <w:rPr>
                <w:noProof/>
              </w:rPr>
              <w:t>Guard timer is increased to 600s.</w:t>
            </w:r>
          </w:p>
        </w:tc>
      </w:tr>
      <w:tr w:rsidR="009A0978" w14:paraId="3D077CDD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F618E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E42DA" w14:textId="77777777" w:rsidR="009A0978" w:rsidRDefault="009A0978" w:rsidP="009A0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2357A8E6" w14:textId="77777777" w:rsidTr="00104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DF1B1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DF11C" w14:textId="7CC47D5C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9A0978" w14:paraId="7318FBB8" w14:textId="77777777" w:rsidTr="00104680">
        <w:tc>
          <w:tcPr>
            <w:tcW w:w="2694" w:type="dxa"/>
            <w:gridSpan w:val="2"/>
          </w:tcPr>
          <w:p w14:paraId="74F73E57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1F980D" w14:textId="77777777" w:rsidR="009A0978" w:rsidRDefault="009A0978" w:rsidP="009A0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1EBDDA7D" w14:textId="77777777" w:rsidTr="00104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DA93F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2A2D7" w14:textId="190A2763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9A0978" w14:paraId="2038E816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B2B7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C175C" w14:textId="77777777" w:rsidR="009A0978" w:rsidRDefault="009A0978" w:rsidP="009A0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4CCB1F12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C484B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36D8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ACEE3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FD32C" w14:textId="77777777" w:rsidR="009A0978" w:rsidRDefault="009A0978" w:rsidP="009A0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2530BA" w14:textId="77777777" w:rsidR="009A0978" w:rsidRDefault="009A0978" w:rsidP="009A0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978" w14:paraId="13ACCE30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3C4AA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C8068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D6AB" w14:textId="1469481E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64380" w14:textId="77777777" w:rsidR="009A0978" w:rsidRDefault="009A0978" w:rsidP="009A0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8561F" w14:textId="70EB02B1" w:rsidR="009A0978" w:rsidRDefault="009A0978" w:rsidP="009A0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978" w14:paraId="4EBA05E8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EC2B4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0673B" w14:textId="2600712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5153B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3C4742" w14:textId="77777777" w:rsidR="009A0978" w:rsidRDefault="009A0978" w:rsidP="009A0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68C1E" w14:textId="0D4347D5" w:rsidR="009A0978" w:rsidRDefault="009A0978" w:rsidP="009A0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9A0978" w14:paraId="19AA080F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17929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1F89A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B1C91" w14:textId="7A01BF3B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39A73" w14:textId="77777777" w:rsidR="009A0978" w:rsidRDefault="009A0978" w:rsidP="009A0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1B53" w14:textId="7A61C902" w:rsidR="009A0978" w:rsidRDefault="009A0978" w:rsidP="009A0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978" w14:paraId="52015ABC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F72D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E3703" w14:textId="77777777" w:rsidR="009A0978" w:rsidRDefault="009A0978" w:rsidP="009A0978">
            <w:pPr>
              <w:pStyle w:val="CRCoverPage"/>
              <w:spacing w:after="0"/>
              <w:rPr>
                <w:noProof/>
              </w:rPr>
            </w:pPr>
          </w:p>
        </w:tc>
      </w:tr>
      <w:tr w:rsidR="009A0978" w14:paraId="1D623625" w14:textId="77777777" w:rsidTr="00104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2C6AD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C8F4D" w14:textId="3E9C537C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are needed in addition to those mentioned in R5s240572</w:t>
            </w:r>
          </w:p>
        </w:tc>
      </w:tr>
      <w:tr w:rsidR="009A0978" w:rsidRPr="008863B9" w14:paraId="6C62D541" w14:textId="77777777" w:rsidTr="001046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3F39E" w14:textId="77777777" w:rsidR="009A0978" w:rsidRPr="008863B9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5EDDC" w14:textId="77777777" w:rsidR="009A0978" w:rsidRPr="008863B9" w:rsidRDefault="009A0978" w:rsidP="009A09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978" w14:paraId="2BB21F16" w14:textId="77777777" w:rsidTr="00104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C11A1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D206F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74256" w14:textId="77777777" w:rsidR="00AA24F4" w:rsidRDefault="00AA24F4" w:rsidP="00AA24F4">
      <w:pPr>
        <w:pStyle w:val="CRCoverPage"/>
        <w:spacing w:after="0"/>
        <w:rPr>
          <w:noProof/>
          <w:sz w:val="8"/>
          <w:szCs w:val="8"/>
        </w:rPr>
      </w:pPr>
    </w:p>
    <w:p w14:paraId="48512074" w14:textId="77777777" w:rsidR="00AA24F4" w:rsidRDefault="00AA24F4" w:rsidP="00AA24F4">
      <w:pPr>
        <w:rPr>
          <w:noProof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563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6D22720" w14:textId="5403925B" w:rsidR="00AD59D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59D4" w:rsidRPr="00981977">
        <w:rPr>
          <w:rFonts w:ascii="Arial" w:hAnsi="Arial" w:cs="Arial"/>
          <w:iCs/>
        </w:rPr>
        <w:t>Table of Contents</w:t>
      </w:r>
      <w:r w:rsidR="00AD59D4">
        <w:tab/>
      </w:r>
      <w:r w:rsidR="00AD59D4">
        <w:fldChar w:fldCharType="begin"/>
      </w:r>
      <w:r w:rsidR="00AD59D4">
        <w:instrText xml:space="preserve"> PAGEREF _Toc177563236 \h </w:instrText>
      </w:r>
      <w:r w:rsidR="00AD59D4">
        <w:fldChar w:fldCharType="separate"/>
      </w:r>
      <w:r w:rsidR="00AD59D4">
        <w:t>3</w:t>
      </w:r>
      <w:r w:rsidR="00AD59D4">
        <w:fldChar w:fldCharType="end"/>
      </w:r>
    </w:p>
    <w:p w14:paraId="1733A948" w14:textId="2121D360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_Toc177563237 \h </w:instrText>
      </w:r>
      <w:r>
        <w:fldChar w:fldCharType="separate"/>
      </w:r>
      <w:r>
        <w:t>3</w:t>
      </w:r>
      <w:r>
        <w:fldChar w:fldCharType="end"/>
      </w:r>
    </w:p>
    <w:p w14:paraId="33F1F18B" w14:textId="36DEF4ED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_Toc177563238 \h </w:instrText>
      </w:r>
      <w:r>
        <w:fldChar w:fldCharType="separate"/>
      </w:r>
      <w:r>
        <w:t>3</w:t>
      </w:r>
      <w:r>
        <w:fldChar w:fldCharType="end"/>
      </w:r>
    </w:p>
    <w:p w14:paraId="63CC38C9" w14:textId="052D4125" w:rsidR="00AD59D4" w:rsidRDefault="00AD59D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_Toc177563239 \h </w:instrText>
      </w:r>
      <w:r>
        <w:fldChar w:fldCharType="separate"/>
      </w:r>
      <w:r>
        <w:t>3</w:t>
      </w:r>
      <w:r>
        <w:fldChar w:fldCharType="end"/>
      </w:r>
    </w:p>
    <w:p w14:paraId="25C3F96E" w14:textId="2CAB685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56323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563238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44D437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5632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D12D25">
        <w:rPr>
          <w:rFonts w:cs="Arial"/>
          <w:b/>
          <w:bCs/>
          <w:color w:val="000000"/>
          <w:lang w:val="en-US" w:eastAsia="en-GB"/>
        </w:rPr>
        <w:t>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8E26DEF" w:rsidR="004A40D5" w:rsidRPr="00E13853" w:rsidRDefault="00941937" w:rsidP="00824210">
            <w:pPr>
              <w:pStyle w:val="CRCoverPage"/>
              <w:spacing w:after="0"/>
              <w:ind w:left="100"/>
            </w:pPr>
            <w:r w:rsidRPr="00941937">
              <w:t>fl_TC_22_5_20_Body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243" w14:textId="77777777" w:rsidR="00717F82" w:rsidRDefault="00717F82" w:rsidP="00717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current TTCN implementation, At Step 17a2 the SS release the rrc connection. After that, at Step 17b2A a timer of 30s is started. At Step 17b2Bb1 the timer expires, and then at Step 17b2Bb2 there is another rrc connection release. </w:t>
            </w:r>
          </w:p>
          <w:p w14:paraId="1D642384" w14:textId="32F0200E" w:rsidR="00650AC6" w:rsidRPr="00824210" w:rsidRDefault="00717F82" w:rsidP="00717F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is not needed. 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269E" w14:textId="77777777" w:rsidR="00717F82" w:rsidRDefault="00717F82" w:rsidP="00717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rrc connection rlease at Step 17b2Bb2. </w:t>
            </w:r>
          </w:p>
          <w:p w14:paraId="1D4E9FE3" w14:textId="179FF76E" w:rsidR="00803546" w:rsidRPr="006316B2" w:rsidRDefault="00717F82" w:rsidP="00717F82">
            <w:pPr>
              <w:pStyle w:val="CRCoverPage"/>
              <w:spacing w:after="0"/>
              <w:ind w:left="100"/>
            </w:pPr>
            <w:r w:rsidRPr="0040798C">
              <w:rPr>
                <w:b/>
                <w:bCs/>
                <w:noProof/>
              </w:rPr>
              <w:t>A Prose CR will be raised for this.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3A3C4ACF" w:rsidR="004A40D5" w:rsidRPr="00824210" w:rsidRDefault="00941937" w:rsidP="00824210">
            <w:pPr>
              <w:pStyle w:val="CRCoverPage"/>
              <w:spacing w:after="0"/>
              <w:ind w:left="100"/>
            </w:pPr>
            <w:proofErr w:type="spellStart"/>
            <w:r>
              <w:t>ENBIOT_NAS.ttcn</w:t>
            </w:r>
            <w:proofErr w:type="spellEnd"/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AE6D" w14:textId="77777777" w:rsidR="006A1681" w:rsidRDefault="0035784C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5279E47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14:paraId="293EB49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65A325B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17a1"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EB29B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R5-195313 sic@</w:t>
            </w:r>
          </w:p>
          <w:p w14:paraId="5EACF0F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car_NB_SRB_NasPdu_IND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(nbiot_Cell1,    // @sic R5s190574 sic@</w:t>
            </w:r>
          </w:p>
          <w:p w14:paraId="2BA5A54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tsc_SRB1bis,</w:t>
            </w:r>
          </w:p>
          <w:p w14:paraId="0CC345D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5A9B1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(?,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cr_UserDataContainer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('0003'O,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v_UserData&amp;v_UserData&amp;v_UserData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)))))</w:t>
            </w:r>
          </w:p>
          <w:p w14:paraId="40FCFA0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411BB1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43FAB5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17a2"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F5F44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(nbiot_Cell1); //@sic R5-245482 sic@</w:t>
            </w:r>
          </w:p>
          <w:p w14:paraId="47A931D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0E8F99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17b1"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 //@sic R5-195313 sic@</w:t>
            </w:r>
          </w:p>
          <w:p w14:paraId="44BBE77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77AB1F8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7AE6A9A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transmits an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-NB message</w:t>
            </w:r>
          </w:p>
          <w:p w14:paraId="7E0783D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 //@sic R5-195313 sic@</w:t>
            </w:r>
          </w:p>
          <w:p w14:paraId="0159F26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(nbiot_Cell1);  // @sic R5s190574 sic@</w:t>
            </w:r>
          </w:p>
          <w:p w14:paraId="72B41EE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13199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17b2A"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CA147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R5-245482 sic@</w:t>
            </w:r>
          </w:p>
          <w:p w14:paraId="79800C2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t_Timer_2.start(30.0);</w:t>
            </w:r>
          </w:p>
          <w:p w14:paraId="405FD6E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alt {</w:t>
            </w:r>
          </w:p>
          <w:p w14:paraId="37C3B9A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(receive(car_NB_SRB0_RrcPdu_IND(nbiot_Cell1,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cr_RRCConnectionRequest_NB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cr_EstablishmentCause_NB_Any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, ?))))</w:t>
            </w:r>
          </w:p>
          <w:p w14:paraId="6AB6FB4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08D4014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t_Timer_2.stop;</w:t>
            </w:r>
          </w:p>
          <w:p w14:paraId="4841089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17b2Ba1 - 17b2Ba3"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 //@sic R5-195313 sic@</w:t>
            </w:r>
          </w:p>
          <w:p w14:paraId="01F4150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f_NBIOT_RRC_ConnEst_DefWithNas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(nbiot_Cell1,   // @sic R5s190574 sic@</w:t>
            </w:r>
          </w:p>
          <w:p w14:paraId="0BD7648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?,</w:t>
            </w:r>
          </w:p>
          <w:p w14:paraId="6138E86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cr_NAS_IndicationWithPiggybacking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tsc_SHT_IntegrityProtected_PartiallyCiphered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cr_CONTROL_PLANE_SERVICE_REQUEST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(?),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(?,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cr_UserDataContainer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('0003'O,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v_UserData&amp;v_UserData&amp;v_UserData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5F38F2A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19");</w:t>
            </w:r>
          </w:p>
          <w:p w14:paraId="26C1DE8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822C5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17b2Ba4"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 //@sic R5-195313 sic@</w:t>
            </w:r>
          </w:p>
          <w:p w14:paraId="7AECF7B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(nbiot_Cell1,   // @sic R5s190574 sic@</w:t>
            </w:r>
          </w:p>
          <w:p w14:paraId="6FE9664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tsc_SRB1bis,</w:t>
            </w:r>
          </w:p>
          <w:p w14:paraId="6805906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828F5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C121F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233FFCA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17b2Ba5"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CBA3C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(nbiot_Cell1); //@sic R5-245482 sic@</w:t>
            </w:r>
          </w:p>
          <w:p w14:paraId="6756C35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 w14:paraId="069197D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17b2Bb1"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7B9AE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t_Timer_2.timeout</w:t>
            </w:r>
          </w:p>
          <w:p w14:paraId="12F3654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{</w:t>
            </w:r>
          </w:p>
          <w:p w14:paraId="1E81B70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(nbiot_Cell1); //@sic R5-245482 sic@</w:t>
            </w:r>
          </w:p>
          <w:p w14:paraId="7156632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 w14:paraId="1A26951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531E5D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9326D3C" w14:textId="764C9265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7913F" w14:textId="10214513" w:rsidR="0035784C" w:rsidRPr="0035784C" w:rsidRDefault="0035784C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523A" w14:textId="77777777" w:rsidR="006A1681" w:rsidRDefault="0035784C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50CC66F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(5.0);</w:t>
            </w:r>
          </w:p>
          <w:p w14:paraId="4C96F46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562B427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17a1"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A11B9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R5-195313 sic@</w:t>
            </w:r>
          </w:p>
          <w:p w14:paraId="43ACDD6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car_NB_SRB_NasPdu_IND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(nbiot_Cell1,    // @sic R5s190574 sic@</w:t>
            </w:r>
          </w:p>
          <w:p w14:paraId="59B5A46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tsc_SRB1bis,</w:t>
            </w:r>
          </w:p>
          <w:p w14:paraId="28721A2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613BB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(?,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cr_UserDataContainer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('0003'O,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v_UserData&amp;v_UserData&amp;v_UserData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)))))</w:t>
            </w:r>
          </w:p>
          <w:p w14:paraId="793D434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3E4C076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5C44B2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17a2"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836650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(nbiot_Cell1); //@sic R5-245482 sic@</w:t>
            </w:r>
          </w:p>
          <w:p w14:paraId="09F8FAC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FB99DD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17b1"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 //@sic R5-195313 sic@</w:t>
            </w:r>
          </w:p>
          <w:p w14:paraId="7EE8995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3C4EA75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075C80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transmits an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-NB message</w:t>
            </w:r>
          </w:p>
          <w:p w14:paraId="3187D38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 //@sic R5-195313 sic@</w:t>
            </w:r>
          </w:p>
          <w:p w14:paraId="42CB3FE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(nbiot_Cell1);  // @sic R5s190574 sic@</w:t>
            </w:r>
          </w:p>
          <w:p w14:paraId="0A5F7AE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FABEA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17b2A"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717C4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R5-245482 sic@</w:t>
            </w:r>
          </w:p>
          <w:p w14:paraId="75B9F85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t_Timer_2.start(30.0);</w:t>
            </w:r>
          </w:p>
          <w:p w14:paraId="7A7A5E60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alt {</w:t>
            </w:r>
          </w:p>
          <w:p w14:paraId="4383917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SRB.check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(receive(car_NB_SRB0_RrcPdu_IND(nbiot_Cell1,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cr_RRCConnectionRequest_NB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cr_EstablishmentCause_NB_Any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, ?))))</w:t>
            </w:r>
          </w:p>
          <w:p w14:paraId="2970878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5D0C253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t_Timer_2.stop;</w:t>
            </w:r>
          </w:p>
          <w:p w14:paraId="35FC099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17b2Ba1 - 17b2Ba3"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 //@sic R5-195313 sic@</w:t>
            </w:r>
          </w:p>
          <w:p w14:paraId="2108CD8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v_NAS_Ind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f_NBIOT_RRC_ConnEst_DefWithNas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(nbiot_Cell1,   // @sic R5s190574 sic@</w:t>
            </w:r>
          </w:p>
          <w:p w14:paraId="69C2A96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?,</w:t>
            </w:r>
          </w:p>
          <w:p w14:paraId="6BE9FF6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cr_NAS_IndicationWithPiggybacking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tsc_SHT_IntegrityProtected_PartiallyCiphered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cr_CONTROL_PLANE_SERVICE_REQUEST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(?),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cr_ESM_DATA_TRANSPORT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(?,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cr_UserDataContainer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('0003'O,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v_UserData&amp;v_UserData&amp;v_UserData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0AF7FF9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19");</w:t>
            </w:r>
          </w:p>
          <w:p w14:paraId="6715105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215E5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17b2Ba4"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 //@sic R5-195313 sic@</w:t>
            </w:r>
          </w:p>
          <w:p w14:paraId="512DA71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(nbiot_Cell1,   // @sic R5s190574 sic@</w:t>
            </w:r>
          </w:p>
          <w:p w14:paraId="5F701BF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tsc_SRB1bis,</w:t>
            </w:r>
          </w:p>
          <w:p w14:paraId="6AEE6B5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98A57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0FF32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CEF4EB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17b2Ba5"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3AAD95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f_NBIOT_RRC_ConnectionRelease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(nbiot_Cell1); //@sic R5-245482 sic@</w:t>
            </w:r>
          </w:p>
          <w:p w14:paraId="4C61580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 w14:paraId="4D7B6B9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17b2Bb1"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DC937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t_Timer_2.timeout</w:t>
            </w:r>
          </w:p>
          <w:p w14:paraId="331335B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{</w:t>
            </w:r>
          </w:p>
          <w:p w14:paraId="0300B1BC" w14:textId="596D3285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//WA#WI1348961 WA#22_5_20</w:t>
            </w:r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35784C">
              <w:rPr>
                <w:rFonts w:ascii="Courier New" w:hAnsi="Courier New" w:cs="Courier New"/>
                <w:b/>
                <w:bCs/>
                <w:color w:val="000000"/>
                <w:highlight w:val="green"/>
                <w:lang w:eastAsia="de-DE"/>
              </w:rPr>
              <w:t>COMMENTED OUT</w:t>
            </w:r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f_NBIOT_RRC_Conn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ectionRelease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(nbiot_Cell1); //@sic R5-245482 sic@</w:t>
            </w: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4CAF1D4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 w14:paraId="7502745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A3759F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02160F" w14:textId="388369DE" w:rsid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AA0" w14:textId="61B6918E" w:rsidR="0035784C" w:rsidRPr="00F212AA" w:rsidRDefault="0035784C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1B0C49B0" w14:textId="77777777" w:rsidR="00717F82" w:rsidRPr="003D65E8" w:rsidRDefault="00717F82" w:rsidP="00717F8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lastRenderedPageBreak/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7F82" w14:paraId="2A9C46DC" w14:textId="77777777" w:rsidTr="001046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A59A" w14:textId="77777777" w:rsidR="00717F82" w:rsidRDefault="00717F82" w:rsidP="001046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D56C" w14:textId="77777777" w:rsidR="00717F82" w:rsidRPr="00E13853" w:rsidRDefault="00717F82" w:rsidP="00104680">
            <w:pPr>
              <w:pStyle w:val="CRCoverPage"/>
              <w:spacing w:after="0"/>
              <w:ind w:left="100"/>
            </w:pPr>
            <w:r w:rsidRPr="00941937">
              <w:t>fl_TC_22_5_20_Body</w:t>
            </w:r>
          </w:p>
        </w:tc>
      </w:tr>
      <w:tr w:rsidR="00717F82" w14:paraId="330F0B82" w14:textId="77777777" w:rsidTr="001046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295B" w14:textId="77777777" w:rsidR="00717F82" w:rsidRDefault="00717F82" w:rsidP="001046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4692" w14:textId="3A532F0C" w:rsidR="00717F82" w:rsidRPr="00824210" w:rsidRDefault="00717F82" w:rsidP="00104680">
            <w:pPr>
              <w:pStyle w:val="CRCoverPage"/>
              <w:spacing w:after="0"/>
              <w:ind w:left="100"/>
            </w:pPr>
            <w:r>
              <w:rPr>
                <w:noProof/>
              </w:rPr>
              <w:t>It is observed that the guard timer of 300s is sometimes not enough for the testcase when run wth a NTN device. This also needs to be addressed.</w:t>
            </w:r>
          </w:p>
        </w:tc>
      </w:tr>
      <w:tr w:rsidR="00717F82" w14:paraId="677D6CBE" w14:textId="77777777" w:rsidTr="001046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441B" w14:textId="77777777" w:rsidR="00717F82" w:rsidRDefault="00717F82" w:rsidP="001046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082" w14:textId="7F6096DC" w:rsidR="00717F82" w:rsidRPr="006316B2" w:rsidRDefault="00717F82" w:rsidP="00104680">
            <w:pPr>
              <w:pStyle w:val="CRCoverPage"/>
              <w:spacing w:after="0"/>
              <w:ind w:left="100"/>
            </w:pPr>
            <w:r w:rsidRPr="00454AE0">
              <w:rPr>
                <w:noProof/>
              </w:rPr>
              <w:t>Guard timer is increased to 600s.</w:t>
            </w:r>
          </w:p>
        </w:tc>
      </w:tr>
      <w:tr w:rsidR="00717F82" w14:paraId="414B2D02" w14:textId="77777777" w:rsidTr="001046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95FB" w14:textId="77777777" w:rsidR="00717F82" w:rsidRDefault="00717F82" w:rsidP="001046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9AD" w14:textId="6B5A8F78" w:rsidR="00717F82" w:rsidRPr="00824210" w:rsidRDefault="00717F82" w:rsidP="00104680">
            <w:pPr>
              <w:pStyle w:val="CRCoverPage"/>
              <w:spacing w:after="0"/>
              <w:ind w:left="100"/>
            </w:pPr>
            <w:proofErr w:type="spellStart"/>
            <w:r>
              <w:t>NBIOT_</w:t>
            </w:r>
            <w:r>
              <w:t>Testsuite.ttcn</w:t>
            </w:r>
            <w:proofErr w:type="spellEnd"/>
          </w:p>
        </w:tc>
      </w:tr>
      <w:tr w:rsidR="00717F82" w14:paraId="47A057DD" w14:textId="77777777" w:rsidTr="001046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712D" w14:textId="77777777" w:rsidR="00717F82" w:rsidRDefault="00717F82" w:rsidP="001046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C82E" w14:textId="77777777" w:rsidR="00717F82" w:rsidRDefault="00717F82" w:rsidP="0010468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D579A3D" w14:textId="77777777" w:rsidR="00717F82" w:rsidRDefault="00717F82" w:rsidP="00717F82">
      <w:pPr>
        <w:spacing w:after="0"/>
        <w:rPr>
          <w:rFonts w:ascii="Arial" w:hAnsi="Arial"/>
          <w:b/>
          <w:lang w:eastAsia="en-GB"/>
        </w:rPr>
      </w:pPr>
    </w:p>
    <w:p w14:paraId="54C51803" w14:textId="77777777" w:rsidR="00717F82" w:rsidRDefault="00717F82" w:rsidP="00717F8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7F82" w:rsidRPr="00504291" w14:paraId="6088BE5B" w14:textId="77777777" w:rsidTr="0010468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F0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TC_22_5_20() runs on MTC_NBIOT system SYSTEM_NBIOT {</w:t>
            </w:r>
          </w:p>
          <w:p w14:paraId="0306CCB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36E7AF3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//   NB-IoT/ UE in NB-S1 mode supporting control plane data back-off timer/ Service reject with extended wait time CP data/ Release with extended wait time CP data/ Attach accept with extended wait time CP data</w:t>
            </w:r>
          </w:p>
          <w:p w14:paraId="713AAA8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NBIOT_PTC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:= null;</w:t>
            </w:r>
          </w:p>
          <w:p w14:paraId="72ADC99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EUTRA_PTC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:= null;</w:t>
            </w:r>
          </w:p>
          <w:p w14:paraId="101AEB0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3B7A1FE" w14:textId="7A5E09C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3</w:t>
            </w: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00); </w:t>
            </w:r>
          </w:p>
          <w:p w14:paraId="66CE726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908A1D5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NBIOT_PTC.create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("NBIOT") alive;</w:t>
            </w:r>
          </w:p>
          <w:p w14:paraId="7B3520D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03B099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f_MTC_ConnectPTCs_NBIOT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(system,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3EAD19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76BC55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>v_NBIOT.start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>(f_TC_22_5_20_NBIOT());</w:t>
            </w:r>
          </w:p>
          <w:p w14:paraId="3023F11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6DE565A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7AD25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6E4903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f_MTC_MainLoop_NBIOT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36FCB0" w14:textId="497CD5A2" w:rsidR="00717F82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8FBA1C4" w14:textId="77777777" w:rsidR="00717F82" w:rsidRPr="00CD057D" w:rsidRDefault="00717F82" w:rsidP="00717F82">
      <w:pPr>
        <w:spacing w:after="0"/>
        <w:rPr>
          <w:rFonts w:ascii="Arial" w:hAnsi="Arial"/>
          <w:b/>
          <w:color w:val="000000"/>
          <w:lang w:eastAsia="en-GB"/>
        </w:rPr>
      </w:pPr>
    </w:p>
    <w:p w14:paraId="6879CDF1" w14:textId="77777777" w:rsidR="00717F82" w:rsidRDefault="00717F82" w:rsidP="00717F8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7F82" w:rsidRPr="00504291" w14:paraId="2BC34D60" w14:textId="77777777" w:rsidTr="0010468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23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TC_22_5_20() runs on MTC_NBIOT system SYSTEM_NBIOT {</w:t>
            </w:r>
          </w:p>
          <w:p w14:paraId="11B8F52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7FA108E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//   NB-IoT/ UE in NB-S1 mode supporting control plane data back-off timer/ Service reject with extended wait time CP data/ Release with extended wait time CP data/ Attach accept with extended wait time CP data</w:t>
            </w:r>
          </w:p>
          <w:p w14:paraId="5FE00AF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NBIOT_PTC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:= null;</w:t>
            </w:r>
          </w:p>
          <w:p w14:paraId="31119FA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EUTRA_PTC    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:= null;</w:t>
            </w:r>
          </w:p>
          <w:p w14:paraId="0C261E5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D6789B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:= int2float</w:t>
            </w:r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(600);</w:t>
            </w: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//WA#WI1348961 WA#22_5_20 300--&gt;600</w:t>
            </w:r>
          </w:p>
          <w:p w14:paraId="781AE03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A1944D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NBIOT_PTC.create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("NBIOT") alive;</w:t>
            </w:r>
          </w:p>
          <w:p w14:paraId="7672233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3BD3F7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f_MTC_ConnectPTCs_NBIOT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(system,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v_EUTRA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39378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41370A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>v_NBIOT.start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>(f_TC_22_5_20_NBIOT());</w:t>
            </w:r>
          </w:p>
          <w:p w14:paraId="08D5D59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0E6FE5A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CA5C2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F3D791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f_MTC_MainLoop_NBIOT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3DE8C91" w14:textId="245B4132" w:rsidR="00717F82" w:rsidRPr="00F212AA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5EB5D" w14:textId="77777777" w:rsidR="00785A64" w:rsidRDefault="00785A64">
      <w:r>
        <w:separator/>
      </w:r>
    </w:p>
  </w:endnote>
  <w:endnote w:type="continuationSeparator" w:id="0">
    <w:p w14:paraId="334C7D20" w14:textId="77777777" w:rsidR="00785A64" w:rsidRDefault="0078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2CC58" w14:textId="77777777" w:rsidR="00454AE0" w:rsidRDefault="00454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3A346" w14:textId="77777777" w:rsidR="00454AE0" w:rsidRDefault="00454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1062E" w14:textId="77777777" w:rsidR="00454AE0" w:rsidRDefault="00454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D4CF7" w14:textId="77777777" w:rsidR="00785A64" w:rsidRDefault="00785A64">
      <w:r>
        <w:separator/>
      </w:r>
    </w:p>
  </w:footnote>
  <w:footnote w:type="continuationSeparator" w:id="0">
    <w:p w14:paraId="12BB3ACC" w14:textId="77777777" w:rsidR="00785A64" w:rsidRDefault="00785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915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983667">
    <w:abstractNumId w:val="20"/>
  </w:num>
  <w:num w:numId="3" w16cid:durableId="735398025">
    <w:abstractNumId w:val="8"/>
  </w:num>
  <w:num w:numId="4" w16cid:durableId="1197963362">
    <w:abstractNumId w:val="35"/>
  </w:num>
  <w:num w:numId="5" w16cid:durableId="1531648181">
    <w:abstractNumId w:val="28"/>
  </w:num>
  <w:num w:numId="6" w16cid:durableId="239796524">
    <w:abstractNumId w:val="32"/>
  </w:num>
  <w:num w:numId="7" w16cid:durableId="1658799151">
    <w:abstractNumId w:val="11"/>
  </w:num>
  <w:num w:numId="8" w16cid:durableId="36004297">
    <w:abstractNumId w:val="33"/>
  </w:num>
  <w:num w:numId="9" w16cid:durableId="966593192">
    <w:abstractNumId w:val="19"/>
  </w:num>
  <w:num w:numId="10" w16cid:durableId="1969585897">
    <w:abstractNumId w:val="24"/>
  </w:num>
  <w:num w:numId="11" w16cid:durableId="602805748">
    <w:abstractNumId w:val="0"/>
  </w:num>
  <w:num w:numId="12" w16cid:durableId="1728604911">
    <w:abstractNumId w:val="10"/>
  </w:num>
  <w:num w:numId="13" w16cid:durableId="272516493">
    <w:abstractNumId w:val="37"/>
  </w:num>
  <w:num w:numId="14" w16cid:durableId="2027831275">
    <w:abstractNumId w:val="5"/>
  </w:num>
  <w:num w:numId="15" w16cid:durableId="450591405">
    <w:abstractNumId w:val="26"/>
  </w:num>
  <w:num w:numId="16" w16cid:durableId="203951247">
    <w:abstractNumId w:val="23"/>
  </w:num>
  <w:num w:numId="17" w16cid:durableId="567031517">
    <w:abstractNumId w:val="25"/>
  </w:num>
  <w:num w:numId="18" w16cid:durableId="1627539148">
    <w:abstractNumId w:val="15"/>
  </w:num>
  <w:num w:numId="19" w16cid:durableId="894393503">
    <w:abstractNumId w:val="34"/>
  </w:num>
  <w:num w:numId="20" w16cid:durableId="775096331">
    <w:abstractNumId w:val="30"/>
  </w:num>
  <w:num w:numId="21" w16cid:durableId="401953716">
    <w:abstractNumId w:val="36"/>
  </w:num>
  <w:num w:numId="22" w16cid:durableId="979502026">
    <w:abstractNumId w:val="27"/>
  </w:num>
  <w:num w:numId="23" w16cid:durableId="2110849268">
    <w:abstractNumId w:val="16"/>
  </w:num>
  <w:num w:numId="24" w16cid:durableId="997462744">
    <w:abstractNumId w:val="21"/>
  </w:num>
  <w:num w:numId="25" w16cid:durableId="83429000">
    <w:abstractNumId w:val="6"/>
  </w:num>
  <w:num w:numId="26" w16cid:durableId="616059333">
    <w:abstractNumId w:val="13"/>
  </w:num>
  <w:num w:numId="27" w16cid:durableId="1111633775">
    <w:abstractNumId w:val="18"/>
  </w:num>
  <w:num w:numId="28" w16cid:durableId="616840508">
    <w:abstractNumId w:val="1"/>
  </w:num>
  <w:num w:numId="29" w16cid:durableId="1618100657">
    <w:abstractNumId w:val="2"/>
  </w:num>
  <w:num w:numId="30" w16cid:durableId="2136556247">
    <w:abstractNumId w:val="17"/>
  </w:num>
  <w:num w:numId="31" w16cid:durableId="2088843661">
    <w:abstractNumId w:val="31"/>
  </w:num>
  <w:num w:numId="32" w16cid:durableId="1103573521">
    <w:abstractNumId w:val="4"/>
  </w:num>
  <w:num w:numId="33" w16cid:durableId="514269818">
    <w:abstractNumId w:val="9"/>
  </w:num>
  <w:num w:numId="34" w16cid:durableId="1937522635">
    <w:abstractNumId w:val="7"/>
  </w:num>
  <w:num w:numId="35" w16cid:durableId="567233696">
    <w:abstractNumId w:val="3"/>
  </w:num>
  <w:num w:numId="36" w16cid:durableId="629167812">
    <w:abstractNumId w:val="29"/>
  </w:num>
  <w:num w:numId="37" w16cid:durableId="1647199363">
    <w:abstractNumId w:val="12"/>
  </w:num>
  <w:num w:numId="38" w16cid:durableId="879441426">
    <w:abstractNumId w:val="22"/>
  </w:num>
  <w:num w:numId="39" w16cid:durableId="18730369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630B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608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31B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4C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0798C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17F5D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AE0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681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17F82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5E0D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6A02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937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097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4F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9D4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2D25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837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164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4CF7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H4VU7HTV54JD-1231737843-1379</_dlc_DocId>
    <_dlc_DocIdUrl xmlns="05fef6b6-48ff-4793-a586-dff4857ec2fd">
      <Url>https://sharepoint.rsint.net/teams/MRT_Dev/_layouts/15/DocIdRedir.aspx?ID=H4VU7HTV54JD-1231737843-1379</Url>
      <Description>H4VU7HTV54JD-1231737843-1379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05fef6b6-48ff-4793-a586-dff4857ec2f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58A71C-AE16-4E44-B2C0-739F1770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1705</Words>
  <Characters>9720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2024-09-18T14:52:00Z</dcterms:created>
  <dcterms:modified xsi:type="dcterms:W3CDTF">2024-11-06T11:05:00Z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04cedcdd-81a5-4acd-9767-81e22fc263a5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