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178AFB" w14:textId="77777777" w:rsidR="00CB110E" w:rsidRDefault="00CB110E" w:rsidP="00CB11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2024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R5s240653</w:t>
      </w:r>
      <w:r>
        <w:rPr>
          <w:b/>
          <w:i/>
          <w:noProof/>
          <w:sz w:val="28"/>
        </w:rPr>
        <w:fldChar w:fldCharType="end"/>
      </w:r>
    </w:p>
    <w:p w14:paraId="2B3B8638" w14:textId="77777777" w:rsidR="00CB110E" w:rsidRDefault="00CB110E" w:rsidP="00CB110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B110E" w14:paraId="72094E07" w14:textId="77777777" w:rsidTr="004419E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98CD50" w14:textId="77777777" w:rsidR="00CB110E" w:rsidRDefault="00CB110E" w:rsidP="004419E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CB110E" w14:paraId="1A9A7D0E" w14:textId="77777777" w:rsidTr="004419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0345D2" w14:textId="77777777" w:rsidR="00CB110E" w:rsidRDefault="00CB110E" w:rsidP="004419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B110E" w14:paraId="5A05DCF4" w14:textId="77777777" w:rsidTr="004419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BC4DEA" w14:textId="77777777" w:rsidR="00CB110E" w:rsidRDefault="00CB110E" w:rsidP="004419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110E" w14:paraId="00B7A097" w14:textId="77777777" w:rsidTr="004419E6">
        <w:tc>
          <w:tcPr>
            <w:tcW w:w="142" w:type="dxa"/>
            <w:tcBorders>
              <w:left w:val="single" w:sz="4" w:space="0" w:color="auto"/>
            </w:tcBorders>
          </w:tcPr>
          <w:p w14:paraId="2DFA5967" w14:textId="77777777" w:rsidR="00CB110E" w:rsidRDefault="00CB110E" w:rsidP="004419E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44994F" w14:textId="77777777" w:rsidR="00CB110E" w:rsidRPr="00410371" w:rsidRDefault="00CB110E" w:rsidP="004419E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BA642E" w14:textId="77777777" w:rsidR="00CB110E" w:rsidRDefault="00CB110E" w:rsidP="004419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A23BE9" w14:textId="77777777" w:rsidR="00CB110E" w:rsidRPr="00410371" w:rsidRDefault="00CB110E" w:rsidP="004419E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4864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9E13594" w14:textId="77777777" w:rsidR="00CB110E" w:rsidRDefault="00CB110E" w:rsidP="004419E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D16A19" w14:textId="77777777" w:rsidR="00CB110E" w:rsidRPr="00410371" w:rsidRDefault="00CB110E" w:rsidP="004419E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FE01A53" w14:textId="77777777" w:rsidR="00CB110E" w:rsidRDefault="00CB110E" w:rsidP="004419E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5EA271" w14:textId="77777777" w:rsidR="00CB110E" w:rsidRPr="00410371" w:rsidRDefault="00CB110E" w:rsidP="004419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8A9D0C" w14:textId="77777777" w:rsidR="00CB110E" w:rsidRDefault="00CB110E" w:rsidP="004419E6">
            <w:pPr>
              <w:pStyle w:val="CRCoverPage"/>
              <w:spacing w:after="0"/>
              <w:rPr>
                <w:noProof/>
              </w:rPr>
            </w:pPr>
          </w:p>
        </w:tc>
      </w:tr>
      <w:tr w:rsidR="00CB110E" w14:paraId="38D01A3D" w14:textId="77777777" w:rsidTr="004419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98826C" w14:textId="77777777" w:rsidR="00CB110E" w:rsidRDefault="00CB110E" w:rsidP="004419E6">
            <w:pPr>
              <w:pStyle w:val="CRCoverPage"/>
              <w:spacing w:after="0"/>
              <w:rPr>
                <w:noProof/>
              </w:rPr>
            </w:pPr>
          </w:p>
        </w:tc>
      </w:tr>
      <w:tr w:rsidR="00CB110E" w14:paraId="5ADD0B91" w14:textId="77777777" w:rsidTr="004419E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8B738F" w14:textId="77777777" w:rsidR="00CB110E" w:rsidRPr="00F25D98" w:rsidRDefault="00CB110E" w:rsidP="004419E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B110E" w14:paraId="5632822D" w14:textId="77777777" w:rsidTr="004419E6">
        <w:tc>
          <w:tcPr>
            <w:tcW w:w="9641" w:type="dxa"/>
            <w:gridSpan w:val="9"/>
          </w:tcPr>
          <w:p w14:paraId="6D11929D" w14:textId="77777777" w:rsidR="00CB110E" w:rsidRDefault="00CB110E" w:rsidP="004419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B8DCF9" w14:textId="77777777" w:rsidR="00CB110E" w:rsidRDefault="00CB110E" w:rsidP="00CB110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B110E" w14:paraId="3B572169" w14:textId="77777777" w:rsidTr="004419E6">
        <w:tc>
          <w:tcPr>
            <w:tcW w:w="2835" w:type="dxa"/>
          </w:tcPr>
          <w:p w14:paraId="51023A7C" w14:textId="77777777" w:rsidR="00CB110E" w:rsidRDefault="00CB110E" w:rsidP="004419E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D8A94D1" w14:textId="77777777" w:rsidR="00CB110E" w:rsidRDefault="00CB110E" w:rsidP="004419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7BF3BD" w14:textId="77777777" w:rsidR="00CB110E" w:rsidRDefault="00CB110E" w:rsidP="004419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425D06" w14:textId="77777777" w:rsidR="00CB110E" w:rsidRDefault="00CB110E" w:rsidP="004419E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F76DF9" w14:textId="77777777" w:rsidR="00CB110E" w:rsidRDefault="00CB110E" w:rsidP="004419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142A52C" w14:textId="77777777" w:rsidR="00CB110E" w:rsidRDefault="00CB110E" w:rsidP="004419E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C78046" w14:textId="77777777" w:rsidR="00CB110E" w:rsidRDefault="00CB110E" w:rsidP="004419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90B781" w14:textId="77777777" w:rsidR="00CB110E" w:rsidRDefault="00CB110E" w:rsidP="004419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DC7A93" w14:textId="77777777" w:rsidR="00CB110E" w:rsidRDefault="00CB110E" w:rsidP="004419E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8A981FA" w14:textId="77777777" w:rsidR="00CB110E" w:rsidRDefault="00CB110E" w:rsidP="00CB110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B110E" w14:paraId="32111B8E" w14:textId="77777777" w:rsidTr="004419E6">
        <w:tc>
          <w:tcPr>
            <w:tcW w:w="9640" w:type="dxa"/>
            <w:gridSpan w:val="11"/>
          </w:tcPr>
          <w:p w14:paraId="39EC1C94" w14:textId="77777777" w:rsidR="00CB110E" w:rsidRDefault="00CB110E" w:rsidP="004419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110E" w14:paraId="6AE4C48A" w14:textId="77777777" w:rsidTr="004419E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5ADC7E" w14:textId="77777777" w:rsidR="00CB110E" w:rsidRDefault="00CB110E" w:rsidP="004419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C9B9AC" w14:textId="77777777" w:rsidR="00CB110E" w:rsidRDefault="00CB110E" w:rsidP="004419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LTE testcase 8.5.5.1</w:t>
            </w:r>
            <w:r>
              <w:fldChar w:fldCharType="end"/>
            </w:r>
          </w:p>
        </w:tc>
      </w:tr>
      <w:tr w:rsidR="00CB110E" w14:paraId="07F6D08C" w14:textId="77777777" w:rsidTr="004419E6">
        <w:tc>
          <w:tcPr>
            <w:tcW w:w="1843" w:type="dxa"/>
            <w:tcBorders>
              <w:left w:val="single" w:sz="4" w:space="0" w:color="auto"/>
            </w:tcBorders>
          </w:tcPr>
          <w:p w14:paraId="6554BFCB" w14:textId="77777777" w:rsidR="00CB110E" w:rsidRDefault="00CB110E" w:rsidP="004419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4EAAAE" w14:textId="77777777" w:rsidR="00CB110E" w:rsidRDefault="00CB110E" w:rsidP="004419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110E" w14:paraId="3944AD46" w14:textId="77777777" w:rsidTr="004419E6">
        <w:tc>
          <w:tcPr>
            <w:tcW w:w="1843" w:type="dxa"/>
            <w:tcBorders>
              <w:left w:val="single" w:sz="4" w:space="0" w:color="auto"/>
            </w:tcBorders>
          </w:tcPr>
          <w:p w14:paraId="22AB3DBD" w14:textId="77777777" w:rsidR="00CB110E" w:rsidRDefault="00CB110E" w:rsidP="004419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6C3BF3" w14:textId="77777777" w:rsidR="00CB110E" w:rsidRDefault="00CB110E" w:rsidP="004419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CB110E" w14:paraId="28EDBB5F" w14:textId="77777777" w:rsidTr="004419E6">
        <w:tc>
          <w:tcPr>
            <w:tcW w:w="1843" w:type="dxa"/>
            <w:tcBorders>
              <w:left w:val="single" w:sz="4" w:space="0" w:color="auto"/>
            </w:tcBorders>
          </w:tcPr>
          <w:p w14:paraId="1AB821A9" w14:textId="77777777" w:rsidR="00CB110E" w:rsidRDefault="00CB110E" w:rsidP="004419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F011F5" w14:textId="1D7910B4" w:rsidR="00CB110E" w:rsidRDefault="00CB110E" w:rsidP="004419E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CB110E" w14:paraId="0B545A22" w14:textId="77777777" w:rsidTr="004419E6">
        <w:tc>
          <w:tcPr>
            <w:tcW w:w="1843" w:type="dxa"/>
            <w:tcBorders>
              <w:left w:val="single" w:sz="4" w:space="0" w:color="auto"/>
            </w:tcBorders>
          </w:tcPr>
          <w:p w14:paraId="4339FD69" w14:textId="77777777" w:rsidR="00CB110E" w:rsidRDefault="00CB110E" w:rsidP="004419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BB6D14" w14:textId="77777777" w:rsidR="00CB110E" w:rsidRDefault="00CB110E" w:rsidP="004419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110E" w14:paraId="55DEEB74" w14:textId="77777777" w:rsidTr="004419E6">
        <w:tc>
          <w:tcPr>
            <w:tcW w:w="1843" w:type="dxa"/>
            <w:tcBorders>
              <w:left w:val="single" w:sz="4" w:space="0" w:color="auto"/>
            </w:tcBorders>
          </w:tcPr>
          <w:p w14:paraId="3E1270DD" w14:textId="77777777" w:rsidR="00CB110E" w:rsidRDefault="00CB110E" w:rsidP="004419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480B60F" w14:textId="77777777" w:rsidR="00CB110E" w:rsidRDefault="00CB110E" w:rsidP="004419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TEI16_Test, RACS-UEConTest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8D54D3E" w14:textId="77777777" w:rsidR="00CB110E" w:rsidRDefault="00CB110E" w:rsidP="004419E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011DA9" w14:textId="77777777" w:rsidR="00CB110E" w:rsidRDefault="00CB110E" w:rsidP="004419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DBC9F1" w14:textId="77777777" w:rsidR="00CB110E" w:rsidRDefault="00CB110E" w:rsidP="004419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2024-10-28</w:t>
            </w:r>
            <w:r>
              <w:rPr>
                <w:noProof/>
              </w:rPr>
              <w:fldChar w:fldCharType="end"/>
            </w:r>
          </w:p>
        </w:tc>
      </w:tr>
      <w:tr w:rsidR="00CB110E" w14:paraId="634D4B1A" w14:textId="77777777" w:rsidTr="004419E6">
        <w:tc>
          <w:tcPr>
            <w:tcW w:w="1843" w:type="dxa"/>
            <w:tcBorders>
              <w:left w:val="single" w:sz="4" w:space="0" w:color="auto"/>
            </w:tcBorders>
          </w:tcPr>
          <w:p w14:paraId="63FBB73A" w14:textId="77777777" w:rsidR="00CB110E" w:rsidRDefault="00CB110E" w:rsidP="004419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AB11019" w14:textId="77777777" w:rsidR="00CB110E" w:rsidRDefault="00CB110E" w:rsidP="004419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C37BBB" w14:textId="77777777" w:rsidR="00CB110E" w:rsidRDefault="00CB110E" w:rsidP="004419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6E76F2" w14:textId="77777777" w:rsidR="00CB110E" w:rsidRDefault="00CB110E" w:rsidP="004419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D5FCBB" w14:textId="77777777" w:rsidR="00CB110E" w:rsidRDefault="00CB110E" w:rsidP="004419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110E" w14:paraId="6C7A2B63" w14:textId="77777777" w:rsidTr="004419E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4714FD" w14:textId="77777777" w:rsidR="00CB110E" w:rsidRDefault="00CB110E" w:rsidP="004419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FD0101" w14:textId="77777777" w:rsidR="00CB110E" w:rsidRDefault="00CB110E" w:rsidP="004419E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11C6E10" w14:textId="77777777" w:rsidR="00CB110E" w:rsidRDefault="00CB110E" w:rsidP="004419E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B72876" w14:textId="77777777" w:rsidR="00CB110E" w:rsidRDefault="00CB110E" w:rsidP="004419E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983019" w14:textId="77777777" w:rsidR="00CB110E" w:rsidRDefault="00CB110E" w:rsidP="004419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CB110E" w14:paraId="03A460DC" w14:textId="77777777" w:rsidTr="004419E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DF5BEB" w14:textId="77777777" w:rsidR="00CB110E" w:rsidRDefault="00CB110E" w:rsidP="004419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D61008" w14:textId="77777777" w:rsidR="00CB110E" w:rsidRDefault="00CB110E" w:rsidP="004419E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331A53A" w14:textId="77777777" w:rsidR="00CB110E" w:rsidRDefault="00CB110E" w:rsidP="004419E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9C5CE4" w14:textId="77777777" w:rsidR="00CB110E" w:rsidRPr="007C2097" w:rsidRDefault="00CB110E" w:rsidP="004419E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CB110E" w14:paraId="0973EC29" w14:textId="77777777" w:rsidTr="004419E6">
        <w:tc>
          <w:tcPr>
            <w:tcW w:w="1843" w:type="dxa"/>
          </w:tcPr>
          <w:p w14:paraId="54249D14" w14:textId="77777777" w:rsidR="00CB110E" w:rsidRDefault="00CB110E" w:rsidP="004419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AAFB35" w14:textId="77777777" w:rsidR="00CB110E" w:rsidRDefault="00CB110E" w:rsidP="004419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110E" w14:paraId="7D29985A" w14:textId="77777777" w:rsidTr="004419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379472" w14:textId="77777777" w:rsidR="00CB110E" w:rsidRDefault="00CB110E" w:rsidP="00CB11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80A33F" w14:textId="77777777" w:rsidR="00CB110E" w:rsidRPr="002B2A61" w:rsidRDefault="00CB110E" w:rsidP="00CB110E">
            <w:pPr>
              <w:pStyle w:val="CRCoverPage"/>
              <w:spacing w:after="0"/>
              <w:rPr>
                <w:noProof/>
              </w:rPr>
            </w:pPr>
            <w:r w:rsidRPr="002B2A61">
              <w:rPr>
                <w:noProof/>
              </w:rPr>
              <w:t xml:space="preserve">In 24wk37 Implementation of the function f_TC_8_5_5_1_EUTRA : </w:t>
            </w:r>
          </w:p>
          <w:p w14:paraId="74036B52" w14:textId="77777777" w:rsidR="00CB110E" w:rsidRDefault="00CB110E" w:rsidP="00CB110E">
            <w:pPr>
              <w:pStyle w:val="CRCoverPage"/>
              <w:spacing w:after="0"/>
              <w:rPr>
                <w:noProof/>
              </w:rPr>
            </w:pPr>
          </w:p>
          <w:p w14:paraId="423914E9" w14:textId="77777777" w:rsidR="00CB110E" w:rsidRDefault="00CB110E" w:rsidP="00CB110E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</w:rPr>
            </w:pPr>
            <w:r>
              <w:rPr>
                <w:noProof/>
              </w:rPr>
              <w:t>When extracting the bands to be requested from all the supported bands , at step 1 :</w:t>
            </w:r>
          </w:p>
          <w:p w14:paraId="22E40CAE" w14:textId="77777777" w:rsidR="00CB110E" w:rsidRDefault="00CB110E" w:rsidP="00CB110E">
            <w:pPr>
              <w:pStyle w:val="CRCoverPage"/>
              <w:spacing w:after="0"/>
              <w:ind w:left="720"/>
              <w:rPr>
                <w:noProof/>
              </w:rPr>
            </w:pPr>
            <w:proofErr w:type="spellStart"/>
            <w:r w:rsidRPr="003D345F">
              <w:rPr>
                <w:rStyle w:val="k"/>
                <w:rFonts w:ascii="Courier New" w:hAnsi="Courier New" w:cs="Courier New"/>
              </w:rPr>
              <w:t>v_BandToBeAdded</w:t>
            </w:r>
            <w:proofErr w:type="spellEnd"/>
            <w:r w:rsidRPr="003D345F">
              <w:rPr>
                <w:rStyle w:val="k"/>
                <w:rFonts w:ascii="Courier New" w:hAnsi="Courier New" w:cs="Courier New"/>
              </w:rPr>
              <w:t xml:space="preserve"> := {</w:t>
            </w:r>
            <w:proofErr w:type="spellStart"/>
            <w:r w:rsidRPr="003D345F">
              <w:rPr>
                <w:rStyle w:val="k"/>
                <w:rFonts w:ascii="Courier New" w:hAnsi="Courier New" w:cs="Courier New"/>
              </w:rPr>
              <w:t>v_Index</w:t>
            </w:r>
            <w:proofErr w:type="spellEnd"/>
            <w:r w:rsidRPr="002B2A61">
              <w:rPr>
                <w:noProof/>
              </w:rPr>
              <w:t>};</w:t>
            </w:r>
            <w:r>
              <w:rPr>
                <w:noProof/>
              </w:rPr>
              <w:t xml:space="preserve"> assignment is used .</w:t>
            </w:r>
          </w:p>
          <w:p w14:paraId="21C7477B" w14:textId="77777777" w:rsidR="00CB110E" w:rsidRPr="002B2A61" w:rsidRDefault="00CB110E" w:rsidP="00CB110E">
            <w:pPr>
              <w:pStyle w:val="CRCoverPage"/>
              <w:spacing w:after="0"/>
              <w:ind w:left="720"/>
              <w:rPr>
                <w:noProof/>
              </w:rPr>
            </w:pPr>
            <w:r>
              <w:rPr>
                <w:noProof/>
              </w:rPr>
              <w:t xml:space="preserve">As v_index is used as an iterator in the bit string of </w:t>
            </w:r>
            <w:r w:rsidRPr="002B2A61">
              <w:rPr>
                <w:noProof/>
              </w:rPr>
              <w:t xml:space="preserve">v_SuppEutraBandsAccToPICS , v_index = 0 actually represents the band support 1 . </w:t>
            </w:r>
          </w:p>
          <w:p w14:paraId="750DEC1C" w14:textId="77777777" w:rsidR="00CB110E" w:rsidRDefault="00CB110E" w:rsidP="00CB110E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3227D161" w14:textId="77777777" w:rsidR="00CB110E" w:rsidRPr="003D345F" w:rsidRDefault="00CB110E" w:rsidP="00CB110E">
            <w:pPr>
              <w:pStyle w:val="CRCoverPage"/>
              <w:spacing w:after="0"/>
              <w:ind w:left="720"/>
              <w:rPr>
                <w:rStyle w:val="k"/>
                <w:rFonts w:ascii="Courier New" w:hAnsi="Courier New" w:cs="Courier New"/>
              </w:rPr>
            </w:pPr>
            <w:r>
              <w:rPr>
                <w:noProof/>
              </w:rPr>
              <w:t xml:space="preserve">So it is proposed to use </w:t>
            </w:r>
            <w:proofErr w:type="spellStart"/>
            <w:r w:rsidRPr="003D345F">
              <w:rPr>
                <w:rStyle w:val="k"/>
                <w:rFonts w:ascii="Courier New" w:hAnsi="Courier New" w:cs="Courier New"/>
              </w:rPr>
              <w:t>v_BandToBeAdded</w:t>
            </w:r>
            <w:proofErr w:type="spellEnd"/>
            <w:r w:rsidRPr="003D345F">
              <w:rPr>
                <w:rStyle w:val="k"/>
                <w:rFonts w:ascii="Courier New" w:hAnsi="Courier New" w:cs="Courier New"/>
              </w:rPr>
              <w:t xml:space="preserve"> := {v_Index</w:t>
            </w:r>
            <w:r w:rsidRPr="003D345F">
              <w:rPr>
                <w:rStyle w:val="k"/>
                <w:rFonts w:ascii="Courier New" w:hAnsi="Courier New" w:cs="Courier New"/>
                <w:b/>
              </w:rPr>
              <w:t>+1</w:t>
            </w:r>
            <w:r w:rsidRPr="003D345F">
              <w:rPr>
                <w:rStyle w:val="k"/>
                <w:rFonts w:ascii="Courier New" w:hAnsi="Courier New" w:cs="Courier New"/>
              </w:rPr>
              <w:t>};</w:t>
            </w:r>
          </w:p>
          <w:p w14:paraId="3C983C99" w14:textId="77777777" w:rsidR="00CB110E" w:rsidRDefault="00CB110E" w:rsidP="00CB110E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37598290" w14:textId="77777777" w:rsidR="00CB110E" w:rsidRDefault="00CB110E" w:rsidP="00CB110E">
            <w:pPr>
              <w:pStyle w:val="CRCoverPage"/>
              <w:spacing w:after="0"/>
              <w:ind w:left="720"/>
              <w:rPr>
                <w:noProof/>
              </w:rPr>
            </w:pPr>
            <w:r>
              <w:rPr>
                <w:noProof/>
              </w:rPr>
              <w:t xml:space="preserve">Also it is proposed to make below condition as “and” instead of “or” </w:t>
            </w:r>
            <w:r>
              <w:rPr>
                <w:rStyle w:val="p"/>
                <w:rFonts w:ascii="Courier New" w:hAnsi="Courier New" w:cs="Courier New"/>
              </w:rPr>
              <w:t>(</w:t>
            </w:r>
            <w:proofErr w:type="spellStart"/>
            <w:r>
              <w:rPr>
                <w:rStyle w:val="k"/>
                <w:rFonts w:ascii="Courier New" w:hAnsi="Courier New" w:cs="Courier New"/>
              </w:rPr>
              <w:t>lengthof</w:t>
            </w:r>
            <w:proofErr w:type="spellEnd"/>
            <w:r>
              <w:rPr>
                <w:rStyle w:val="p"/>
                <w:rFonts w:ascii="Courier New" w:hAnsi="Courier New" w:cs="Courier New"/>
              </w:rPr>
              <w:t>(</w:t>
            </w:r>
            <w:proofErr w:type="spellStart"/>
            <w:r>
              <w:rPr>
                <w:rStyle w:val="n"/>
                <w:rFonts w:ascii="Courier New" w:hAnsi="Courier New" w:cs="Courier New"/>
              </w:rPr>
              <w:t>v_RequestedFrequencyBands</w:t>
            </w:r>
            <w:proofErr w:type="spellEnd"/>
            <w:r>
              <w:rPr>
                <w:rStyle w:val="p"/>
                <w:rFonts w:ascii="Courier New" w:hAnsi="Courier New" w:cs="Courier New"/>
              </w:rPr>
              <w:t>)</w:t>
            </w:r>
            <w:r>
              <w:rPr>
                <w:rStyle w:val="HTMLCode"/>
                <w:rFonts w:eastAsia="SimSun"/>
              </w:rPr>
              <w:t xml:space="preserve"> </w:t>
            </w:r>
            <w:r>
              <w:rPr>
                <w:rStyle w:val="o"/>
                <w:rFonts w:ascii="Courier New" w:hAnsi="Courier New" w:cs="Courier New"/>
              </w:rPr>
              <w:t>&lt;</w:t>
            </w:r>
            <w:r>
              <w:rPr>
                <w:rStyle w:val="HTMLCode"/>
                <w:rFonts w:eastAsia="SimSun"/>
              </w:rPr>
              <w:t xml:space="preserve"> </w:t>
            </w:r>
            <w:r>
              <w:rPr>
                <w:rStyle w:val="mi"/>
                <w:rFonts w:ascii="Courier New" w:hAnsi="Courier New" w:cs="Courier New"/>
              </w:rPr>
              <w:t>16</w:t>
            </w:r>
            <w:r>
              <w:rPr>
                <w:rStyle w:val="p"/>
                <w:rFonts w:ascii="Courier New" w:hAnsi="Courier New" w:cs="Courier New"/>
              </w:rPr>
              <w:t>)</w:t>
            </w:r>
            <w:r>
              <w:rPr>
                <w:rStyle w:val="HTMLCode"/>
                <w:rFonts w:eastAsia="SimSun"/>
              </w:rPr>
              <w:t xml:space="preserve"> </w:t>
            </w:r>
            <w:r w:rsidRPr="003D345F">
              <w:rPr>
                <w:rStyle w:val="left"/>
                <w:rFonts w:ascii="Courier New" w:hAnsi="Courier New" w:cs="Courier New"/>
                <w:b/>
              </w:rPr>
              <w:t>and</w:t>
            </w:r>
            <w:r>
              <w:rPr>
                <w:rStyle w:val="HTMLCode"/>
                <w:rFonts w:eastAsia="SimSun"/>
              </w:rPr>
              <w:t xml:space="preserve"> </w:t>
            </w:r>
            <w:r>
              <w:rPr>
                <w:rStyle w:val="p"/>
                <w:rFonts w:ascii="Courier New" w:hAnsi="Courier New" w:cs="Courier New"/>
              </w:rPr>
              <w:t>(</w:t>
            </w:r>
            <w:proofErr w:type="spellStart"/>
            <w:r>
              <w:rPr>
                <w:rStyle w:val="n"/>
                <w:rFonts w:ascii="Courier New" w:hAnsi="Courier New" w:cs="Courier New"/>
              </w:rPr>
              <w:t>v_Index</w:t>
            </w:r>
            <w:proofErr w:type="spellEnd"/>
            <w:r>
              <w:rPr>
                <w:rStyle w:val="HTMLCode"/>
                <w:rFonts w:eastAsia="SimSun"/>
              </w:rPr>
              <w:t xml:space="preserve"> </w:t>
            </w:r>
            <w:r>
              <w:rPr>
                <w:rStyle w:val="o"/>
                <w:rFonts w:ascii="Courier New" w:hAnsi="Courier New" w:cs="Courier New"/>
              </w:rPr>
              <w:t>&lt;</w:t>
            </w:r>
            <w:r>
              <w:rPr>
                <w:rStyle w:val="HTMLCode"/>
                <w:rFonts w:eastAsia="SimSun"/>
              </w:rPr>
              <w:t xml:space="preserve"> </w:t>
            </w:r>
            <w:proofErr w:type="spellStart"/>
            <w:r>
              <w:rPr>
                <w:rStyle w:val="k"/>
                <w:rFonts w:ascii="Courier New" w:hAnsi="Courier New" w:cs="Courier New"/>
              </w:rPr>
              <w:t>lengthof</w:t>
            </w:r>
            <w:proofErr w:type="spellEnd"/>
            <w:r>
              <w:rPr>
                <w:rStyle w:val="p"/>
                <w:rFonts w:ascii="Courier New" w:hAnsi="Courier New" w:cs="Courier New"/>
              </w:rPr>
              <w:t>(</w:t>
            </w:r>
            <w:proofErr w:type="spellStart"/>
            <w:r>
              <w:rPr>
                <w:rStyle w:val="n"/>
                <w:rFonts w:ascii="Courier New" w:hAnsi="Courier New" w:cs="Courier New"/>
              </w:rPr>
              <w:t>v_SuppEutraBandsAccToPICS</w:t>
            </w:r>
            <w:proofErr w:type="spellEnd"/>
            <w:r>
              <w:rPr>
                <w:rStyle w:val="p"/>
                <w:rFonts w:ascii="Courier New" w:hAnsi="Courier New" w:cs="Courier New"/>
              </w:rPr>
              <w:t>))</w:t>
            </w:r>
          </w:p>
          <w:p w14:paraId="7FF2A500" w14:textId="77777777" w:rsidR="00CB110E" w:rsidRDefault="00CB110E" w:rsidP="00CB110E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5246B20E" w14:textId="5C0BA6C8" w:rsidR="00CB110E" w:rsidRDefault="00CB110E" w:rsidP="00CB110E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</w:rPr>
            </w:pPr>
            <w:r>
              <w:rPr>
                <w:noProof/>
              </w:rPr>
              <w:t>At step 10 , UE is expected to do reestablishment request on Eutra Cell 1 . to be prepared for the reeestablishment procedure , SRBs and DRBs to be reset on this cell , so that SN is in line with reestablishment procedure</w:t>
            </w:r>
          </w:p>
        </w:tc>
      </w:tr>
      <w:tr w:rsidR="00CB110E" w14:paraId="74C137BA" w14:textId="77777777" w:rsidTr="004419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6A9A9" w14:textId="77777777" w:rsidR="00CB110E" w:rsidRDefault="00CB110E" w:rsidP="00CB11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6780B3" w14:textId="77777777" w:rsidR="00CB110E" w:rsidRDefault="00CB110E" w:rsidP="00CB11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110E" w14:paraId="4A36D935" w14:textId="77777777" w:rsidTr="004419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83DF92" w14:textId="77777777" w:rsidR="00CB110E" w:rsidRDefault="00CB110E" w:rsidP="00CB11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0AFF17" w14:textId="77777777" w:rsidR="00CB110E" w:rsidRPr="008C6AE4" w:rsidRDefault="00CB110E" w:rsidP="00CB110E">
            <w:pPr>
              <w:pStyle w:val="CRCoverPage"/>
              <w:numPr>
                <w:ilvl w:val="0"/>
                <w:numId w:val="43"/>
              </w:numPr>
              <w:spacing w:after="0"/>
            </w:pPr>
            <w:r w:rsidRPr="008C6AE4">
              <w:rPr>
                <w:noProof/>
              </w:rPr>
              <w:t xml:space="preserve">v_BandToBeAdded := {v_Index+1}; assignment to be made to have the right band supported information </w:t>
            </w:r>
          </w:p>
          <w:p w14:paraId="4AE8D3D8" w14:textId="77777777" w:rsidR="00CB110E" w:rsidRPr="008C6AE4" w:rsidRDefault="00CB110E" w:rsidP="00CB110E">
            <w:pPr>
              <w:pStyle w:val="CRCoverPage"/>
              <w:spacing w:after="0"/>
              <w:ind w:left="460"/>
              <w:rPr>
                <w:rStyle w:val="k"/>
                <w:noProof/>
              </w:rPr>
            </w:pPr>
          </w:p>
          <w:p w14:paraId="6524A766" w14:textId="038A30B1" w:rsidR="00CB110E" w:rsidRDefault="00CB110E" w:rsidP="00CB110E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</w:rPr>
            </w:pPr>
            <w:r>
              <w:rPr>
                <w:noProof/>
              </w:rPr>
              <w:t>SRB and DRB reset to be done before the reestablishment procedure</w:t>
            </w:r>
          </w:p>
        </w:tc>
      </w:tr>
      <w:tr w:rsidR="00CB110E" w14:paraId="7BDC77B0" w14:textId="77777777" w:rsidTr="004419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37A856" w14:textId="77777777" w:rsidR="00CB110E" w:rsidRDefault="00CB110E" w:rsidP="00CB11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41BC2A" w14:textId="77777777" w:rsidR="00CB110E" w:rsidRDefault="00CB110E" w:rsidP="00CB11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110E" w14:paraId="7FB34AAB" w14:textId="77777777" w:rsidTr="004419E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E8925F" w14:textId="77777777" w:rsidR="00CB110E" w:rsidRDefault="00CB110E" w:rsidP="00CB11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443509" w14:textId="55394B0A" w:rsidR="00CB110E" w:rsidRDefault="00CB110E" w:rsidP="00CB11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Confirmant UE may fail the case</w:t>
            </w:r>
          </w:p>
        </w:tc>
      </w:tr>
      <w:tr w:rsidR="00CB110E" w14:paraId="6AA1FFE3" w14:textId="77777777" w:rsidTr="004419E6">
        <w:tc>
          <w:tcPr>
            <w:tcW w:w="2694" w:type="dxa"/>
            <w:gridSpan w:val="2"/>
          </w:tcPr>
          <w:p w14:paraId="1C448F5D" w14:textId="77777777" w:rsidR="00CB110E" w:rsidRDefault="00CB110E" w:rsidP="00CB11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3CA566" w14:textId="77777777" w:rsidR="00CB110E" w:rsidRDefault="00CB110E" w:rsidP="00CB11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110E" w14:paraId="3C09E0EF" w14:textId="77777777" w:rsidTr="004419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E28C64" w14:textId="77777777" w:rsidR="00CB110E" w:rsidRDefault="00CB110E" w:rsidP="00CB11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30CBDF" w14:textId="12009D92" w:rsidR="00CB110E" w:rsidRDefault="00CB110E" w:rsidP="00CB11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8.5.5.1</w:t>
            </w:r>
          </w:p>
        </w:tc>
      </w:tr>
      <w:tr w:rsidR="00CB110E" w14:paraId="3925A05F" w14:textId="77777777" w:rsidTr="004419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071022" w14:textId="77777777" w:rsidR="00CB110E" w:rsidRDefault="00CB110E" w:rsidP="00CB11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02C3FD" w14:textId="77777777" w:rsidR="00CB110E" w:rsidRDefault="00CB110E" w:rsidP="00CB11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110E" w14:paraId="3155DA79" w14:textId="77777777" w:rsidTr="004419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61FB8" w14:textId="77777777" w:rsidR="00CB110E" w:rsidRDefault="00CB110E" w:rsidP="00CB11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7BD36C" w14:textId="77777777" w:rsidR="00CB110E" w:rsidRDefault="00CB110E" w:rsidP="00CB11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6AC08E" w14:textId="77777777" w:rsidR="00CB110E" w:rsidRDefault="00CB110E" w:rsidP="00CB11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69FE33" w14:textId="77777777" w:rsidR="00CB110E" w:rsidRDefault="00CB110E" w:rsidP="00CB110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49B29D" w14:textId="77777777" w:rsidR="00CB110E" w:rsidRDefault="00CB110E" w:rsidP="00CB110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B110E" w14:paraId="76133457" w14:textId="77777777" w:rsidTr="004419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AB1897" w14:textId="77777777" w:rsidR="00CB110E" w:rsidRDefault="00CB110E" w:rsidP="00CB11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DB4161" w14:textId="77777777" w:rsidR="00CB110E" w:rsidRDefault="00CB110E" w:rsidP="00CB11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680EFD" w14:textId="0E2F6350" w:rsidR="00CB110E" w:rsidRDefault="00CB110E" w:rsidP="00CB11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13D734" w14:textId="77777777" w:rsidR="00CB110E" w:rsidRDefault="00CB110E" w:rsidP="00CB110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3B0D2" w14:textId="4882973E" w:rsidR="00CB110E" w:rsidRDefault="00CB110E" w:rsidP="00CB110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B110E" w14:paraId="7378B391" w14:textId="77777777" w:rsidTr="004419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CBD574" w14:textId="77777777" w:rsidR="00CB110E" w:rsidRDefault="00CB110E" w:rsidP="00CB110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C8BA0C" w14:textId="77777777" w:rsidR="00CB110E" w:rsidRDefault="00CB110E" w:rsidP="00CB11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9668AD" w14:textId="4B01B3D3" w:rsidR="00CB110E" w:rsidRDefault="00CB110E" w:rsidP="00CB11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3A9AAD" w14:textId="77777777" w:rsidR="00CB110E" w:rsidRDefault="00CB110E" w:rsidP="00CB11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4CB2EB" w14:textId="54F0F4CC" w:rsidR="00CB110E" w:rsidRDefault="00CB110E" w:rsidP="00CB110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B110E" w14:paraId="3D183ABB" w14:textId="77777777" w:rsidTr="004419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8DA57A" w14:textId="77777777" w:rsidR="00CB110E" w:rsidRDefault="00CB110E" w:rsidP="00CB110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12376C" w14:textId="77777777" w:rsidR="00CB110E" w:rsidRDefault="00CB110E" w:rsidP="00CB11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E51F0C" w14:textId="1B5C9599" w:rsidR="00CB110E" w:rsidRDefault="00CB110E" w:rsidP="00CB11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E4F017" w14:textId="77777777" w:rsidR="00CB110E" w:rsidRDefault="00CB110E" w:rsidP="00CB11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DB8F60" w14:textId="3AEC16B1" w:rsidR="00CB110E" w:rsidRDefault="00CB110E" w:rsidP="00CB110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B110E" w14:paraId="162103C4" w14:textId="77777777" w:rsidTr="004419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1DE4A" w14:textId="77777777" w:rsidR="00CB110E" w:rsidRDefault="00CB110E" w:rsidP="00CB110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09AC3A" w14:textId="77777777" w:rsidR="00CB110E" w:rsidRDefault="00CB110E" w:rsidP="00CB110E">
            <w:pPr>
              <w:pStyle w:val="CRCoverPage"/>
              <w:spacing w:after="0"/>
              <w:rPr>
                <w:noProof/>
              </w:rPr>
            </w:pPr>
          </w:p>
        </w:tc>
      </w:tr>
      <w:tr w:rsidR="00CB110E" w14:paraId="25BE3DA3" w14:textId="77777777" w:rsidTr="004419E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9A2FC0" w14:textId="77777777" w:rsidR="00CB110E" w:rsidRDefault="00CB110E" w:rsidP="00CB11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69F69" w14:textId="77777777" w:rsidR="00CB110E" w:rsidRDefault="00CB110E" w:rsidP="00CB11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B110E" w:rsidRPr="008863B9" w14:paraId="3C4F7E83" w14:textId="77777777" w:rsidTr="004419E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4F5C6D" w14:textId="77777777" w:rsidR="00CB110E" w:rsidRPr="008863B9" w:rsidRDefault="00CB110E" w:rsidP="00CB11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5997CA5" w14:textId="77777777" w:rsidR="00CB110E" w:rsidRPr="008863B9" w:rsidRDefault="00CB110E" w:rsidP="00CB110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B110E" w14:paraId="120C807B" w14:textId="77777777" w:rsidTr="004419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B546C0" w14:textId="77777777" w:rsidR="00CB110E" w:rsidRDefault="00CB110E" w:rsidP="00CB11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680173" w14:textId="77777777" w:rsidR="00CB110E" w:rsidRDefault="00CB110E" w:rsidP="00CB11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4A9B126" w14:textId="77777777" w:rsidR="00CB110E" w:rsidRDefault="00CB110E" w:rsidP="00CB110E">
      <w:pPr>
        <w:pStyle w:val="CRCoverPage"/>
        <w:spacing w:after="0"/>
        <w:rPr>
          <w:noProof/>
          <w:sz w:val="8"/>
          <w:szCs w:val="8"/>
        </w:rPr>
      </w:pPr>
    </w:p>
    <w:p w14:paraId="2C56DE33" w14:textId="77777777" w:rsidR="00CB110E" w:rsidRDefault="00CB110E" w:rsidP="00CB110E">
      <w:pPr>
        <w:rPr>
          <w:noProof/>
        </w:rPr>
      </w:pPr>
    </w:p>
    <w:p w14:paraId="14B03E65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48566070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BE87EC" w14:textId="77777777" w:rsidR="009478EE" w:rsidRDefault="009478EE" w:rsidP="009478EE">
      <w:pPr>
        <w:rPr>
          <w:noProof/>
        </w:rPr>
      </w:pPr>
    </w:p>
    <w:p w14:paraId="0C713D68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81017684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29AAC4BF" w14:textId="6792C9FD" w:rsidR="006A633D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A633D" w:rsidRPr="008C1AAD">
        <w:rPr>
          <w:rFonts w:ascii="Arial" w:hAnsi="Arial" w:cs="Arial"/>
          <w:iCs/>
        </w:rPr>
        <w:t>Table of Contents</w:t>
      </w:r>
      <w:r w:rsidR="006A633D">
        <w:tab/>
      </w:r>
      <w:r w:rsidR="006A633D">
        <w:fldChar w:fldCharType="begin"/>
      </w:r>
      <w:r w:rsidR="006A633D">
        <w:instrText xml:space="preserve"> PAGEREF _Toc181017684 \h </w:instrText>
      </w:r>
      <w:r w:rsidR="006A633D">
        <w:fldChar w:fldCharType="separate"/>
      </w:r>
      <w:r w:rsidR="006A633D">
        <w:t>3</w:t>
      </w:r>
      <w:r w:rsidR="006A633D">
        <w:fldChar w:fldCharType="end"/>
      </w:r>
    </w:p>
    <w:p w14:paraId="174A8B5C" w14:textId="514EE948" w:rsidR="006A633D" w:rsidRDefault="006A633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8C1AAD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8C1AAD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_Toc181017685 \h </w:instrText>
      </w:r>
      <w:r>
        <w:fldChar w:fldCharType="separate"/>
      </w:r>
      <w:r>
        <w:t>3</w:t>
      </w:r>
      <w:r>
        <w:fldChar w:fldCharType="end"/>
      </w:r>
    </w:p>
    <w:p w14:paraId="21D11633" w14:textId="546CF754" w:rsidR="006A633D" w:rsidRDefault="006A633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8C1AAD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8C1AAD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_Toc181017686 \h </w:instrText>
      </w:r>
      <w:r>
        <w:fldChar w:fldCharType="separate"/>
      </w:r>
      <w:r>
        <w:t>3</w:t>
      </w:r>
      <w:r>
        <w:fldChar w:fldCharType="end"/>
      </w:r>
    </w:p>
    <w:p w14:paraId="6D4D6AD5" w14:textId="4DF21599" w:rsidR="006A633D" w:rsidRDefault="006A633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C1AAD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C1AAD">
        <w:rPr>
          <w:rFonts w:cs="Arial"/>
          <w:b/>
          <w:bCs/>
          <w:color w:val="000000"/>
          <w:lang w:val="en-US" w:eastAsia="en-GB"/>
        </w:rPr>
        <w:t xml:space="preserve">Change to the function </w:t>
      </w:r>
      <w:r w:rsidRPr="008C1AAD">
        <w:rPr>
          <w:b/>
        </w:rPr>
        <w:t>f_TC_8_5_5_1_EUTRA</w:t>
      </w:r>
      <w:r>
        <w:tab/>
      </w:r>
      <w:r>
        <w:fldChar w:fldCharType="begin"/>
      </w:r>
      <w:r>
        <w:instrText xml:space="preserve"> PAGEREF _Toc181017687 \h </w:instrText>
      </w:r>
      <w:r>
        <w:fldChar w:fldCharType="separate"/>
      </w:r>
      <w:r>
        <w:t>3</w:t>
      </w:r>
      <w:r>
        <w:fldChar w:fldCharType="end"/>
      </w:r>
    </w:p>
    <w:p w14:paraId="1E7482B4" w14:textId="61A247D6"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Toc181017685"/>
      <w:bookmarkStart w:id="21" w:name="_Hlk107318485"/>
      <w:r w:rsidR="00D15337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76C6EDC2" w14:textId="069993D8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="004F2142" w:rsidRPr="004F2142">
        <w:rPr>
          <w:rFonts w:cs="Arial"/>
        </w:rPr>
        <w:t xml:space="preserve">iwd-TTCN3-B2024-06_D24wk37 </w:t>
      </w:r>
      <w:r>
        <w:rPr>
          <w:rFonts w:cs="Arial"/>
        </w:rPr>
        <w:t>related to the title of this CR</w:t>
      </w:r>
      <w:r>
        <w:rPr>
          <w:rFonts w:cs="Arial"/>
          <w:lang w:eastAsia="ja-JP"/>
        </w:rPr>
        <w:t xml:space="preserve">. </w:t>
      </w:r>
    </w:p>
    <w:p w14:paraId="489C186C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2761C545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1"/>
    <w:p w14:paraId="6CD9C054" w14:textId="77777777" w:rsidR="007A73E5" w:rsidRDefault="007A73E5" w:rsidP="007A73E5">
      <w:pPr>
        <w:rPr>
          <w:b/>
          <w:sz w:val="24"/>
          <w:lang w:eastAsia="ja-JP"/>
        </w:rPr>
      </w:pPr>
    </w:p>
    <w:p w14:paraId="78B455AA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2" w:name="_Toc122434488"/>
      <w:bookmarkStart w:id="23" w:name="_Toc295288959"/>
      <w:bookmarkStart w:id="24" w:name="_Toc181017686"/>
      <w:r w:rsidRPr="00854C55">
        <w:rPr>
          <w:b/>
        </w:rPr>
        <w:t>Corrections required</w:t>
      </w:r>
      <w:bookmarkEnd w:id="22"/>
      <w:bookmarkEnd w:id="23"/>
      <w:bookmarkEnd w:id="24"/>
    </w:p>
    <w:p w14:paraId="39476467" w14:textId="4A18648B" w:rsidR="004A40D5" w:rsidRPr="006A633D" w:rsidRDefault="004A40D5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81017687"/>
      <w:r>
        <w:rPr>
          <w:rFonts w:cs="Arial"/>
          <w:b/>
          <w:bCs/>
          <w:color w:val="000000"/>
          <w:lang w:val="en-US" w:eastAsia="en-GB"/>
        </w:rPr>
        <w:t xml:space="preserve">Change </w:t>
      </w:r>
      <w:r w:rsidR="00720043">
        <w:rPr>
          <w:rFonts w:cs="Arial"/>
          <w:b/>
          <w:bCs/>
          <w:color w:val="000000"/>
          <w:lang w:val="en-US" w:eastAsia="en-GB"/>
        </w:rPr>
        <w:t xml:space="preserve">to </w:t>
      </w:r>
      <w:r w:rsidR="0014373A">
        <w:rPr>
          <w:rFonts w:cs="Arial"/>
          <w:b/>
          <w:bCs/>
          <w:color w:val="000000"/>
          <w:lang w:val="en-US" w:eastAsia="en-GB"/>
        </w:rPr>
        <w:t xml:space="preserve">the </w:t>
      </w:r>
      <w:r w:rsidR="00CA6FF9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6A633D" w:rsidRPr="006A633D">
        <w:rPr>
          <w:b/>
          <w:noProof/>
        </w:rPr>
        <w:t>f_TC_8_5_5_1_EUTRA</w:t>
      </w:r>
      <w:bookmarkEnd w:id="2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423A15D9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390D3" w14:textId="77777777" w:rsidR="004A40D5" w:rsidRDefault="00DE3DE9" w:rsidP="00EF270E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7941D" w14:textId="75B35F63" w:rsidR="004A40D5" w:rsidRPr="00E13853" w:rsidRDefault="006A633D" w:rsidP="00206ED0">
            <w:pPr>
              <w:pStyle w:val="CRCoverPage"/>
              <w:spacing w:after="0"/>
              <w:rPr>
                <w:noProof/>
              </w:rPr>
            </w:pPr>
            <w:r w:rsidRPr="002B2A61">
              <w:rPr>
                <w:noProof/>
              </w:rPr>
              <w:t>f_TC_8_5_5_1_EUTRA</w:t>
            </w:r>
          </w:p>
        </w:tc>
      </w:tr>
      <w:tr w:rsidR="004A40D5" w14:paraId="228E9D13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4F33C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138E8" w14:textId="77777777" w:rsidR="008C6AE4" w:rsidRPr="002B2A61" w:rsidRDefault="008C6AE4" w:rsidP="008C6AE4">
            <w:pPr>
              <w:pStyle w:val="CRCoverPage"/>
              <w:spacing w:after="0"/>
              <w:rPr>
                <w:noProof/>
              </w:rPr>
            </w:pPr>
            <w:r w:rsidRPr="002B2A61">
              <w:rPr>
                <w:noProof/>
              </w:rPr>
              <w:t xml:space="preserve">In 24wk37 Implementation of the function f_TC_8_5_5_1_EUTRA : </w:t>
            </w:r>
          </w:p>
          <w:p w14:paraId="5330D9DF" w14:textId="77777777" w:rsidR="008C6AE4" w:rsidRDefault="008C6AE4" w:rsidP="008C6AE4">
            <w:pPr>
              <w:pStyle w:val="CRCoverPage"/>
              <w:spacing w:after="0"/>
              <w:rPr>
                <w:noProof/>
              </w:rPr>
            </w:pPr>
          </w:p>
          <w:p w14:paraId="142325B1" w14:textId="77777777" w:rsidR="008C6AE4" w:rsidRDefault="008C6AE4" w:rsidP="008C6AE4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</w:rPr>
            </w:pPr>
            <w:r>
              <w:rPr>
                <w:noProof/>
              </w:rPr>
              <w:t>When extracting the bands to be requested from all the supported bands , at step 1 :</w:t>
            </w:r>
          </w:p>
          <w:p w14:paraId="2369BD70" w14:textId="77777777" w:rsidR="008C6AE4" w:rsidRDefault="008C6AE4" w:rsidP="008C6AE4">
            <w:pPr>
              <w:pStyle w:val="CRCoverPage"/>
              <w:spacing w:after="0"/>
              <w:ind w:left="720"/>
              <w:rPr>
                <w:noProof/>
              </w:rPr>
            </w:pPr>
            <w:proofErr w:type="spellStart"/>
            <w:r w:rsidRPr="003D345F">
              <w:rPr>
                <w:rStyle w:val="k"/>
                <w:rFonts w:ascii="Courier New" w:hAnsi="Courier New" w:cs="Courier New"/>
              </w:rPr>
              <w:t>v_BandToBeAdded</w:t>
            </w:r>
            <w:proofErr w:type="spellEnd"/>
            <w:r w:rsidRPr="003D345F">
              <w:rPr>
                <w:rStyle w:val="k"/>
                <w:rFonts w:ascii="Courier New" w:hAnsi="Courier New" w:cs="Courier New"/>
              </w:rPr>
              <w:t xml:space="preserve"> := {</w:t>
            </w:r>
            <w:proofErr w:type="spellStart"/>
            <w:r w:rsidRPr="003D345F">
              <w:rPr>
                <w:rStyle w:val="k"/>
                <w:rFonts w:ascii="Courier New" w:hAnsi="Courier New" w:cs="Courier New"/>
              </w:rPr>
              <w:t>v_Index</w:t>
            </w:r>
            <w:proofErr w:type="spellEnd"/>
            <w:r w:rsidRPr="002B2A61">
              <w:rPr>
                <w:noProof/>
              </w:rPr>
              <w:t>};</w:t>
            </w:r>
            <w:r>
              <w:rPr>
                <w:noProof/>
              </w:rPr>
              <w:t xml:space="preserve"> assignment is used .</w:t>
            </w:r>
          </w:p>
          <w:p w14:paraId="2A9525C4" w14:textId="77777777" w:rsidR="008C6AE4" w:rsidRPr="002B2A61" w:rsidRDefault="008C6AE4" w:rsidP="008C6AE4">
            <w:pPr>
              <w:pStyle w:val="CRCoverPage"/>
              <w:spacing w:after="0"/>
              <w:ind w:left="720"/>
              <w:rPr>
                <w:noProof/>
              </w:rPr>
            </w:pPr>
            <w:r>
              <w:rPr>
                <w:noProof/>
              </w:rPr>
              <w:t xml:space="preserve">As v_index is used as an iterator in the bit string of </w:t>
            </w:r>
            <w:r w:rsidRPr="002B2A61">
              <w:rPr>
                <w:noProof/>
              </w:rPr>
              <w:t xml:space="preserve">v_SuppEutraBandsAccToPICS , v_index = 0 actually represents the band support 1 . </w:t>
            </w:r>
          </w:p>
          <w:p w14:paraId="36D68CE5" w14:textId="77777777" w:rsidR="008C6AE4" w:rsidRDefault="008C6AE4" w:rsidP="008C6AE4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5FE80BF9" w14:textId="77777777" w:rsidR="008C6AE4" w:rsidRPr="003D345F" w:rsidRDefault="008C6AE4" w:rsidP="008C6AE4">
            <w:pPr>
              <w:pStyle w:val="CRCoverPage"/>
              <w:spacing w:after="0"/>
              <w:ind w:left="720"/>
              <w:rPr>
                <w:rStyle w:val="k"/>
                <w:rFonts w:ascii="Courier New" w:hAnsi="Courier New" w:cs="Courier New"/>
              </w:rPr>
            </w:pPr>
            <w:r>
              <w:rPr>
                <w:noProof/>
              </w:rPr>
              <w:t xml:space="preserve">So it is proposed to use </w:t>
            </w:r>
            <w:proofErr w:type="spellStart"/>
            <w:r w:rsidRPr="003D345F">
              <w:rPr>
                <w:rStyle w:val="k"/>
                <w:rFonts w:ascii="Courier New" w:hAnsi="Courier New" w:cs="Courier New"/>
              </w:rPr>
              <w:t>v_BandToBeAdded</w:t>
            </w:r>
            <w:proofErr w:type="spellEnd"/>
            <w:r w:rsidRPr="003D345F">
              <w:rPr>
                <w:rStyle w:val="k"/>
                <w:rFonts w:ascii="Courier New" w:hAnsi="Courier New" w:cs="Courier New"/>
              </w:rPr>
              <w:t xml:space="preserve"> := {v_Index</w:t>
            </w:r>
            <w:r w:rsidRPr="003D345F">
              <w:rPr>
                <w:rStyle w:val="k"/>
                <w:rFonts w:ascii="Courier New" w:hAnsi="Courier New" w:cs="Courier New"/>
                <w:b/>
              </w:rPr>
              <w:t>+1</w:t>
            </w:r>
            <w:r w:rsidRPr="003D345F">
              <w:rPr>
                <w:rStyle w:val="k"/>
                <w:rFonts w:ascii="Courier New" w:hAnsi="Courier New" w:cs="Courier New"/>
              </w:rPr>
              <w:t>};</w:t>
            </w:r>
          </w:p>
          <w:p w14:paraId="6420470A" w14:textId="77777777" w:rsidR="008C6AE4" w:rsidRDefault="008C6AE4" w:rsidP="008C6AE4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56228648" w14:textId="69ADB699" w:rsidR="008C6AE4" w:rsidRDefault="008C6AE4" w:rsidP="008C6AE4">
            <w:pPr>
              <w:pStyle w:val="CRCoverPage"/>
              <w:spacing w:after="0"/>
              <w:ind w:left="720"/>
              <w:rPr>
                <w:rStyle w:val="p"/>
                <w:rFonts w:ascii="Courier New" w:hAnsi="Courier New" w:cs="Courier New"/>
              </w:rPr>
            </w:pPr>
            <w:r>
              <w:rPr>
                <w:noProof/>
              </w:rPr>
              <w:t xml:space="preserve">Also it is proposed to make below condition as “and” instead of “or” </w:t>
            </w:r>
            <w:r>
              <w:rPr>
                <w:rStyle w:val="p"/>
                <w:rFonts w:ascii="Courier New" w:hAnsi="Courier New" w:cs="Courier New"/>
              </w:rPr>
              <w:t>(</w:t>
            </w:r>
            <w:proofErr w:type="spellStart"/>
            <w:r>
              <w:rPr>
                <w:rStyle w:val="k"/>
                <w:rFonts w:ascii="Courier New" w:hAnsi="Courier New" w:cs="Courier New"/>
              </w:rPr>
              <w:t>lengthof</w:t>
            </w:r>
            <w:proofErr w:type="spellEnd"/>
            <w:r>
              <w:rPr>
                <w:rStyle w:val="p"/>
                <w:rFonts w:ascii="Courier New" w:hAnsi="Courier New" w:cs="Courier New"/>
              </w:rPr>
              <w:t>(</w:t>
            </w:r>
            <w:proofErr w:type="spellStart"/>
            <w:r>
              <w:rPr>
                <w:rStyle w:val="n"/>
                <w:rFonts w:ascii="Courier New" w:hAnsi="Courier New" w:cs="Courier New"/>
              </w:rPr>
              <w:t>v_RequestedFrequencyBands</w:t>
            </w:r>
            <w:proofErr w:type="spellEnd"/>
            <w:r>
              <w:rPr>
                <w:rStyle w:val="p"/>
                <w:rFonts w:ascii="Courier New" w:hAnsi="Courier New" w:cs="Courier New"/>
              </w:rPr>
              <w:t>)</w:t>
            </w:r>
            <w:r>
              <w:rPr>
                <w:rStyle w:val="HTMLCode"/>
                <w:rFonts w:eastAsia="SimSun"/>
              </w:rPr>
              <w:t xml:space="preserve"> </w:t>
            </w:r>
            <w:r>
              <w:rPr>
                <w:rStyle w:val="o"/>
                <w:rFonts w:ascii="Courier New" w:hAnsi="Courier New" w:cs="Courier New"/>
              </w:rPr>
              <w:t>&lt;</w:t>
            </w:r>
            <w:r>
              <w:rPr>
                <w:rStyle w:val="HTMLCode"/>
                <w:rFonts w:eastAsia="SimSun"/>
              </w:rPr>
              <w:t xml:space="preserve"> </w:t>
            </w:r>
            <w:r>
              <w:rPr>
                <w:rStyle w:val="mi"/>
                <w:rFonts w:ascii="Courier New" w:hAnsi="Courier New" w:cs="Courier New"/>
              </w:rPr>
              <w:t>16</w:t>
            </w:r>
            <w:r>
              <w:rPr>
                <w:rStyle w:val="p"/>
                <w:rFonts w:ascii="Courier New" w:hAnsi="Courier New" w:cs="Courier New"/>
              </w:rPr>
              <w:t>)</w:t>
            </w:r>
            <w:r>
              <w:rPr>
                <w:rStyle w:val="HTMLCode"/>
                <w:rFonts w:eastAsia="SimSun"/>
              </w:rPr>
              <w:t xml:space="preserve"> </w:t>
            </w:r>
            <w:r w:rsidRPr="003D345F">
              <w:rPr>
                <w:rStyle w:val="left"/>
                <w:rFonts w:ascii="Courier New" w:hAnsi="Courier New" w:cs="Courier New"/>
                <w:b/>
              </w:rPr>
              <w:t>and</w:t>
            </w:r>
            <w:r>
              <w:rPr>
                <w:rStyle w:val="HTMLCode"/>
                <w:rFonts w:eastAsia="SimSun"/>
              </w:rPr>
              <w:t xml:space="preserve"> </w:t>
            </w:r>
            <w:r>
              <w:rPr>
                <w:rStyle w:val="p"/>
                <w:rFonts w:ascii="Courier New" w:hAnsi="Courier New" w:cs="Courier New"/>
              </w:rPr>
              <w:t>(</w:t>
            </w:r>
            <w:proofErr w:type="spellStart"/>
            <w:r>
              <w:rPr>
                <w:rStyle w:val="n"/>
                <w:rFonts w:ascii="Courier New" w:hAnsi="Courier New" w:cs="Courier New"/>
              </w:rPr>
              <w:t>v_Index</w:t>
            </w:r>
            <w:proofErr w:type="spellEnd"/>
            <w:r>
              <w:rPr>
                <w:rStyle w:val="HTMLCode"/>
                <w:rFonts w:eastAsia="SimSun"/>
              </w:rPr>
              <w:t xml:space="preserve"> </w:t>
            </w:r>
            <w:r>
              <w:rPr>
                <w:rStyle w:val="o"/>
                <w:rFonts w:ascii="Courier New" w:hAnsi="Courier New" w:cs="Courier New"/>
              </w:rPr>
              <w:t>&lt;</w:t>
            </w:r>
            <w:r>
              <w:rPr>
                <w:rStyle w:val="HTMLCode"/>
                <w:rFonts w:eastAsia="SimSun"/>
              </w:rPr>
              <w:t xml:space="preserve"> </w:t>
            </w:r>
            <w:proofErr w:type="spellStart"/>
            <w:r>
              <w:rPr>
                <w:rStyle w:val="k"/>
                <w:rFonts w:ascii="Courier New" w:hAnsi="Courier New" w:cs="Courier New"/>
              </w:rPr>
              <w:t>lengthof</w:t>
            </w:r>
            <w:proofErr w:type="spellEnd"/>
            <w:r>
              <w:rPr>
                <w:rStyle w:val="p"/>
                <w:rFonts w:ascii="Courier New" w:hAnsi="Courier New" w:cs="Courier New"/>
              </w:rPr>
              <w:t>(</w:t>
            </w:r>
            <w:proofErr w:type="spellStart"/>
            <w:r>
              <w:rPr>
                <w:rStyle w:val="n"/>
                <w:rFonts w:ascii="Courier New" w:hAnsi="Courier New" w:cs="Courier New"/>
              </w:rPr>
              <w:t>v_SuppEutraBandsAccToPICS</w:t>
            </w:r>
            <w:proofErr w:type="spellEnd"/>
            <w:r>
              <w:rPr>
                <w:rStyle w:val="p"/>
                <w:rFonts w:ascii="Courier New" w:hAnsi="Courier New" w:cs="Courier New"/>
              </w:rPr>
              <w:t>))</w:t>
            </w:r>
          </w:p>
          <w:p w14:paraId="4842F109" w14:textId="77777777" w:rsidR="008C6AE4" w:rsidRDefault="008C6AE4" w:rsidP="008C6AE4">
            <w:pPr>
              <w:pStyle w:val="CRCoverPage"/>
              <w:spacing w:after="0"/>
              <w:ind w:left="720"/>
              <w:rPr>
                <w:rStyle w:val="p"/>
                <w:rFonts w:ascii="Courier New" w:hAnsi="Courier New" w:cs="Courier New"/>
              </w:rPr>
            </w:pPr>
          </w:p>
          <w:p w14:paraId="40D410A0" w14:textId="4E49361C" w:rsidR="006E31A3" w:rsidRPr="00803546" w:rsidRDefault="008C6AE4" w:rsidP="008C6AE4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</w:rPr>
              <w:t>At step 10 , UE is expected to do reestablishment request on Eutra Cell 1 . to be prepared for the reeestablishment procedure , SRBs and DRBs to be reset on this cell , so that SN is in line with reestablishment procedure</w:t>
            </w:r>
          </w:p>
        </w:tc>
      </w:tr>
      <w:tr w:rsidR="006C61D0" w14:paraId="7C3794C4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C984D" w14:textId="77777777" w:rsidR="006C61D0" w:rsidRDefault="006C61D0" w:rsidP="006C61D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9980" w14:textId="77777777" w:rsidR="008C6AE4" w:rsidRPr="008C6AE4" w:rsidRDefault="008C6AE4" w:rsidP="008C6AE4">
            <w:pPr>
              <w:pStyle w:val="CRCoverPage"/>
              <w:numPr>
                <w:ilvl w:val="0"/>
                <w:numId w:val="45"/>
              </w:numPr>
              <w:spacing w:after="0"/>
              <w:rPr>
                <w:rFonts w:cs="Arial"/>
                <w:noProof/>
                <w:lang w:val="en-SG"/>
              </w:rPr>
            </w:pPr>
            <w:r w:rsidRPr="008C6AE4">
              <w:rPr>
                <w:noProof/>
              </w:rPr>
              <w:t xml:space="preserve">v_BandToBeAdded := {v_Index+1}; assignment to be made to have the right band supported information </w:t>
            </w:r>
          </w:p>
          <w:p w14:paraId="4DDB96DE" w14:textId="279F8DBF" w:rsidR="006C61D0" w:rsidRPr="00FB2EB7" w:rsidRDefault="008C6AE4" w:rsidP="008C6AE4">
            <w:pPr>
              <w:pStyle w:val="CRCoverPage"/>
              <w:numPr>
                <w:ilvl w:val="0"/>
                <w:numId w:val="45"/>
              </w:numPr>
              <w:spacing w:after="0"/>
              <w:rPr>
                <w:rFonts w:cs="Arial"/>
                <w:noProof/>
                <w:lang w:val="en-SG"/>
              </w:rPr>
            </w:pPr>
            <w:r>
              <w:rPr>
                <w:noProof/>
              </w:rPr>
              <w:t>SRB and DRB reset to be done before the reestablishment procedure</w:t>
            </w:r>
          </w:p>
        </w:tc>
      </w:tr>
      <w:tr w:rsidR="006C61D0" w:rsidRPr="008C6AE4" w14:paraId="38DA8D1A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32666" w14:textId="77777777" w:rsidR="006C61D0" w:rsidRDefault="006C61D0" w:rsidP="006C61D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195B" w14:textId="10227612" w:rsidR="006C61D0" w:rsidRPr="008C6AE4" w:rsidRDefault="008C6AE4" w:rsidP="006C61D0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8C6AE4">
              <w:rPr>
                <w:rFonts w:ascii="Arial" w:hAnsi="Arial" w:cs="Arial"/>
                <w:lang w:eastAsia="en-GB"/>
              </w:rPr>
              <w:t>ttcn</w:t>
            </w:r>
            <w:proofErr w:type="spellEnd"/>
            <w:r w:rsidRPr="008C6AE4">
              <w:rPr>
                <w:rFonts w:ascii="Arial" w:hAnsi="Arial" w:cs="Arial"/>
                <w:lang w:eastAsia="en-GB"/>
              </w:rPr>
              <w:t>/develop/LTE_A_PRO/8_5/</w:t>
            </w:r>
            <w:proofErr w:type="spellStart"/>
            <w:r w:rsidRPr="008C6AE4">
              <w:rPr>
                <w:rFonts w:ascii="Arial" w:hAnsi="Arial" w:cs="Arial"/>
                <w:lang w:eastAsia="en-GB"/>
              </w:rPr>
              <w:t>RRC_Others_PRO.ttcn</w:t>
            </w:r>
            <w:proofErr w:type="spellEnd"/>
          </w:p>
        </w:tc>
      </w:tr>
      <w:tr w:rsidR="006C61D0" w:rsidRPr="00F9354B" w14:paraId="69EBB81D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3FE81" w14:textId="77777777" w:rsidR="006C61D0" w:rsidRPr="00F9354B" w:rsidRDefault="006C61D0" w:rsidP="002D36AE">
            <w:pPr>
              <w:spacing w:after="0"/>
              <w:rPr>
                <w:rFonts w:ascii="Arial" w:hAnsi="Arial"/>
                <w:b/>
                <w:highlight w:val="cyan"/>
              </w:rPr>
            </w:pPr>
            <w:r w:rsidRPr="002D36AE">
              <w:rPr>
                <w:rFonts w:ascii="Arial" w:hAnsi="Arial" w:cs="Arial"/>
                <w:lang w:eastAsia="en-GB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6F76" w14:textId="64DC5DAD" w:rsidR="006C61D0" w:rsidRPr="00F9354B" w:rsidRDefault="006C61D0" w:rsidP="006C61D0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13031DDC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799D34EB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4898DC86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DD96B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function f_TC_8_5_5_1_EUTRA() runs on EUTRA_PTC</w:t>
            </w:r>
          </w:p>
          <w:p w14:paraId="6B2AC8CB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{ /* RACS / UL Message Segment transfer / </w:t>
            </w:r>
            <w:proofErr w:type="spellStart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UECapabilityInformation</w:t>
            </w:r>
            <w:proofErr w:type="spellEnd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/ Success */</w:t>
            </w:r>
          </w:p>
          <w:p w14:paraId="6365F54D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98077FE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PhysCellId</w:t>
            </w:r>
            <w:proofErr w:type="spellEnd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v_PhysicalCellIdentity_Cell1;</w:t>
            </w:r>
          </w:p>
          <w:p w14:paraId="30883021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ShortMAC_I</w:t>
            </w:r>
            <w:proofErr w:type="spellEnd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v_ShortMAC_I</w:t>
            </w:r>
            <w:proofErr w:type="spellEnd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3AB2831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EUTRA_SecurityParams_Type</w:t>
            </w:r>
            <w:proofErr w:type="spellEnd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v_AuthParams</w:t>
            </w:r>
            <w:proofErr w:type="spellEnd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831E793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v_Rx_SegmentOct</w:t>
            </w:r>
            <w:proofErr w:type="spellEnd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:= ''O;</w:t>
            </w:r>
          </w:p>
          <w:p w14:paraId="7D8DAAF8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v_Completed_AllSegments</w:t>
            </w:r>
            <w:proofErr w:type="spellEnd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:= false;</w:t>
            </w:r>
          </w:p>
          <w:p w14:paraId="3EE4F19E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var ULDedicatedMessageSegment_r16_IEs.segmentNumber_r16 </w:t>
            </w:r>
            <w:proofErr w:type="spellStart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v_MessageSegmentRx</w:t>
            </w:r>
            <w:proofErr w:type="spellEnd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:= 0; //INTEGER (0..15)</w:t>
            </w:r>
          </w:p>
          <w:p w14:paraId="7016083F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var SRB_COMMON_IND </w:t>
            </w:r>
            <w:proofErr w:type="spellStart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v_ReceivedAspForUeCapabilityInfo</w:t>
            </w:r>
            <w:proofErr w:type="spellEnd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8474E87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var SRB_COMMON_IND </w:t>
            </w:r>
            <w:proofErr w:type="spellStart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v_Received_DedicatedMessageSegment</w:t>
            </w:r>
            <w:proofErr w:type="spellEnd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29C4B6B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var bitstring </w:t>
            </w:r>
            <w:proofErr w:type="spellStart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v_SuppEutraBandsAccToPICS</w:t>
            </w:r>
            <w:proofErr w:type="spellEnd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f_DeriveSuppEutraBandsFromPics</w:t>
            </w:r>
            <w:proofErr w:type="spellEnd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(); // The position on this list represents the band number</w:t>
            </w:r>
          </w:p>
          <w:p w14:paraId="4105E817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var UECapabilityEnquiry_v1180_IEs.requestedFrequencyBands_r11 </w:t>
            </w:r>
            <w:proofErr w:type="spellStart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v_RequestedFrequencyBands</w:t>
            </w:r>
            <w:proofErr w:type="spellEnd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:= {</w:t>
            </w:r>
            <w:proofErr w:type="spellStart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px_ePrimaryFrequencyBand</w:t>
            </w:r>
            <w:proofErr w:type="spellEnd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}; // Initialise with the primary frequency band</w:t>
            </w:r>
          </w:p>
          <w:p w14:paraId="1AA5983F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var UECapabilityEnquiry_v1180_IEs.requestedFrequencyBands_r11 </w:t>
            </w:r>
            <w:proofErr w:type="spellStart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v_BandToBeAdded</w:t>
            </w:r>
            <w:proofErr w:type="spellEnd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DCE63DB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v_Index</w:t>
            </w:r>
            <w:proofErr w:type="spellEnd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:= 0;</w:t>
            </w:r>
          </w:p>
          <w:p w14:paraId="51D9A086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v_TimingInfoStep4;</w:t>
            </w:r>
          </w:p>
          <w:p w14:paraId="24F017F6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v_TimingInfoStep5;</w:t>
            </w:r>
          </w:p>
          <w:p w14:paraId="29D405B2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v_TimingInfoStep6;</w:t>
            </w:r>
          </w:p>
          <w:p w14:paraId="45EB4286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v_GrantPeriod</w:t>
            </w:r>
            <w:proofErr w:type="spellEnd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D63E5BE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EUTRA_FDD_TDD_Mode_Type</w:t>
            </w:r>
            <w:proofErr w:type="spellEnd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v_EUTRA_FDD_TDD_Mode</w:t>
            </w:r>
            <w:proofErr w:type="spellEnd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C71ACC6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FFE006C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t_Watchdog</w:t>
            </w:r>
            <w:proofErr w:type="spellEnd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:= 5.0;</w:t>
            </w:r>
          </w:p>
          <w:p w14:paraId="6E62F690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599EF84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f_EUTRA_Init</w:t>
            </w:r>
            <w:proofErr w:type="spellEnd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(c1);</w:t>
            </w:r>
          </w:p>
          <w:p w14:paraId="5D8688DF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v_PhysicalCellIdentity_Cell1 := </w:t>
            </w:r>
            <w:proofErr w:type="spellStart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f_EUTRA_CellInfo_GetPhyCellId</w:t>
            </w:r>
            <w:proofErr w:type="spellEnd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(eutra_Cell1); //@sic R5s240175 sic@</w:t>
            </w:r>
          </w:p>
          <w:p w14:paraId="0D3DBEC3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4CBF9F6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cell</w:t>
            </w:r>
          </w:p>
          <w:p w14:paraId="704111E7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f_EUTRA_CellConfig_Def</w:t>
            </w:r>
            <w:proofErr w:type="spellEnd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(eutra_Cell1);</w:t>
            </w:r>
          </w:p>
          <w:p w14:paraId="0B58CC53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v_EUTRA_FDD_TDD_Mode</w:t>
            </w:r>
            <w:proofErr w:type="spellEnd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f_EUTRA_CellInfo_GetFDD_TDD</w:t>
            </w:r>
            <w:proofErr w:type="spellEnd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(eutra_Cell1);</w:t>
            </w:r>
          </w:p>
          <w:p w14:paraId="68A333F0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80C6955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/* Preamble to enter UE in state Generic RB Established (state 3) */</w:t>
            </w:r>
          </w:p>
          <w:p w14:paraId="6F31D857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f_EUTRA_Preamble</w:t>
            </w:r>
            <w:proofErr w:type="spellEnd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(eutra_Cell1, STATE2_IDLEUPDATE);</w:t>
            </w:r>
          </w:p>
          <w:p w14:paraId="6645621C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f_EUTRA_RbEst_Def</w:t>
            </w:r>
            <w:proofErr w:type="spellEnd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(eutra_Cell1);</w:t>
            </w:r>
          </w:p>
          <w:p w14:paraId="0ED1CA94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15553A7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f_EUTRA_TestBody_Set</w:t>
            </w:r>
            <w:proofErr w:type="spellEnd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14:paraId="6176F6DF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BE9B49C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// Get bands to be requested, from all the supported bands</w:t>
            </w:r>
          </w:p>
          <w:p w14:paraId="3FC29838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do {</w:t>
            </w:r>
          </w:p>
          <w:p w14:paraId="27566420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  if(</w:t>
            </w:r>
            <w:proofErr w:type="spellStart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v_SuppEutraBandsAccToPICS</w:t>
            </w:r>
            <w:proofErr w:type="spellEnd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v_Index</w:t>
            </w:r>
            <w:proofErr w:type="spellEnd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]== '1'B and </w:t>
            </w:r>
            <w:proofErr w:type="spellStart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v_Index</w:t>
            </w:r>
            <w:proofErr w:type="spellEnd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!= </w:t>
            </w:r>
            <w:proofErr w:type="spellStart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px_ePrimaryFrequencyBand</w:t>
            </w:r>
            <w:proofErr w:type="spellEnd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) { // if the UE </w:t>
            </w:r>
            <w:proofErr w:type="spellStart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supposts</w:t>
            </w:r>
            <w:proofErr w:type="spellEnd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that band and it is not the primary band (which is already added in the list)</w:t>
            </w:r>
          </w:p>
          <w:p w14:paraId="384BF9EA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v_BandToBeAdded</w:t>
            </w:r>
            <w:proofErr w:type="spellEnd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:= {</w:t>
            </w:r>
            <w:proofErr w:type="spellStart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v_Index</w:t>
            </w:r>
            <w:proofErr w:type="spellEnd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};</w:t>
            </w:r>
          </w:p>
          <w:p w14:paraId="55BF5B20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v_RequestedFrequencyBands</w:t>
            </w:r>
            <w:proofErr w:type="spellEnd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v_RequestedFrequencyBands</w:t>
            </w:r>
            <w:proofErr w:type="spellEnd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&amp; </w:t>
            </w:r>
            <w:proofErr w:type="spellStart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v_BandToBeAdded</w:t>
            </w:r>
            <w:proofErr w:type="spellEnd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; // add supported band to the list</w:t>
            </w:r>
          </w:p>
          <w:p w14:paraId="2917C1A7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0F6CF425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v_Index</w:t>
            </w:r>
            <w:proofErr w:type="spellEnd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v_Index</w:t>
            </w:r>
            <w:proofErr w:type="spellEnd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+ 1;</w:t>
            </w:r>
          </w:p>
          <w:p w14:paraId="61DEE610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} while ((</w:t>
            </w:r>
            <w:proofErr w:type="spellStart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lengthof</w:t>
            </w:r>
            <w:proofErr w:type="spellEnd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v_RequestedFrequencyBands</w:t>
            </w:r>
            <w:proofErr w:type="spellEnd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) &lt; 16) or (</w:t>
            </w:r>
            <w:proofErr w:type="spellStart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v_Index</w:t>
            </w:r>
            <w:proofErr w:type="spellEnd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&lt; </w:t>
            </w:r>
            <w:proofErr w:type="spellStart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lengthof</w:t>
            </w:r>
            <w:proofErr w:type="spellEnd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v_SuppEutraBandsAccToPICS</w:t>
            </w:r>
            <w:proofErr w:type="spellEnd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14:paraId="3F2CDD9D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73E95CB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1" </w:t>
            </w:r>
            <w:proofErr w:type="spellStart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7056AB4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 </w:t>
            </w:r>
            <w:proofErr w:type="spellStart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UECapabilityEnquiry</w:t>
            </w:r>
            <w:proofErr w:type="spellEnd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message including </w:t>
            </w:r>
            <w:proofErr w:type="spellStart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eutra</w:t>
            </w:r>
            <w:proofErr w:type="spellEnd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to enquire max capability and with rrc-segAllowed-r16 set to enabled.</w:t>
            </w:r>
          </w:p>
          <w:p w14:paraId="25DB730E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v_GrantPeriod</w:t>
            </w:r>
            <w:proofErr w:type="spellEnd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:= 1; // No period value </w:t>
            </w:r>
            <w:proofErr w:type="spellStart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especified</w:t>
            </w:r>
            <w:proofErr w:type="spellEnd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in the prose. Value </w:t>
            </w:r>
            <w:proofErr w:type="spellStart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chosed</w:t>
            </w:r>
            <w:proofErr w:type="spellEnd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arbitrarily.</w:t>
            </w:r>
          </w:p>
          <w:p w14:paraId="6ED996B5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C77878E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else {</w:t>
            </w:r>
          </w:p>
          <w:p w14:paraId="00981859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  v_TimingInfoStep5 := </w:t>
            </w:r>
            <w:proofErr w:type="spellStart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f_EUTRA_TimingInfoAdd</w:t>
            </w:r>
            <w:proofErr w:type="spellEnd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(v_TimingInfoStep4, 18); // 18 subframes = 18 </w:t>
            </w:r>
            <w:proofErr w:type="spellStart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ms</w:t>
            </w:r>
            <w:proofErr w:type="spellEnd"/>
          </w:p>
          <w:p w14:paraId="65EAC5ED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v_GrantPeriod</w:t>
            </w:r>
            <w:proofErr w:type="spellEnd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:= 5; // No period value </w:t>
            </w:r>
            <w:proofErr w:type="spellStart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especified</w:t>
            </w:r>
            <w:proofErr w:type="spellEnd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in the prose. Value </w:t>
            </w:r>
            <w:proofErr w:type="spellStart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chosed</w:t>
            </w:r>
            <w:proofErr w:type="spellEnd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arbitrarily.</w:t>
            </w:r>
          </w:p>
          <w:p w14:paraId="7AB80CC2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1CE56DB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R5-231397 sic@</w:t>
            </w:r>
          </w:p>
          <w:p w14:paraId="63E6C415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// The UE sends 1st segment of </w:t>
            </w:r>
            <w:proofErr w:type="spellStart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UECapabilityInformation</w:t>
            </w:r>
            <w:proofErr w:type="spellEnd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message contained within the rrc-MessageSegmentContainer-r16 IE of the </w:t>
            </w:r>
            <w:proofErr w:type="spellStart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ULDedicatedMessageSegment</w:t>
            </w:r>
            <w:proofErr w:type="spellEnd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message</w:t>
            </w:r>
          </w:p>
          <w:p w14:paraId="26FD4023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(car_SRB1_RrcPdu_IND(eutra_Cell1, cr_508_ULDedicatedMessageSegment_r16(cr_ULDedicatedMessageSegment_r16_enabled(0))));</w:t>
            </w:r>
          </w:p>
          <w:p w14:paraId="5C923569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f_EUTRA_StopULGrantTransmission_PUCCH_Sync</w:t>
            </w:r>
            <w:proofErr w:type="spellEnd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(eutra_Cell1, </w:t>
            </w:r>
            <w:proofErr w:type="spellStart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017EDE9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10EEBA5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7" </w:t>
            </w:r>
            <w:proofErr w:type="spellStart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472F747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The SS changes Cell 1 parameters according to the row "T1" in table 8.5.5.1.3.2-1 in order that the radio link quality of Cell 1 is degraded.</w:t>
            </w:r>
          </w:p>
          <w:p w14:paraId="4AD305AC" w14:textId="77777777" w:rsidR="002F79CF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f_EUTRA_SetCellPower</w:t>
            </w:r>
            <w:proofErr w:type="spellEnd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(eutra_Cell1, </w:t>
            </w:r>
            <w:proofErr w:type="spellStart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tsc_NonSuitableOffCellRS_EPRE</w:t>
            </w:r>
            <w:proofErr w:type="spellEnd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9F9468B" w14:textId="77777777" w:rsid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AAD9ECF" w14:textId="77777777" w:rsid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…….</w:t>
            </w:r>
          </w:p>
          <w:p w14:paraId="15430EBB" w14:textId="209FB9F5" w:rsidR="008C6AE4" w:rsidRPr="00850B7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</w:tc>
      </w:tr>
    </w:tbl>
    <w:p w14:paraId="2B50CA30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55694E2E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67684F92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306CA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function f_TC_8_5_5_1_EUTRA() runs on EUTRA_PTC</w:t>
            </w:r>
          </w:p>
          <w:p w14:paraId="56882D4D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{ /* RACS / UL Message Segment transfer / </w:t>
            </w:r>
            <w:proofErr w:type="spellStart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UECapabilityInformation</w:t>
            </w:r>
            <w:proofErr w:type="spellEnd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/ Success */</w:t>
            </w:r>
          </w:p>
          <w:p w14:paraId="413ECC79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1370E35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PhysCellId</w:t>
            </w:r>
            <w:proofErr w:type="spellEnd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v_PhysicalCellIdentity_Cell1;</w:t>
            </w:r>
          </w:p>
          <w:p w14:paraId="5828CF55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ShortMAC_I</w:t>
            </w:r>
            <w:proofErr w:type="spellEnd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v_ShortMAC_I</w:t>
            </w:r>
            <w:proofErr w:type="spellEnd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0A6E60B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EUTRA_SecurityParams_Type</w:t>
            </w:r>
            <w:proofErr w:type="spellEnd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v_AuthParams</w:t>
            </w:r>
            <w:proofErr w:type="spellEnd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DD3F8A2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v_Rx_SegmentOct</w:t>
            </w:r>
            <w:proofErr w:type="spellEnd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:= ''O;</w:t>
            </w:r>
          </w:p>
          <w:p w14:paraId="17F62104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v_Completed_AllSegments</w:t>
            </w:r>
            <w:proofErr w:type="spellEnd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:= false;</w:t>
            </w:r>
          </w:p>
          <w:p w14:paraId="585D58D7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var ULDedicatedMessageSegment_r16_IEs.segmentNumber_r16 </w:t>
            </w:r>
            <w:proofErr w:type="spellStart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v_MessageSegmentRx</w:t>
            </w:r>
            <w:proofErr w:type="spellEnd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:= 0; //INTEGER (0..15)</w:t>
            </w:r>
          </w:p>
          <w:p w14:paraId="10260766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var SRB_COMMON_IND </w:t>
            </w:r>
            <w:proofErr w:type="spellStart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v_ReceivedAspForUeCapabilityInfo</w:t>
            </w:r>
            <w:proofErr w:type="spellEnd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DF69EFC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var SRB_COMMON_IND </w:t>
            </w:r>
            <w:proofErr w:type="spellStart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v_Received_DedicatedMessageSegment</w:t>
            </w:r>
            <w:proofErr w:type="spellEnd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93DF59A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var bitstring </w:t>
            </w:r>
            <w:proofErr w:type="spellStart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v_SuppEutraBandsAccToPICS</w:t>
            </w:r>
            <w:proofErr w:type="spellEnd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f_DeriveSuppEutraBandsFromPics</w:t>
            </w:r>
            <w:proofErr w:type="spellEnd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(); // The position on this list represents the band number</w:t>
            </w:r>
          </w:p>
          <w:p w14:paraId="7903D66E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var UECapabilityEnquiry_v1180_IEs.requestedFrequencyBands_r11 </w:t>
            </w:r>
            <w:proofErr w:type="spellStart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v_RequestedFrequencyBands</w:t>
            </w:r>
            <w:proofErr w:type="spellEnd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:= {</w:t>
            </w:r>
            <w:proofErr w:type="spellStart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px_ePrimaryFrequencyBand</w:t>
            </w:r>
            <w:proofErr w:type="spellEnd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}; // Initialise with the primary frequency band</w:t>
            </w:r>
          </w:p>
          <w:p w14:paraId="234630B9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var UECapabilityEnquiry_v1180_IEs.requestedFrequencyBands_r11 </w:t>
            </w:r>
            <w:proofErr w:type="spellStart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v_BandToBeAdded</w:t>
            </w:r>
            <w:proofErr w:type="spellEnd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6C7FF4C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v_Index</w:t>
            </w:r>
            <w:proofErr w:type="spellEnd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:= 0;</w:t>
            </w:r>
          </w:p>
          <w:p w14:paraId="5199FB7F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v_TimingInfoStep4;</w:t>
            </w:r>
          </w:p>
          <w:p w14:paraId="1B521EC4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v_TimingInfoStep5;</w:t>
            </w:r>
          </w:p>
          <w:p w14:paraId="387300B2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v_TimingInfoStep6;</w:t>
            </w:r>
          </w:p>
          <w:p w14:paraId="2EEE8F0C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v_GrantPeriod</w:t>
            </w:r>
            <w:proofErr w:type="spellEnd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0F285CC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EUTRA_FDD_TDD_Mode_Type</w:t>
            </w:r>
            <w:proofErr w:type="spellEnd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v_EUTRA_FDD_TDD_Mode</w:t>
            </w:r>
            <w:proofErr w:type="spellEnd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3038CB2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A395B3B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t_Watchdog</w:t>
            </w:r>
            <w:proofErr w:type="spellEnd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:= 5.0;</w:t>
            </w:r>
          </w:p>
          <w:p w14:paraId="056DED15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52D01D6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f_EUTRA_Init</w:t>
            </w:r>
            <w:proofErr w:type="spellEnd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(c1);</w:t>
            </w:r>
          </w:p>
          <w:p w14:paraId="0AAC6C53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v_PhysicalCellIdentity_Cell1 := </w:t>
            </w:r>
            <w:proofErr w:type="spellStart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f_EUTRA_CellInfo_GetPhyCellId</w:t>
            </w:r>
            <w:proofErr w:type="spellEnd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(eutra_Cell1); //@sic R5s240175 sic@</w:t>
            </w:r>
          </w:p>
          <w:p w14:paraId="13C4701E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20DD8B5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cell</w:t>
            </w:r>
          </w:p>
          <w:p w14:paraId="183F7F3C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f_EUTRA_CellConfig_Def</w:t>
            </w:r>
            <w:proofErr w:type="spellEnd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(eutra_Cell1);</w:t>
            </w:r>
          </w:p>
          <w:p w14:paraId="5700CE6D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v_EUTRA_FDD_TDD_Mode</w:t>
            </w:r>
            <w:proofErr w:type="spellEnd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f_EUTRA_CellInfo_GetFDD_TDD</w:t>
            </w:r>
            <w:proofErr w:type="spellEnd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(eutra_Cell1);</w:t>
            </w:r>
          </w:p>
          <w:p w14:paraId="54FC1D30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6F8A25C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/* Preamble to enter UE in state Generic RB Established (state 3) */</w:t>
            </w:r>
          </w:p>
          <w:p w14:paraId="6B79A126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f_EUTRA_Preamble</w:t>
            </w:r>
            <w:proofErr w:type="spellEnd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(eutra_Cell1, STATE2_IDLEUPDATE);</w:t>
            </w:r>
          </w:p>
          <w:p w14:paraId="34282711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f_EUTRA_RbEst_Def</w:t>
            </w:r>
            <w:proofErr w:type="spellEnd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(eutra_Cell1);</w:t>
            </w:r>
          </w:p>
          <w:p w14:paraId="036F7F30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76EF6E7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f_EUTRA_TestBody_Set</w:t>
            </w:r>
            <w:proofErr w:type="spellEnd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14:paraId="2702EB0A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5FFA06C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// Get bands to be requested, from all the supported bands</w:t>
            </w:r>
          </w:p>
          <w:p w14:paraId="2ABA1525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8C6AE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do {</w:t>
            </w:r>
          </w:p>
          <w:p w14:paraId="3FC9F1FA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if(</w:t>
            </w:r>
            <w:proofErr w:type="spellStart"/>
            <w:r w:rsidRPr="008C6AE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v_SuppEutraBandsAccToPICS</w:t>
            </w:r>
            <w:proofErr w:type="spellEnd"/>
            <w:r w:rsidRPr="008C6AE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[</w:t>
            </w:r>
            <w:proofErr w:type="spellStart"/>
            <w:r w:rsidRPr="008C6AE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v_Index</w:t>
            </w:r>
            <w:proofErr w:type="spellEnd"/>
            <w:r w:rsidRPr="008C6AE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]== '1'B and (v_Index</w:t>
            </w:r>
            <w:r w:rsidRPr="008C6AE4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>+1</w:t>
            </w:r>
            <w:r w:rsidRPr="008C6AE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) != </w:t>
            </w:r>
            <w:proofErr w:type="spellStart"/>
            <w:r w:rsidRPr="008C6AE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px_ePrimaryFrequencyBand</w:t>
            </w:r>
            <w:proofErr w:type="spellEnd"/>
            <w:r w:rsidRPr="008C6AE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) { // if the UE </w:t>
            </w:r>
            <w:proofErr w:type="spellStart"/>
            <w:r w:rsidRPr="008C6AE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supposts</w:t>
            </w:r>
            <w:proofErr w:type="spellEnd"/>
            <w:r w:rsidRPr="008C6AE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that band and it is not the primary band (which is already added in the list) //WA#WI=1323866</w:t>
            </w:r>
          </w:p>
          <w:p w14:paraId="4154CCE0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</w:t>
            </w:r>
            <w:proofErr w:type="spellStart"/>
            <w:r w:rsidRPr="008C6AE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v_BandToBeAdded</w:t>
            </w:r>
            <w:proofErr w:type="spellEnd"/>
            <w:r w:rsidRPr="008C6AE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{v_Index</w:t>
            </w:r>
            <w:r w:rsidRPr="008C6AE4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>+1</w:t>
            </w:r>
            <w:r w:rsidRPr="008C6AE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}; //WA#WI=1323866</w:t>
            </w:r>
          </w:p>
          <w:p w14:paraId="6D448B08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</w:t>
            </w:r>
            <w:proofErr w:type="spellStart"/>
            <w:r w:rsidRPr="008C6AE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v_RequestedFrequencyBands</w:t>
            </w:r>
            <w:proofErr w:type="spellEnd"/>
            <w:r w:rsidRPr="008C6AE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</w:t>
            </w:r>
            <w:proofErr w:type="spellStart"/>
            <w:r w:rsidRPr="008C6AE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v_RequestedFrequencyBands</w:t>
            </w:r>
            <w:proofErr w:type="spellEnd"/>
            <w:r w:rsidRPr="008C6AE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&amp; </w:t>
            </w:r>
            <w:proofErr w:type="spellStart"/>
            <w:r w:rsidRPr="008C6AE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v_BandToBeAdded</w:t>
            </w:r>
            <w:proofErr w:type="spellEnd"/>
            <w:r w:rsidRPr="008C6AE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 // add supported band to the list</w:t>
            </w:r>
          </w:p>
          <w:p w14:paraId="7996B40E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}</w:t>
            </w:r>
          </w:p>
          <w:p w14:paraId="25866A8F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</w:t>
            </w:r>
            <w:proofErr w:type="spellStart"/>
            <w:r w:rsidRPr="008C6AE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v_Index</w:t>
            </w:r>
            <w:proofErr w:type="spellEnd"/>
            <w:r w:rsidRPr="008C6AE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</w:t>
            </w:r>
            <w:proofErr w:type="spellStart"/>
            <w:r w:rsidRPr="008C6AE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v_Index</w:t>
            </w:r>
            <w:proofErr w:type="spellEnd"/>
            <w:r w:rsidRPr="008C6AE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+ 1; //WA#WI=1323866</w:t>
            </w:r>
          </w:p>
          <w:p w14:paraId="30B2B1F6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 while ((</w:t>
            </w:r>
            <w:proofErr w:type="spellStart"/>
            <w:r w:rsidRPr="008C6AE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lengthof</w:t>
            </w:r>
            <w:proofErr w:type="spellEnd"/>
            <w:r w:rsidRPr="008C6AE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8C6AE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v_RequestedFrequencyBands</w:t>
            </w:r>
            <w:proofErr w:type="spellEnd"/>
            <w:r w:rsidRPr="008C6AE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) &lt; 16) </w:t>
            </w:r>
            <w:r w:rsidRPr="008C6AE4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>and</w:t>
            </w:r>
            <w:r w:rsidRPr="008C6AE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(</w:t>
            </w:r>
            <w:proofErr w:type="spellStart"/>
            <w:r w:rsidRPr="008C6AE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v_Index</w:t>
            </w:r>
            <w:proofErr w:type="spellEnd"/>
            <w:r w:rsidRPr="008C6AE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&lt; </w:t>
            </w:r>
            <w:proofErr w:type="spellStart"/>
            <w:r w:rsidRPr="008C6AE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lengthof</w:t>
            </w:r>
            <w:proofErr w:type="spellEnd"/>
            <w:r w:rsidRPr="008C6AE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8C6AE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v_SuppEutraBandsAccToPICS</w:t>
            </w:r>
            <w:proofErr w:type="spellEnd"/>
            <w:r w:rsidRPr="008C6AE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)));</w:t>
            </w:r>
          </w:p>
          <w:p w14:paraId="5262052E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56D953F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1" </w:t>
            </w:r>
            <w:proofErr w:type="spellStart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8035C11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 </w:t>
            </w:r>
            <w:proofErr w:type="spellStart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UECapabilityEnquiry</w:t>
            </w:r>
            <w:proofErr w:type="spellEnd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message including </w:t>
            </w:r>
            <w:proofErr w:type="spellStart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eutra</w:t>
            </w:r>
            <w:proofErr w:type="spellEnd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to enquire max capability and with rrc-segAllowed-r16 set to enabled.</w:t>
            </w:r>
          </w:p>
          <w:p w14:paraId="23EFCB46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v_GrantPeriod</w:t>
            </w:r>
            <w:proofErr w:type="spellEnd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:= 1; // No period value </w:t>
            </w:r>
            <w:proofErr w:type="spellStart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especified</w:t>
            </w:r>
            <w:proofErr w:type="spellEnd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in the prose. Value </w:t>
            </w:r>
            <w:proofErr w:type="spellStart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chosed</w:t>
            </w:r>
            <w:proofErr w:type="spellEnd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arbitrarily.</w:t>
            </w:r>
          </w:p>
          <w:p w14:paraId="415600C4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B682BDB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else {</w:t>
            </w:r>
          </w:p>
          <w:p w14:paraId="0667436F" w14:textId="3DDAA3FC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  v_TimingInfoStep5 := </w:t>
            </w:r>
            <w:proofErr w:type="spellStart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f_EUTRA_TimingInfoAdd</w:t>
            </w:r>
            <w:proofErr w:type="spellEnd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(v_TimingInfoStep4,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18</w:t>
            </w: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); //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18</w:t>
            </w: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subframes =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18</w:t>
            </w: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ms</w:t>
            </w:r>
            <w:proofErr w:type="spellEnd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4292A8C1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v_GrantPeriod</w:t>
            </w:r>
            <w:proofErr w:type="spellEnd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:= 5; // No period value </w:t>
            </w:r>
            <w:proofErr w:type="spellStart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especified</w:t>
            </w:r>
            <w:proofErr w:type="spellEnd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in the prose. Value </w:t>
            </w:r>
            <w:proofErr w:type="spellStart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chosed</w:t>
            </w:r>
            <w:proofErr w:type="spellEnd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arbitrarily.</w:t>
            </w:r>
          </w:p>
          <w:p w14:paraId="0F60CD22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FAA3CBD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R5-231397 sic@</w:t>
            </w:r>
          </w:p>
          <w:p w14:paraId="10E8D8A8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// The UE sends 1st segment of </w:t>
            </w:r>
            <w:proofErr w:type="spellStart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UECapabilityInformation</w:t>
            </w:r>
            <w:proofErr w:type="spellEnd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message contained within the rrc-MessageSegmentContainer-r16 IE of the </w:t>
            </w:r>
            <w:proofErr w:type="spellStart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ULDedicatedMessageSegment</w:t>
            </w:r>
            <w:proofErr w:type="spellEnd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message</w:t>
            </w:r>
          </w:p>
          <w:p w14:paraId="4FCC6F22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(car_SRB1_RrcPdu_IND(eutra_Cell1, cr_508_ULDedicatedMessageSegment_r16(cr_ULDedicatedMessageSegment_r16_enabled(0))));</w:t>
            </w:r>
          </w:p>
          <w:p w14:paraId="70D05DD7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f_EUTRA_StopULGrantTransmission_PUCCH_Sync</w:t>
            </w:r>
            <w:proofErr w:type="spellEnd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(eutra_Cell1, </w:t>
            </w:r>
            <w:proofErr w:type="spellStart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4ACEFEE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797D2372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C6AE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f_EUTRA_SS_SRBs_DRBs_Reset</w:t>
            </w:r>
            <w:proofErr w:type="spellEnd"/>
            <w:r w:rsidRPr="008C6AE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(eutra_Cell1); //WA#WI=1323866</w:t>
            </w:r>
          </w:p>
          <w:p w14:paraId="50C5D023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FCEB524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7" </w:t>
            </w:r>
            <w:proofErr w:type="spellStart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8080B88" w14:textId="77777777" w:rsidR="008C6AE4" w:rsidRPr="008C6AE4" w:rsidRDefault="008C6AE4" w:rsidP="008C6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changes Cell 1 parameters according to the row "T1" in table 8.5.5.1.3.2-1 in order that the radio link quality of Cell 1 is degraded.</w:t>
            </w:r>
          </w:p>
          <w:p w14:paraId="702A629E" w14:textId="77777777" w:rsidR="008C6AE4" w:rsidRDefault="008C6AE4" w:rsidP="008C6AE4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f_EUTRA_SetCellPower</w:t>
            </w:r>
            <w:proofErr w:type="spellEnd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 xml:space="preserve"> (eutra_Cell1, </w:t>
            </w:r>
            <w:proofErr w:type="spellStart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tsc_NonSuitableOffCellRS_EPRE</w:t>
            </w:r>
            <w:proofErr w:type="spellEnd"/>
            <w:r w:rsidRPr="008C6AE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B750E3B" w14:textId="18041871" w:rsidR="0049088A" w:rsidRPr="00CC70AB" w:rsidRDefault="002D36AE" w:rsidP="008C6AE4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49088A">
              <w:rPr>
                <w:rFonts w:ascii="Courier New" w:hAnsi="Courier New" w:cs="Courier New"/>
                <w:color w:val="000000"/>
                <w:lang w:eastAsia="de-DE"/>
              </w:rPr>
              <w:t>……</w:t>
            </w:r>
          </w:p>
          <w:p w14:paraId="04AFCD6C" w14:textId="77777777" w:rsidR="002F79CF" w:rsidRPr="00F212AA" w:rsidRDefault="0049088A" w:rsidP="00490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27C17BBE" w14:textId="77777777" w:rsidR="001C6BC1" w:rsidRDefault="001C6BC1" w:rsidP="00125E19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3B9A8A" w14:textId="77777777" w:rsidR="00892513" w:rsidRDefault="00892513">
      <w:r>
        <w:separator/>
      </w:r>
    </w:p>
  </w:endnote>
  <w:endnote w:type="continuationSeparator" w:id="0">
    <w:p w14:paraId="0D6FB395" w14:textId="77777777" w:rsidR="00892513" w:rsidRDefault="00892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64A3E7" w14:textId="77777777" w:rsidR="006A633D" w:rsidRDefault="006A63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6BBE24" w14:textId="77777777" w:rsidR="006A633D" w:rsidRDefault="006A633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D3AFCD" w14:textId="77777777" w:rsidR="006A633D" w:rsidRDefault="006A63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37D11B" w14:textId="77777777" w:rsidR="00892513" w:rsidRDefault="00892513">
      <w:r>
        <w:separator/>
      </w:r>
    </w:p>
  </w:footnote>
  <w:footnote w:type="continuationSeparator" w:id="0">
    <w:p w14:paraId="4D4B4254" w14:textId="77777777" w:rsidR="00892513" w:rsidRDefault="008925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9AD533" w14:textId="77777777"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73D5251" wp14:editId="668BD80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66DAA69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3D5251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66DAA69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E928D7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DEC3069" wp14:editId="0909DCC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9A5C35D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DEC3069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9A5C35D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97B1EE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A676D59" wp14:editId="4CDACB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686C7583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676D59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686C7583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0E54C3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00CBEA01" wp14:editId="29DCE07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23F6CB26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0CBEA01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3F6CB26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C7E34A" w14:textId="77777777" w:rsidR="00EF270E" w:rsidRDefault="00EF27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99CD0C3" wp14:editId="3001946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6E93076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99CD0C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6E93076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0C1805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7A72785" wp14:editId="72A3F15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6F3BB45C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7A72785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6F3BB45C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97C023B"/>
    <w:multiLevelType w:val="hybridMultilevel"/>
    <w:tmpl w:val="1AEE7C8C"/>
    <w:lvl w:ilvl="0" w:tplc="6BEA73C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FF5590"/>
    <w:multiLevelType w:val="hybridMultilevel"/>
    <w:tmpl w:val="8F66B4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8D3445"/>
    <w:multiLevelType w:val="hybridMultilevel"/>
    <w:tmpl w:val="3184EF60"/>
    <w:lvl w:ilvl="0" w:tplc="9B6AA576">
      <w:start w:val="1"/>
      <w:numFmt w:val="decimal"/>
      <w:lvlText w:val="(%1)"/>
      <w:lvlJc w:val="left"/>
      <w:pPr>
        <w:ind w:left="46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1C3FDD"/>
    <w:multiLevelType w:val="hybridMultilevel"/>
    <w:tmpl w:val="88A6D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E755D9"/>
    <w:multiLevelType w:val="hybridMultilevel"/>
    <w:tmpl w:val="1AEE7C8C"/>
    <w:lvl w:ilvl="0" w:tplc="6BEA73C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DB3EB8"/>
    <w:multiLevelType w:val="hybridMultilevel"/>
    <w:tmpl w:val="3184EF60"/>
    <w:lvl w:ilvl="0" w:tplc="9B6AA576">
      <w:start w:val="1"/>
      <w:numFmt w:val="decimal"/>
      <w:lvlText w:val="(%1)"/>
      <w:lvlJc w:val="left"/>
      <w:pPr>
        <w:ind w:left="46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38294388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74299313">
    <w:abstractNumId w:val="21"/>
  </w:num>
  <w:num w:numId="3" w16cid:durableId="241111832">
    <w:abstractNumId w:val="9"/>
  </w:num>
  <w:num w:numId="4" w16cid:durableId="2122918673">
    <w:abstractNumId w:val="39"/>
  </w:num>
  <w:num w:numId="5" w16cid:durableId="780034034">
    <w:abstractNumId w:val="31"/>
  </w:num>
  <w:num w:numId="6" w16cid:durableId="443813307">
    <w:abstractNumId w:val="36"/>
  </w:num>
  <w:num w:numId="7" w16cid:durableId="1565868601">
    <w:abstractNumId w:val="12"/>
  </w:num>
  <w:num w:numId="8" w16cid:durableId="859121501">
    <w:abstractNumId w:val="37"/>
  </w:num>
  <w:num w:numId="9" w16cid:durableId="1081097545">
    <w:abstractNumId w:val="20"/>
  </w:num>
  <w:num w:numId="10" w16cid:durableId="1347749805">
    <w:abstractNumId w:val="25"/>
  </w:num>
  <w:num w:numId="11" w16cid:durableId="1155759935">
    <w:abstractNumId w:val="0"/>
  </w:num>
  <w:num w:numId="12" w16cid:durableId="1749884783">
    <w:abstractNumId w:val="11"/>
  </w:num>
  <w:num w:numId="13" w16cid:durableId="157117631">
    <w:abstractNumId w:val="42"/>
  </w:num>
  <w:num w:numId="14" w16cid:durableId="384915688">
    <w:abstractNumId w:val="6"/>
  </w:num>
  <w:num w:numId="15" w16cid:durableId="1329135844">
    <w:abstractNumId w:val="28"/>
  </w:num>
  <w:num w:numId="16" w16cid:durableId="1343050395">
    <w:abstractNumId w:val="24"/>
  </w:num>
  <w:num w:numId="17" w16cid:durableId="750854334">
    <w:abstractNumId w:val="27"/>
  </w:num>
  <w:num w:numId="18" w16cid:durableId="152453403">
    <w:abstractNumId w:val="16"/>
  </w:num>
  <w:num w:numId="19" w16cid:durableId="1108502914">
    <w:abstractNumId w:val="38"/>
  </w:num>
  <w:num w:numId="20" w16cid:durableId="1392534900">
    <w:abstractNumId w:val="33"/>
  </w:num>
  <w:num w:numId="21" w16cid:durableId="1979065125">
    <w:abstractNumId w:val="41"/>
  </w:num>
  <w:num w:numId="22" w16cid:durableId="776944185">
    <w:abstractNumId w:val="29"/>
  </w:num>
  <w:num w:numId="23" w16cid:durableId="474564491">
    <w:abstractNumId w:val="17"/>
  </w:num>
  <w:num w:numId="24" w16cid:durableId="1045181071">
    <w:abstractNumId w:val="22"/>
  </w:num>
  <w:num w:numId="25" w16cid:durableId="1676376791">
    <w:abstractNumId w:val="7"/>
  </w:num>
  <w:num w:numId="26" w16cid:durableId="1631394769">
    <w:abstractNumId w:val="14"/>
  </w:num>
  <w:num w:numId="27" w16cid:durableId="1658996823">
    <w:abstractNumId w:val="19"/>
  </w:num>
  <w:num w:numId="28" w16cid:durableId="1311713020">
    <w:abstractNumId w:val="1"/>
  </w:num>
  <w:num w:numId="29" w16cid:durableId="1292129169">
    <w:abstractNumId w:val="2"/>
  </w:num>
  <w:num w:numId="30" w16cid:durableId="1651783308">
    <w:abstractNumId w:val="18"/>
  </w:num>
  <w:num w:numId="31" w16cid:durableId="1433815623">
    <w:abstractNumId w:val="35"/>
  </w:num>
  <w:num w:numId="32" w16cid:durableId="2006088784">
    <w:abstractNumId w:val="4"/>
  </w:num>
  <w:num w:numId="33" w16cid:durableId="1765805572">
    <w:abstractNumId w:val="10"/>
  </w:num>
  <w:num w:numId="34" w16cid:durableId="1619988690">
    <w:abstractNumId w:val="8"/>
  </w:num>
  <w:num w:numId="35" w16cid:durableId="1084259447">
    <w:abstractNumId w:val="3"/>
  </w:num>
  <w:num w:numId="36" w16cid:durableId="2132549864">
    <w:abstractNumId w:val="32"/>
  </w:num>
  <w:num w:numId="37" w16cid:durableId="1911574730">
    <w:abstractNumId w:val="13"/>
  </w:num>
  <w:num w:numId="38" w16cid:durableId="1632126366">
    <w:abstractNumId w:val="23"/>
  </w:num>
  <w:num w:numId="39" w16cid:durableId="1443573533">
    <w:abstractNumId w:val="15"/>
  </w:num>
  <w:num w:numId="40" w16cid:durableId="234826782">
    <w:abstractNumId w:val="26"/>
  </w:num>
  <w:num w:numId="41" w16cid:durableId="1873614917">
    <w:abstractNumId w:val="34"/>
  </w:num>
  <w:num w:numId="42" w16cid:durableId="1389722577">
    <w:abstractNumId w:val="5"/>
  </w:num>
  <w:num w:numId="43" w16cid:durableId="1673340745">
    <w:abstractNumId w:val="43"/>
  </w:num>
  <w:num w:numId="44" w16cid:durableId="1461997458">
    <w:abstractNumId w:val="40"/>
  </w:num>
  <w:num w:numId="45" w16cid:durableId="741490482">
    <w:abstractNumId w:val="3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744"/>
    <w:rsid w:val="000057EF"/>
    <w:rsid w:val="00005F24"/>
    <w:rsid w:val="00007575"/>
    <w:rsid w:val="00010604"/>
    <w:rsid w:val="00010FC7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17321"/>
    <w:rsid w:val="000207FE"/>
    <w:rsid w:val="000214FA"/>
    <w:rsid w:val="000219CE"/>
    <w:rsid w:val="00022E4A"/>
    <w:rsid w:val="0002300E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199A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C9D"/>
    <w:rsid w:val="000532F9"/>
    <w:rsid w:val="00053790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1EB5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B7B"/>
    <w:rsid w:val="00082F84"/>
    <w:rsid w:val="0008356D"/>
    <w:rsid w:val="00084025"/>
    <w:rsid w:val="00084DD9"/>
    <w:rsid w:val="00085CA5"/>
    <w:rsid w:val="00085F29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65A"/>
    <w:rsid w:val="000A79C4"/>
    <w:rsid w:val="000B1CCF"/>
    <w:rsid w:val="000B2399"/>
    <w:rsid w:val="000B3141"/>
    <w:rsid w:val="000B3987"/>
    <w:rsid w:val="000B3C1D"/>
    <w:rsid w:val="000B490B"/>
    <w:rsid w:val="000B4B47"/>
    <w:rsid w:val="000B5A4D"/>
    <w:rsid w:val="000B70AF"/>
    <w:rsid w:val="000B7FED"/>
    <w:rsid w:val="000C038A"/>
    <w:rsid w:val="000C104F"/>
    <w:rsid w:val="000C1B2C"/>
    <w:rsid w:val="000C1EC7"/>
    <w:rsid w:val="000C430E"/>
    <w:rsid w:val="000C444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6736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73B"/>
    <w:rsid w:val="00121DF3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67BE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73A"/>
    <w:rsid w:val="00143ACE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3A3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3329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0A9"/>
    <w:rsid w:val="001E6DB4"/>
    <w:rsid w:val="001E742C"/>
    <w:rsid w:val="001F121A"/>
    <w:rsid w:val="001F1549"/>
    <w:rsid w:val="001F1817"/>
    <w:rsid w:val="001F1ED2"/>
    <w:rsid w:val="001F406A"/>
    <w:rsid w:val="001F40E4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07EAA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1CDF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063E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CCA"/>
    <w:rsid w:val="002A7EBA"/>
    <w:rsid w:val="002A7F3A"/>
    <w:rsid w:val="002B0756"/>
    <w:rsid w:val="002B1324"/>
    <w:rsid w:val="002B14D3"/>
    <w:rsid w:val="002B159B"/>
    <w:rsid w:val="002B2A61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E01"/>
    <w:rsid w:val="002D0CD6"/>
    <w:rsid w:val="002D16DD"/>
    <w:rsid w:val="002D36AE"/>
    <w:rsid w:val="002D41DC"/>
    <w:rsid w:val="002D44E7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663"/>
    <w:rsid w:val="00301A2E"/>
    <w:rsid w:val="003048CC"/>
    <w:rsid w:val="00304D25"/>
    <w:rsid w:val="00305093"/>
    <w:rsid w:val="00305409"/>
    <w:rsid w:val="003068A6"/>
    <w:rsid w:val="003068E3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9F8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29F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09C5"/>
    <w:rsid w:val="00381A73"/>
    <w:rsid w:val="00381FC2"/>
    <w:rsid w:val="00383C3D"/>
    <w:rsid w:val="003858C9"/>
    <w:rsid w:val="00386B54"/>
    <w:rsid w:val="00386D48"/>
    <w:rsid w:val="00386F52"/>
    <w:rsid w:val="0038743F"/>
    <w:rsid w:val="00387792"/>
    <w:rsid w:val="00387CFD"/>
    <w:rsid w:val="003904E3"/>
    <w:rsid w:val="00390FA4"/>
    <w:rsid w:val="003926A3"/>
    <w:rsid w:val="00392C80"/>
    <w:rsid w:val="00393BCA"/>
    <w:rsid w:val="00394151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7EE"/>
    <w:rsid w:val="003A216B"/>
    <w:rsid w:val="003A35E1"/>
    <w:rsid w:val="003A399A"/>
    <w:rsid w:val="003A42B1"/>
    <w:rsid w:val="003A4526"/>
    <w:rsid w:val="003A5FA8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2DC5"/>
    <w:rsid w:val="003B415A"/>
    <w:rsid w:val="003B4CA7"/>
    <w:rsid w:val="003B53C2"/>
    <w:rsid w:val="003B5441"/>
    <w:rsid w:val="003B5F64"/>
    <w:rsid w:val="003B79C8"/>
    <w:rsid w:val="003C028D"/>
    <w:rsid w:val="003C085D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344C"/>
    <w:rsid w:val="003D345F"/>
    <w:rsid w:val="003D3DE5"/>
    <w:rsid w:val="003D4228"/>
    <w:rsid w:val="003D42B8"/>
    <w:rsid w:val="003D49F9"/>
    <w:rsid w:val="003D5051"/>
    <w:rsid w:val="003D5C48"/>
    <w:rsid w:val="003D65E8"/>
    <w:rsid w:val="003D692C"/>
    <w:rsid w:val="003D6AF6"/>
    <w:rsid w:val="003D6BC5"/>
    <w:rsid w:val="003D7C4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1C73"/>
    <w:rsid w:val="003F20A4"/>
    <w:rsid w:val="003F24DC"/>
    <w:rsid w:val="003F253A"/>
    <w:rsid w:val="003F3287"/>
    <w:rsid w:val="003F3F5F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4A8"/>
    <w:rsid w:val="00404F37"/>
    <w:rsid w:val="004055BB"/>
    <w:rsid w:val="00405FCE"/>
    <w:rsid w:val="0040704E"/>
    <w:rsid w:val="00410371"/>
    <w:rsid w:val="00410F52"/>
    <w:rsid w:val="00410F8B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17B8"/>
    <w:rsid w:val="00422B30"/>
    <w:rsid w:val="0042378D"/>
    <w:rsid w:val="004242F1"/>
    <w:rsid w:val="0042625D"/>
    <w:rsid w:val="00426FCD"/>
    <w:rsid w:val="00430A7D"/>
    <w:rsid w:val="00431186"/>
    <w:rsid w:val="0043163D"/>
    <w:rsid w:val="004325D3"/>
    <w:rsid w:val="00432830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088A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0D5"/>
    <w:rsid w:val="004A428B"/>
    <w:rsid w:val="004A533C"/>
    <w:rsid w:val="004A60F7"/>
    <w:rsid w:val="004A66D3"/>
    <w:rsid w:val="004A6B00"/>
    <w:rsid w:val="004A794F"/>
    <w:rsid w:val="004B01A5"/>
    <w:rsid w:val="004B0364"/>
    <w:rsid w:val="004B06FF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B4A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16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F0155"/>
    <w:rsid w:val="004F0977"/>
    <w:rsid w:val="004F1AD2"/>
    <w:rsid w:val="004F214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2EEB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37B66"/>
    <w:rsid w:val="0054198B"/>
    <w:rsid w:val="005424E1"/>
    <w:rsid w:val="00544056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5401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8AC"/>
    <w:rsid w:val="005C2D20"/>
    <w:rsid w:val="005C3595"/>
    <w:rsid w:val="005C3EAB"/>
    <w:rsid w:val="005C4B24"/>
    <w:rsid w:val="005C4D52"/>
    <w:rsid w:val="005C524C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415E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0A2B"/>
    <w:rsid w:val="006316B2"/>
    <w:rsid w:val="00634244"/>
    <w:rsid w:val="006349A1"/>
    <w:rsid w:val="00634F18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7A7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372"/>
    <w:rsid w:val="006714DC"/>
    <w:rsid w:val="00672571"/>
    <w:rsid w:val="006726D2"/>
    <w:rsid w:val="006735AF"/>
    <w:rsid w:val="0067414F"/>
    <w:rsid w:val="00674573"/>
    <w:rsid w:val="00674BA8"/>
    <w:rsid w:val="0067573F"/>
    <w:rsid w:val="00676A70"/>
    <w:rsid w:val="00676F10"/>
    <w:rsid w:val="00680042"/>
    <w:rsid w:val="006835C7"/>
    <w:rsid w:val="0068444E"/>
    <w:rsid w:val="006845C0"/>
    <w:rsid w:val="00691021"/>
    <w:rsid w:val="006939C7"/>
    <w:rsid w:val="00693E69"/>
    <w:rsid w:val="006945E1"/>
    <w:rsid w:val="00694F50"/>
    <w:rsid w:val="006953B9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33D"/>
    <w:rsid w:val="006A6982"/>
    <w:rsid w:val="006A737E"/>
    <w:rsid w:val="006A76D6"/>
    <w:rsid w:val="006A7909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61D0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598A"/>
    <w:rsid w:val="00706D63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043"/>
    <w:rsid w:val="00720AE1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6FA"/>
    <w:rsid w:val="00734E8F"/>
    <w:rsid w:val="00735405"/>
    <w:rsid w:val="0073662A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472"/>
    <w:rsid w:val="007746AB"/>
    <w:rsid w:val="00774943"/>
    <w:rsid w:val="00775F3F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CC6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C2B"/>
    <w:rsid w:val="007B3FE2"/>
    <w:rsid w:val="007B442A"/>
    <w:rsid w:val="007B46A9"/>
    <w:rsid w:val="007B504B"/>
    <w:rsid w:val="007B512A"/>
    <w:rsid w:val="007B586E"/>
    <w:rsid w:val="007B6B16"/>
    <w:rsid w:val="007C044C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D7D74"/>
    <w:rsid w:val="007E0564"/>
    <w:rsid w:val="007E07EF"/>
    <w:rsid w:val="007E0E30"/>
    <w:rsid w:val="007E1CDE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E71FE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7FD"/>
    <w:rsid w:val="0080284C"/>
    <w:rsid w:val="008029CE"/>
    <w:rsid w:val="00803546"/>
    <w:rsid w:val="0080392D"/>
    <w:rsid w:val="00803DF8"/>
    <w:rsid w:val="008040A8"/>
    <w:rsid w:val="00804B8D"/>
    <w:rsid w:val="00804EC2"/>
    <w:rsid w:val="008053F8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0FEE"/>
    <w:rsid w:val="008212D4"/>
    <w:rsid w:val="00822A77"/>
    <w:rsid w:val="0082451E"/>
    <w:rsid w:val="00824C2C"/>
    <w:rsid w:val="00824E59"/>
    <w:rsid w:val="00825391"/>
    <w:rsid w:val="008263B1"/>
    <w:rsid w:val="008269F7"/>
    <w:rsid w:val="00827110"/>
    <w:rsid w:val="0082765A"/>
    <w:rsid w:val="008276E2"/>
    <w:rsid w:val="008279FA"/>
    <w:rsid w:val="00827FCB"/>
    <w:rsid w:val="008322F4"/>
    <w:rsid w:val="0083407A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2513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2C85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C6AE4"/>
    <w:rsid w:val="008D01F1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45A8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1F9B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F02"/>
    <w:rsid w:val="009D349C"/>
    <w:rsid w:val="009D3F9E"/>
    <w:rsid w:val="009D476E"/>
    <w:rsid w:val="009D5180"/>
    <w:rsid w:val="009D54CE"/>
    <w:rsid w:val="009D7147"/>
    <w:rsid w:val="009D7AE1"/>
    <w:rsid w:val="009E03DA"/>
    <w:rsid w:val="009E10F4"/>
    <w:rsid w:val="009E24DE"/>
    <w:rsid w:val="009E297E"/>
    <w:rsid w:val="009E3297"/>
    <w:rsid w:val="009E34C0"/>
    <w:rsid w:val="009E59E3"/>
    <w:rsid w:val="009E63A9"/>
    <w:rsid w:val="009E6905"/>
    <w:rsid w:val="009E6AE3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07F6D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195F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501"/>
    <w:rsid w:val="00A836AF"/>
    <w:rsid w:val="00A84550"/>
    <w:rsid w:val="00A848BB"/>
    <w:rsid w:val="00A852C3"/>
    <w:rsid w:val="00A86BDD"/>
    <w:rsid w:val="00A90724"/>
    <w:rsid w:val="00A91419"/>
    <w:rsid w:val="00A916D2"/>
    <w:rsid w:val="00A93292"/>
    <w:rsid w:val="00A93336"/>
    <w:rsid w:val="00A93E56"/>
    <w:rsid w:val="00A9426C"/>
    <w:rsid w:val="00A94A64"/>
    <w:rsid w:val="00A9515D"/>
    <w:rsid w:val="00A95786"/>
    <w:rsid w:val="00A95D0D"/>
    <w:rsid w:val="00A95DA9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93C"/>
    <w:rsid w:val="00AC3A3B"/>
    <w:rsid w:val="00AC4571"/>
    <w:rsid w:val="00AC491F"/>
    <w:rsid w:val="00AC4C70"/>
    <w:rsid w:val="00AC5820"/>
    <w:rsid w:val="00AC6599"/>
    <w:rsid w:val="00AC6BE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52F9"/>
    <w:rsid w:val="00AD6065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B00F95"/>
    <w:rsid w:val="00B01321"/>
    <w:rsid w:val="00B02883"/>
    <w:rsid w:val="00B04B2C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DAA"/>
    <w:rsid w:val="00B24EC9"/>
    <w:rsid w:val="00B2588E"/>
    <w:rsid w:val="00B258BB"/>
    <w:rsid w:val="00B25DB6"/>
    <w:rsid w:val="00B260AB"/>
    <w:rsid w:val="00B27A60"/>
    <w:rsid w:val="00B27A76"/>
    <w:rsid w:val="00B27C73"/>
    <w:rsid w:val="00B30281"/>
    <w:rsid w:val="00B3074E"/>
    <w:rsid w:val="00B30D15"/>
    <w:rsid w:val="00B3127E"/>
    <w:rsid w:val="00B31305"/>
    <w:rsid w:val="00B33FE8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4F84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4606"/>
    <w:rsid w:val="00B559AB"/>
    <w:rsid w:val="00B56511"/>
    <w:rsid w:val="00B5725C"/>
    <w:rsid w:val="00B61179"/>
    <w:rsid w:val="00B643F9"/>
    <w:rsid w:val="00B648DF"/>
    <w:rsid w:val="00B65C21"/>
    <w:rsid w:val="00B66865"/>
    <w:rsid w:val="00B676E7"/>
    <w:rsid w:val="00B67B97"/>
    <w:rsid w:val="00B7159F"/>
    <w:rsid w:val="00B7315D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77D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053D"/>
    <w:rsid w:val="00BD279D"/>
    <w:rsid w:val="00BD3310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70"/>
    <w:rsid w:val="00BE6E84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0D2A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238"/>
    <w:rsid w:val="00C11925"/>
    <w:rsid w:val="00C14CD0"/>
    <w:rsid w:val="00C15555"/>
    <w:rsid w:val="00C15593"/>
    <w:rsid w:val="00C17A82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494A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1D0"/>
    <w:rsid w:val="00C833A5"/>
    <w:rsid w:val="00C83483"/>
    <w:rsid w:val="00C83A8A"/>
    <w:rsid w:val="00C84805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7CE"/>
    <w:rsid w:val="00CA1F3F"/>
    <w:rsid w:val="00CA2314"/>
    <w:rsid w:val="00CA3559"/>
    <w:rsid w:val="00CA53F9"/>
    <w:rsid w:val="00CA6FF9"/>
    <w:rsid w:val="00CA7C0E"/>
    <w:rsid w:val="00CB07CA"/>
    <w:rsid w:val="00CB110E"/>
    <w:rsid w:val="00CB12BC"/>
    <w:rsid w:val="00CB151D"/>
    <w:rsid w:val="00CB24BC"/>
    <w:rsid w:val="00CB276E"/>
    <w:rsid w:val="00CB2F11"/>
    <w:rsid w:val="00CB3774"/>
    <w:rsid w:val="00CB4135"/>
    <w:rsid w:val="00CB4875"/>
    <w:rsid w:val="00CB5ED7"/>
    <w:rsid w:val="00CB64B0"/>
    <w:rsid w:val="00CB7824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70AB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5EC0"/>
    <w:rsid w:val="00CD6101"/>
    <w:rsid w:val="00CD70CA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7AF9"/>
    <w:rsid w:val="00CE7DAF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16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1A34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308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97950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6A2C"/>
    <w:rsid w:val="00DD7F13"/>
    <w:rsid w:val="00DE237C"/>
    <w:rsid w:val="00DE2B66"/>
    <w:rsid w:val="00DE2D14"/>
    <w:rsid w:val="00DE2F99"/>
    <w:rsid w:val="00DE32CC"/>
    <w:rsid w:val="00DE34CF"/>
    <w:rsid w:val="00DE3DE9"/>
    <w:rsid w:val="00DE477E"/>
    <w:rsid w:val="00DE569E"/>
    <w:rsid w:val="00DE58C6"/>
    <w:rsid w:val="00DE5C05"/>
    <w:rsid w:val="00DE67FB"/>
    <w:rsid w:val="00DE6BCE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1E"/>
    <w:rsid w:val="00E05E71"/>
    <w:rsid w:val="00E0697C"/>
    <w:rsid w:val="00E06F68"/>
    <w:rsid w:val="00E12056"/>
    <w:rsid w:val="00E13812"/>
    <w:rsid w:val="00E13853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1DC8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2E92"/>
    <w:rsid w:val="00E34898"/>
    <w:rsid w:val="00E35D6E"/>
    <w:rsid w:val="00E37029"/>
    <w:rsid w:val="00E4046B"/>
    <w:rsid w:val="00E40A18"/>
    <w:rsid w:val="00E41C63"/>
    <w:rsid w:val="00E43D01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020E"/>
    <w:rsid w:val="00E62B06"/>
    <w:rsid w:val="00E63DB0"/>
    <w:rsid w:val="00E63F48"/>
    <w:rsid w:val="00E643BA"/>
    <w:rsid w:val="00E64C0B"/>
    <w:rsid w:val="00E65529"/>
    <w:rsid w:val="00E65542"/>
    <w:rsid w:val="00E66585"/>
    <w:rsid w:val="00E66C0C"/>
    <w:rsid w:val="00E6738A"/>
    <w:rsid w:val="00E708F3"/>
    <w:rsid w:val="00E70968"/>
    <w:rsid w:val="00E71263"/>
    <w:rsid w:val="00E716C1"/>
    <w:rsid w:val="00E717C5"/>
    <w:rsid w:val="00E71E49"/>
    <w:rsid w:val="00E7248C"/>
    <w:rsid w:val="00E72DC0"/>
    <w:rsid w:val="00E72DEB"/>
    <w:rsid w:val="00E73D60"/>
    <w:rsid w:val="00E74273"/>
    <w:rsid w:val="00E74A9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2C28"/>
    <w:rsid w:val="00E83DFE"/>
    <w:rsid w:val="00E83E43"/>
    <w:rsid w:val="00E847DB"/>
    <w:rsid w:val="00E84E2F"/>
    <w:rsid w:val="00E8672F"/>
    <w:rsid w:val="00E86B9D"/>
    <w:rsid w:val="00E8742B"/>
    <w:rsid w:val="00E877C8"/>
    <w:rsid w:val="00E9038D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C5F"/>
    <w:rsid w:val="00EA1E6C"/>
    <w:rsid w:val="00EA442A"/>
    <w:rsid w:val="00EA573A"/>
    <w:rsid w:val="00EA5E2C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167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D21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0"/>
    <w:rsid w:val="00EF13FD"/>
    <w:rsid w:val="00EF1AB4"/>
    <w:rsid w:val="00EF1C05"/>
    <w:rsid w:val="00EF2028"/>
    <w:rsid w:val="00EF270E"/>
    <w:rsid w:val="00EF423E"/>
    <w:rsid w:val="00EF4636"/>
    <w:rsid w:val="00EF4DEF"/>
    <w:rsid w:val="00EF67F0"/>
    <w:rsid w:val="00EF6C40"/>
    <w:rsid w:val="00EF6DF5"/>
    <w:rsid w:val="00EF75CB"/>
    <w:rsid w:val="00EF7CBD"/>
    <w:rsid w:val="00F0037F"/>
    <w:rsid w:val="00F0098D"/>
    <w:rsid w:val="00F01341"/>
    <w:rsid w:val="00F01B5B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18E5"/>
    <w:rsid w:val="00F21919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50470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765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42B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6B0"/>
    <w:rsid w:val="00F867B9"/>
    <w:rsid w:val="00F90D12"/>
    <w:rsid w:val="00F9121B"/>
    <w:rsid w:val="00F91EB2"/>
    <w:rsid w:val="00F9354B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6A0E"/>
    <w:rsid w:val="00FA7281"/>
    <w:rsid w:val="00FB0A08"/>
    <w:rsid w:val="00FB0DAB"/>
    <w:rsid w:val="00FB2D1A"/>
    <w:rsid w:val="00FB2EB7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1E3B"/>
    <w:rsid w:val="00FD22E5"/>
    <w:rsid w:val="00FD2AFC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03A"/>
    <w:rsid w:val="00FE6941"/>
    <w:rsid w:val="00FE717E"/>
    <w:rsid w:val="00FE7207"/>
    <w:rsid w:val="00FF025C"/>
    <w:rsid w:val="00FF1A2A"/>
    <w:rsid w:val="00FF271B"/>
    <w:rsid w:val="00FF2C33"/>
    <w:rsid w:val="00FF41D4"/>
    <w:rsid w:val="00FF435D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278C585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36AE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styleId="HTMLCode">
    <w:name w:val="HTML Code"/>
    <w:basedOn w:val="DefaultParagraphFont"/>
    <w:uiPriority w:val="99"/>
    <w:semiHidden/>
    <w:unhideWhenUsed/>
    <w:rsid w:val="002B2A61"/>
    <w:rPr>
      <w:rFonts w:ascii="Courier New" w:eastAsia="Times New Roman" w:hAnsi="Courier New" w:cs="Courier New"/>
      <w:sz w:val="20"/>
      <w:szCs w:val="20"/>
    </w:rPr>
  </w:style>
  <w:style w:type="character" w:customStyle="1" w:styleId="left">
    <w:name w:val="left"/>
    <w:basedOn w:val="DefaultParagraphFont"/>
    <w:rsid w:val="002B2A61"/>
  </w:style>
  <w:style w:type="character" w:customStyle="1" w:styleId="addition">
    <w:name w:val="addition"/>
    <w:basedOn w:val="DefaultParagraphFont"/>
    <w:rsid w:val="002B2A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H4VU7HTV54JD-1231737843-1428</_dlc_DocId>
    <_dlc_DocIdUrl xmlns="05fef6b6-48ff-4793-a586-dff4857ec2fd">
      <Url>https://sharepoint.rsint.net/teams/MRT_Dev/_layouts/15/DocIdRedir.aspx?ID=H4VU7HTV54JD-1231737843-1428</Url>
      <Description>H4VU7HTV54JD-1231737843-1428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3.xml><?xml version="1.0" encoding="utf-8"?>
<ds:datastoreItem xmlns:ds="http://schemas.openxmlformats.org/officeDocument/2006/customXml" ds:itemID="{EF9400CF-B9FC-44D9-AEFE-809C185E6A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DBF3A03-FA7F-4529-9DD2-D431EFEF5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1801</Words>
  <Characters>10267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12044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2024-10-28T15:10:00Z</dcterms:created>
  <dcterms:modified xsi:type="dcterms:W3CDTF">2024-10-28T15:10:00Z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94ee883f-1ac0-4dcf-a2e2-4a498ba4e6de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