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ENDC MAC UL SPS test case 7.1.1.6.2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228EE" w:rsidR="001E41F3" w:rsidRDefault="00FC0A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F7F01" w14:textId="77777777" w:rsidR="00FC0AB2" w:rsidRDefault="00FC0AB2" w:rsidP="00FC0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is configured for MAC test mode with DL/UL transparent mode enabled. MAC doesn't decode the subheader. RLC is configured in transparent mode so RLC layer will not do any header manipulation. </w:t>
            </w:r>
          </w:p>
          <w:p w14:paraId="708AA7DE" w14:textId="54E83C01" w:rsidR="001E41F3" w:rsidRDefault="00FC0AB2" w:rsidP="00FC0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Now in preamble during radio bearer configuration, SS is configuring PDCP in RB terminating mode which configures the PDCP in non-transparent mode. This leads PDCP to decode the RLC TMD data received. Now since the very first bit of PDCP PDU is D/C (data / control flag) which is decoded as control PDU (D/C = 0) due to this PDCP discards this PDU considering it as PSR.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8D25E3" w:rsidR="001E41F3" w:rsidRDefault="00FC0AB2">
            <w:pPr>
              <w:pStyle w:val="CRCoverPage"/>
              <w:spacing w:after="0"/>
              <w:ind w:left="100"/>
              <w:rPr>
                <w:noProof/>
              </w:rPr>
            </w:pPr>
            <w:r w:rsidRPr="00FC0AB2">
              <w:rPr>
                <w:noProof/>
              </w:rPr>
              <w:t>SS needs to configure the PDCP in transparent mode so the header manipulation by PDCP should not be performed and uplink data is directly received at RLC SAP 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5511D3" w:rsidR="001E41F3" w:rsidRDefault="00FC0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9C78A" w:rsidR="001E41F3" w:rsidRDefault="00FC0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7.1.1.6.2.ENDC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0A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0AB2" w:rsidRDefault="00FC0AB2" w:rsidP="00FC0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0AB2" w:rsidRDefault="00FC0AB2" w:rsidP="00FC0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5EB82" w:rsidR="00FC0AB2" w:rsidRDefault="00FC0AB2" w:rsidP="00FC0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0AB2" w:rsidRDefault="00FC0AB2" w:rsidP="00FC0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0AB2" w:rsidRDefault="00FC0AB2" w:rsidP="00FC0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0A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0AB2" w:rsidRDefault="00FC0AB2" w:rsidP="00FC0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0AB2" w:rsidRDefault="00FC0AB2" w:rsidP="00FC0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88C05A" w:rsidR="00FC0AB2" w:rsidRDefault="00FC0AB2" w:rsidP="00FC0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0AB2" w:rsidRDefault="00FC0AB2" w:rsidP="00FC0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0AB2" w:rsidRDefault="00FC0AB2" w:rsidP="00FC0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0A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0AB2" w:rsidRDefault="00FC0AB2" w:rsidP="00FC0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0AB2" w:rsidRDefault="00FC0AB2" w:rsidP="00FC0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82CA4" w:rsidR="00FC0AB2" w:rsidRDefault="00FC0AB2" w:rsidP="00FC0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0AB2" w:rsidRDefault="00FC0AB2" w:rsidP="00FC0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0AB2" w:rsidRDefault="00FC0AB2" w:rsidP="00FC0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21E02" w14:textId="77777777" w:rsidR="00FC0AB2" w:rsidRPr="00D83A7A" w:rsidRDefault="00FC0AB2" w:rsidP="00FC0AB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0617928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02F259A0" w14:textId="39D0C762" w:rsidR="00FC0AB2" w:rsidRDefault="00FC0AB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83397C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_Toc180617928 \h </w:instrText>
      </w:r>
      <w:r>
        <w:fldChar w:fldCharType="separate"/>
      </w:r>
      <w:r>
        <w:t>2</w:t>
      </w:r>
      <w:r>
        <w:fldChar w:fldCharType="end"/>
      </w:r>
    </w:p>
    <w:p w14:paraId="2664FE42" w14:textId="403595CE" w:rsidR="00FC0AB2" w:rsidRDefault="00FC0AB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83397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83397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_Toc180617929 \h </w:instrText>
      </w:r>
      <w:r>
        <w:fldChar w:fldCharType="separate"/>
      </w:r>
      <w:r>
        <w:t>3</w:t>
      </w:r>
      <w:r>
        <w:fldChar w:fldCharType="end"/>
      </w:r>
    </w:p>
    <w:p w14:paraId="0B7AE720" w14:textId="640A75BE" w:rsidR="00FC0AB2" w:rsidRDefault="00FC0AB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83397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83397C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_Toc180617930 \h </w:instrText>
      </w:r>
      <w:r>
        <w:fldChar w:fldCharType="separate"/>
      </w:r>
      <w:r>
        <w:t>3</w:t>
      </w:r>
      <w:r>
        <w:fldChar w:fldCharType="end"/>
      </w:r>
    </w:p>
    <w:p w14:paraId="05016323" w14:textId="06DCAC98" w:rsidR="00FC0AB2" w:rsidRDefault="00FC0AB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83397C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83397C">
        <w:rPr>
          <w:rFonts w:cs="Arial"/>
          <w:color w:val="000000"/>
          <w:lang w:eastAsia="en-GB"/>
        </w:rPr>
        <w:t xml:space="preserve">Change </w:t>
      </w:r>
      <w:r w:rsidRPr="0083397C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_Toc180617931 \h </w:instrText>
      </w:r>
      <w:r>
        <w:fldChar w:fldCharType="separate"/>
      </w:r>
      <w:r>
        <w:t>3</w:t>
      </w:r>
      <w:r>
        <w:fldChar w:fldCharType="end"/>
      </w:r>
    </w:p>
    <w:p w14:paraId="657708F9" w14:textId="2144E526" w:rsidR="00FC0AB2" w:rsidRPr="00EC6EC0" w:rsidRDefault="00FC0AB2" w:rsidP="00FC0AB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2A035E4" w14:textId="77777777" w:rsidR="00FC0AB2" w:rsidRDefault="00FC0AB2" w:rsidP="00FC0AB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0617929"/>
      <w:r>
        <w:rPr>
          <w:b/>
          <w:lang w:eastAsia="ja-JP"/>
        </w:rPr>
        <w:lastRenderedPageBreak/>
        <w:t>Overview</w:t>
      </w:r>
      <w:bookmarkEnd w:id="2"/>
      <w:bookmarkEnd w:id="3"/>
    </w:p>
    <w:p w14:paraId="774021D9" w14:textId="77777777" w:rsidR="00FC0AB2" w:rsidRDefault="00FC0AB2" w:rsidP="00FC0A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F83126">
        <w:rPr>
          <w:rFonts w:cs="Arial"/>
        </w:rPr>
        <w:t>iwd-TTCN3-B2024-06_D24wk37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25F809C" w14:textId="77777777" w:rsidR="00FC0AB2" w:rsidRDefault="00FC0AB2" w:rsidP="00FC0AB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3249A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4D5C766" w14:textId="77777777" w:rsidR="00FC0AB2" w:rsidRPr="00854C55" w:rsidRDefault="00FC0AB2" w:rsidP="00FC0AB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061793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3CE65372" w14:textId="77777777" w:rsidR="00FC0AB2" w:rsidRDefault="00FC0AB2" w:rsidP="00FC0AB2">
      <w:pPr>
        <w:pStyle w:val="Heading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134" w:hanging="1134"/>
        <w:rPr>
          <w:rFonts w:eastAsia="SimSun" w:cs="Arial"/>
          <w:color w:val="000000"/>
          <w:lang w:val="en-US" w:eastAsia="zh-CN"/>
        </w:rPr>
      </w:pPr>
      <w:bookmarkStart w:id="7" w:name="_Toc152244193"/>
      <w:bookmarkStart w:id="8" w:name="_Toc180617931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C0AB2" w14:paraId="2E614C50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113B" w14:textId="77777777" w:rsidR="00FC0AB2" w:rsidRDefault="00FC0AB2" w:rsidP="00D51B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F5F4" w14:textId="77777777" w:rsidR="00FC0AB2" w:rsidRPr="00B65B1E" w:rsidRDefault="00FC0AB2" w:rsidP="00D51B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F210C">
              <w:rPr>
                <w:rFonts w:ascii="Arial" w:hAnsi="Arial" w:cs="Arial"/>
                <w:lang w:val="en-US" w:eastAsia="en-GB"/>
              </w:rPr>
              <w:t xml:space="preserve">function </w:t>
            </w:r>
            <w:r w:rsidRPr="00677F43">
              <w:rPr>
                <w:rFonts w:ascii="Arial" w:hAnsi="Arial" w:cs="Arial"/>
                <w:lang w:eastAsia="en-GB"/>
              </w:rPr>
              <w:t>f_TC_7_1_1_6_</w:t>
            </w:r>
            <w:r>
              <w:rPr>
                <w:rFonts w:ascii="Arial" w:hAnsi="Arial" w:cs="Arial"/>
                <w:lang w:eastAsia="en-GB"/>
              </w:rPr>
              <w:t>2</w:t>
            </w:r>
            <w:r w:rsidRPr="00677F43">
              <w:rPr>
                <w:rFonts w:ascii="Arial" w:hAnsi="Arial" w:cs="Arial"/>
                <w:lang w:eastAsia="en-GB"/>
              </w:rPr>
              <w:t>_ENDC_NR</w:t>
            </w:r>
            <w:r w:rsidRPr="00677F43">
              <w:rPr>
                <w:rFonts w:ascii="Arial" w:hAnsi="Arial" w:cs="Arial"/>
                <w:lang w:val="en-US" w:eastAsia="en-GB"/>
              </w:rPr>
              <w:t xml:space="preserve"> 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FC0AB2" w14:paraId="1F9D919E" w14:textId="77777777" w:rsidTr="00D51BB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5527" w14:textId="77777777" w:rsidR="00FC0AB2" w:rsidRDefault="00FC0AB2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ACEF" w14:textId="5FDEB73A" w:rsidR="00FC0AB2" w:rsidRDefault="00FC0AB2" w:rsidP="00D51BB4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>
              <w:rPr>
                <w:rFonts w:ascii="Arial" w:hAnsi="Arial" w:cs="Arial"/>
                <w:lang w:eastAsia="zh-CN"/>
              </w:rPr>
              <w:t>test case</w:t>
            </w:r>
            <w:r>
              <w:rPr>
                <w:rFonts w:ascii="Arial" w:hAnsi="Arial" w:cs="Arial"/>
                <w:lang w:eastAsia="zh-CN"/>
              </w:rPr>
              <w:t xml:space="preserve"> is configured for MAC test mode with DL/UL transparent mode enabled.</w:t>
            </w:r>
            <w:r w:rsidRPr="00AE14AB">
              <w:rPr>
                <w:rFonts w:ascii="Arial" w:hAnsi="Arial" w:cs="Arial"/>
                <w:lang w:eastAsia="zh-CN"/>
              </w:rPr>
              <w:t xml:space="preserve"> MAC doesn't decode the </w:t>
            </w:r>
            <w:proofErr w:type="spellStart"/>
            <w:r w:rsidRPr="00AE14AB">
              <w:rPr>
                <w:rFonts w:ascii="Arial" w:hAnsi="Arial" w:cs="Arial"/>
                <w:lang w:eastAsia="zh-CN"/>
              </w:rPr>
              <w:t>subheader</w:t>
            </w:r>
            <w:proofErr w:type="spellEnd"/>
            <w:r>
              <w:rPr>
                <w:rFonts w:ascii="Arial" w:hAnsi="Arial" w:cs="Arial"/>
                <w:lang w:eastAsia="zh-CN"/>
              </w:rPr>
              <w:t>.</w:t>
            </w:r>
            <w:r w:rsidRPr="00AE14A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AE14AB">
              <w:rPr>
                <w:rFonts w:ascii="Arial" w:hAnsi="Arial" w:cs="Arial"/>
                <w:lang w:eastAsia="zh-CN"/>
              </w:rPr>
              <w:t>RLC</w:t>
            </w:r>
            <w:r>
              <w:rPr>
                <w:rFonts w:ascii="Arial" w:hAnsi="Arial" w:cs="Arial"/>
                <w:lang w:eastAsia="zh-CN"/>
              </w:rPr>
              <w:t xml:space="preserve"> is configured in transparent mode so RLC layer will not do any header manipulation. </w:t>
            </w:r>
          </w:p>
          <w:p w14:paraId="586B18A7" w14:textId="03E17201" w:rsidR="00FC0AB2" w:rsidRPr="008D31B6" w:rsidRDefault="00FC0AB2" w:rsidP="00D51BB4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Now in preamble during radio bearer configuration, SS is configuring PD</w:t>
            </w:r>
            <w:r>
              <w:rPr>
                <w:rFonts w:ascii="Arial" w:hAnsi="Arial" w:cs="Arial"/>
                <w:lang w:eastAsia="zh-CN"/>
              </w:rPr>
              <w:t>CP</w:t>
            </w:r>
            <w:r>
              <w:rPr>
                <w:rFonts w:ascii="Arial" w:hAnsi="Arial" w:cs="Arial"/>
                <w:lang w:eastAsia="zh-CN"/>
              </w:rPr>
              <w:t xml:space="preserve"> in RB terminating mode </w:t>
            </w:r>
            <w:r w:rsidRPr="00AE14AB">
              <w:rPr>
                <w:rFonts w:ascii="Arial" w:hAnsi="Arial" w:cs="Arial"/>
                <w:lang w:eastAsia="zh-CN"/>
              </w:rPr>
              <w:t xml:space="preserve">which </w:t>
            </w:r>
            <w:r>
              <w:rPr>
                <w:rFonts w:ascii="Arial" w:hAnsi="Arial" w:cs="Arial"/>
                <w:lang w:eastAsia="zh-CN"/>
              </w:rPr>
              <w:t>configures the PDCP in non-transparent mode. This leads</w:t>
            </w:r>
            <w:r w:rsidRPr="00AE14AB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PDCP </w:t>
            </w:r>
            <w:r w:rsidRPr="00AE14AB">
              <w:rPr>
                <w:rFonts w:ascii="Arial" w:hAnsi="Arial" w:cs="Arial"/>
                <w:lang w:eastAsia="zh-CN"/>
              </w:rPr>
              <w:t xml:space="preserve">to decode </w:t>
            </w:r>
            <w:r>
              <w:rPr>
                <w:rFonts w:ascii="Arial" w:hAnsi="Arial" w:cs="Arial"/>
                <w:lang w:eastAsia="zh-CN"/>
              </w:rPr>
              <w:t>the RLC TMD data received</w:t>
            </w:r>
            <w:r w:rsidRPr="00AE14AB">
              <w:rPr>
                <w:rFonts w:ascii="Arial" w:hAnsi="Arial" w:cs="Arial"/>
                <w:lang w:eastAsia="zh-CN"/>
              </w:rPr>
              <w:t>.</w:t>
            </w:r>
            <w:r>
              <w:rPr>
                <w:rFonts w:ascii="Arial" w:hAnsi="Arial" w:cs="Arial"/>
                <w:lang w:eastAsia="zh-CN"/>
              </w:rPr>
              <w:t xml:space="preserve"> Now s</w:t>
            </w:r>
            <w:r w:rsidRPr="00AE14AB">
              <w:rPr>
                <w:rFonts w:ascii="Arial" w:hAnsi="Arial" w:cs="Arial"/>
                <w:lang w:eastAsia="zh-CN"/>
              </w:rPr>
              <w:t>ince the very first bit of PDCP PDU is D/C (data / control flag)</w:t>
            </w:r>
            <w:r>
              <w:rPr>
                <w:rFonts w:ascii="Arial" w:hAnsi="Arial" w:cs="Arial"/>
                <w:lang w:eastAsia="zh-CN"/>
              </w:rPr>
              <w:t xml:space="preserve"> which is </w:t>
            </w:r>
            <w:r w:rsidRPr="00AE14AB">
              <w:rPr>
                <w:rFonts w:ascii="Arial" w:hAnsi="Arial" w:cs="Arial"/>
                <w:lang w:eastAsia="zh-CN"/>
              </w:rPr>
              <w:t>decoded as control PDU (D/C = 0)</w:t>
            </w:r>
            <w:r>
              <w:rPr>
                <w:rFonts w:ascii="Arial" w:hAnsi="Arial" w:cs="Arial"/>
                <w:lang w:eastAsia="zh-CN"/>
              </w:rPr>
              <w:t xml:space="preserve"> due to this </w:t>
            </w:r>
            <w:r w:rsidRPr="00AE14AB">
              <w:rPr>
                <w:rFonts w:ascii="Arial" w:hAnsi="Arial" w:cs="Arial"/>
                <w:lang w:eastAsia="zh-CN"/>
              </w:rPr>
              <w:t xml:space="preserve">PDCP </w:t>
            </w:r>
            <w:r>
              <w:rPr>
                <w:rFonts w:ascii="Arial" w:hAnsi="Arial" w:cs="Arial"/>
                <w:lang w:eastAsia="zh-CN"/>
              </w:rPr>
              <w:t>discards this PDU considering it as PSR.</w:t>
            </w:r>
          </w:p>
        </w:tc>
      </w:tr>
      <w:tr w:rsidR="00FC0AB2" w14:paraId="2F1FF390" w14:textId="77777777" w:rsidTr="00D51BB4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0CB" w14:textId="77777777" w:rsidR="00FC0AB2" w:rsidRDefault="00FC0AB2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3701" w14:textId="7ADF384C" w:rsidR="00FC0AB2" w:rsidRPr="0066224B" w:rsidRDefault="00FC0AB2" w:rsidP="00D51BB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SS need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to configure the PDCP in transparent mode so the header manipulation by PDCP should not be performed and uplink data is directly received at RLC SAP port.</w:t>
            </w:r>
          </w:p>
        </w:tc>
      </w:tr>
      <w:tr w:rsidR="00FC0AB2" w14:paraId="6981CF02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8C0" w14:textId="77777777" w:rsidR="00FC0AB2" w:rsidRDefault="00FC0AB2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FBDA" w14:textId="77777777" w:rsidR="00FC0AB2" w:rsidRDefault="00FC0AB2" w:rsidP="00D51BB4">
            <w:pPr>
              <w:spacing w:after="0"/>
              <w:rPr>
                <w:rFonts w:ascii="Arial" w:hAnsi="Arial" w:cs="Arial"/>
                <w:lang w:eastAsia="en-GB"/>
              </w:rPr>
            </w:pPr>
            <w:r w:rsidRPr="00677F43">
              <w:rPr>
                <w:rFonts w:ascii="Arial" w:hAnsi="Arial" w:cs="Arial"/>
                <w:lang w:eastAsia="zh-CN"/>
              </w:rPr>
              <w:t>IWD_24wk37/IWD_24wk37_5G/ENDC_IWD_24wk37/ENDC/7_1_1/MAC_SPS_ENDC_NR.ttcn</w:t>
            </w:r>
          </w:p>
        </w:tc>
      </w:tr>
      <w:tr w:rsidR="00FC0AB2" w14:paraId="1B5EFAAA" w14:textId="77777777" w:rsidTr="00D51BB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6076" w14:textId="77777777" w:rsidR="00FC0AB2" w:rsidRDefault="00FC0AB2" w:rsidP="00D51B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5574" w14:textId="77777777" w:rsidR="00FC0AB2" w:rsidRDefault="00FC0AB2" w:rsidP="00D51BB4">
            <w:pPr>
              <w:rPr>
                <w:rFonts w:ascii="Arial" w:hAnsi="Arial"/>
                <w:lang w:eastAsia="zh-CN"/>
              </w:rPr>
            </w:pPr>
          </w:p>
        </w:tc>
      </w:tr>
    </w:tbl>
    <w:p w14:paraId="25C31617" w14:textId="77777777" w:rsidR="00FC0AB2" w:rsidRDefault="00FC0AB2" w:rsidP="00FC0AB2">
      <w:pPr>
        <w:rPr>
          <w:lang w:val="en-US" w:eastAsia="zh-CN"/>
        </w:rPr>
      </w:pPr>
    </w:p>
    <w:p w14:paraId="48333687" w14:textId="77777777" w:rsidR="00FC0AB2" w:rsidRDefault="00FC0AB2" w:rsidP="00FC0AB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C0AB2" w14:paraId="25FB23CC" w14:textId="77777777" w:rsidTr="00D51B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A3C8" w14:textId="77777777" w:rsidR="00FC0AB2" w:rsidRPr="00677F43" w:rsidRDefault="00FC0AB2" w:rsidP="00D51BB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76E98">
              <w:rPr>
                <w:rFonts w:ascii="Arial" w:hAnsi="Arial"/>
                <w:noProof/>
              </w:rPr>
              <w:t>function f_TC_7_1_1_6_2_ENDC_NR() runs on ENDC_NR_PTC</w:t>
            </w:r>
            <w:r w:rsidRPr="00076E98">
              <w:rPr>
                <w:rFonts w:ascii="Arial" w:hAnsi="Arial"/>
                <w:noProof/>
              </w:rPr>
              <w:br/>
              <w:t>{// Correct handling of UL grant / configured grant Type 1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const integer const_UL_TBS1 := 848; //@sic R5s230285 sic@</w:t>
            </w:r>
            <w:r w:rsidRPr="00076E98">
              <w:rPr>
                <w:rFonts w:ascii="Arial" w:hAnsi="Arial"/>
                <w:noProof/>
              </w:rPr>
              <w:br/>
              <w:t>var DRB_Identity v_DRBId :=tsc_NR_DRB2;</w:t>
            </w:r>
            <w:r w:rsidRPr="00076E98">
              <w:rPr>
                <w:rFonts w:ascii="Arial" w:hAnsi="Arial"/>
                <w:noProof/>
              </w:rPr>
              <w:br/>
              <w:t>var template (value) PhysicalCellGroupConfig v_PhysicalCellGroupConfig ;</w:t>
            </w:r>
            <w:r w:rsidRPr="00076E98">
              <w:rPr>
                <w:rFonts w:ascii="Arial" w:hAnsi="Arial"/>
                <w:noProof/>
              </w:rPr>
              <w:br/>
              <w:t>var template (value) NR_RadioBearerList_Type v_SS_Drb_ConfigList ;</w:t>
            </w:r>
            <w:r w:rsidRPr="00076E98">
              <w:rPr>
                <w:rFonts w:ascii="Arial" w:hAnsi="Arial"/>
                <w:noProof/>
              </w:rPr>
              <w:br/>
              <w:t>var template (value) CellGroupConfig v_CellGroupConfig;</w:t>
            </w:r>
            <w:r w:rsidRPr="00076E98">
              <w:rPr>
                <w:rFonts w:ascii="Arial" w:hAnsi="Arial"/>
                <w:noProof/>
              </w:rPr>
              <w:br/>
              <w:t>var template (value) NR_UplinkBWP_List_Type v_NR_UplinkBWP_List;</w:t>
            </w:r>
            <w:r w:rsidRPr="00076E98">
              <w:rPr>
                <w:rFonts w:ascii="Arial" w:hAnsi="Arial"/>
                <w:noProof/>
              </w:rPr>
              <w:br/>
              <w:t>var template (value) SpCellConfig v_SpCellConfig ;</w:t>
            </w:r>
            <w:r w:rsidRPr="00076E98">
              <w:rPr>
                <w:rFonts w:ascii="Arial" w:hAnsi="Arial"/>
                <w:noProof/>
              </w:rPr>
              <w:br/>
              <w:t>var NR_DMRS_UL_AdditionalPosition_Type v_DMRS_UL_AdditionalPosition;</w:t>
            </w:r>
            <w:r w:rsidRPr="00076E98">
              <w:rPr>
                <w:rFonts w:ascii="Arial" w:hAnsi="Arial"/>
                <w:noProof/>
              </w:rPr>
              <w:br/>
              <w:t>var SubcarrierSpacing v_SubcarrierSpacing ;</w:t>
            </w:r>
            <w:r w:rsidRPr="00076E98">
              <w:rPr>
                <w:rFonts w:ascii="Arial" w:hAnsi="Arial"/>
                <w:noProof/>
              </w:rPr>
              <w:br/>
              <w:t>var ConfigGrant_Period_Type v_ConfigGrant_Period;</w:t>
            </w:r>
            <w:r w:rsidRPr="00076E98">
              <w:rPr>
                <w:rFonts w:ascii="Arial" w:hAnsi="Arial"/>
                <w:noProof/>
              </w:rPr>
              <w:br/>
              <w:t>var template (value) ConfiguredGrantConfig v_ConfiguredGrantConfig;</w:t>
            </w:r>
            <w:r w:rsidRPr="00076E98">
              <w:rPr>
                <w:rFonts w:ascii="Arial" w:hAnsi="Arial"/>
                <w:noProof/>
              </w:rPr>
              <w:br/>
              <w:t>var NR_ResourceAllocation_Type v_NR_ResourceAllocation1 ;</w:t>
            </w:r>
            <w:r w:rsidRPr="00076E98">
              <w:rPr>
                <w:rFonts w:ascii="Arial" w:hAnsi="Arial"/>
                <w:noProof/>
              </w:rPr>
              <w:br/>
              <w:t>var template (value) BWP.locationAndBandwidth v_LocationAndBandwidth;</w:t>
            </w:r>
            <w:r w:rsidRPr="00076E98">
              <w:rPr>
                <w:rFonts w:ascii="Arial" w:hAnsi="Arial"/>
                <w:noProof/>
              </w:rPr>
              <w:br/>
              <w:t>var integer v_BwpSize ;</w:t>
            </w:r>
            <w:r w:rsidRPr="00076E98">
              <w:rPr>
                <w:rFonts w:ascii="Arial" w:hAnsi="Arial"/>
                <w:noProof/>
              </w:rPr>
              <w:br/>
              <w:t>var integer v_RIV;</w:t>
            </w:r>
            <w:r w:rsidRPr="00076E98">
              <w:rPr>
                <w:rFonts w:ascii="Arial" w:hAnsi="Arial"/>
                <w:noProof/>
              </w:rPr>
              <w:br/>
              <w:t>var template (value) ServingCellConfig v_ServingCellConfig; //@sic R5s230285 sic@</w:t>
            </w:r>
            <w:r w:rsidRPr="00076E98">
              <w:rPr>
                <w:rFonts w:ascii="Arial" w:hAnsi="Arial"/>
                <w:noProof/>
              </w:rPr>
              <w:br/>
              <w:t>var template (value) NR_RLC_BearerToAddModList_Type v_RLC_BearerConfigList;</w:t>
            </w:r>
            <w:r w:rsidRPr="00076E98">
              <w:rPr>
                <w:rFonts w:ascii="Arial" w:hAnsi="Arial"/>
                <w:noProof/>
              </w:rPr>
              <w:br/>
              <w:t>var default v_MyDefaultVar := null;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//Init Cell parameters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lastRenderedPageBreak/>
              <w:t>f_ENDC_NR_Init();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//Create and configure NR cell1</w:t>
            </w:r>
            <w:r w:rsidRPr="00076E98">
              <w:rPr>
                <w:rFonts w:ascii="Arial" w:hAnsi="Arial"/>
                <w:noProof/>
              </w:rPr>
              <w:br/>
              <w:t>f_NR_CellConfig_Def(nr_Cell1);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 Get NR capabilities sent during EUTRA preamble</w:t>
            </w:r>
            <w:r w:rsidRPr="00076E98">
              <w:rPr>
                <w:rFonts w:ascii="Arial" w:hAnsi="Arial"/>
                <w:noProof/>
              </w:rPr>
              <w:br/>
              <w:t>f_NR_ENDC_PreambleOnEUTRA(nr_Cell1, MCG_Only);</w:t>
            </w:r>
            <w:r w:rsidRPr="00076E98">
              <w:rPr>
                <w:rFonts w:ascii="Arial" w:hAnsi="Arial"/>
                <w:noProof/>
              </w:rPr>
              <w:br/>
              <w:t>f_NR_AS_CipheringAlgorithm_Set(nea0);</w:t>
            </w:r>
            <w:r w:rsidRPr="00076E98">
              <w:rPr>
                <w:rFonts w:ascii="Arial" w:hAnsi="Arial"/>
                <w:noProof/>
              </w:rPr>
              <w:br/>
              <w:t>v_SS_Drb_ConfigList := {</w:t>
            </w:r>
            <w:r w:rsidRPr="00E24A64">
              <w:rPr>
                <w:rFonts w:ascii="Arial" w:hAnsi="Arial"/>
                <w:noProof/>
                <w:highlight w:val="yellow"/>
              </w:rPr>
              <w:t>f_NR_GetRadioBearerConfig_FullUM(nr_Cell1, v_DRBId)</w:t>
            </w:r>
            <w:r w:rsidRPr="00076E98">
              <w:rPr>
                <w:rFonts w:ascii="Arial" w:hAnsi="Arial"/>
                <w:noProof/>
              </w:rPr>
              <w:t>};</w:t>
            </w:r>
            <w:r w:rsidRPr="00076E98">
              <w:rPr>
                <w:rFonts w:ascii="Arial" w:hAnsi="Arial"/>
                <w:noProof/>
              </w:rPr>
              <w:br/>
              <w:t>//@sic R5s230285 sic@</w:t>
            </w:r>
            <w:r w:rsidRPr="00076E98">
              <w:rPr>
                <w:rFonts w:ascii="Arial" w:hAnsi="Arial"/>
                <w:noProof/>
              </w:rPr>
              <w:br/>
              <w:t>v_RLC_BearerConfigList := f_NR_ReconfigureRLC_UM (v_DRBId, -, -, f_NR_DL_UM_T_Reassembly(f_NR_CellInfo_GetIsFR1(nr_Cell1)),-,true_);</w:t>
            </w:r>
            <w:r w:rsidRPr="00076E98">
              <w:rPr>
                <w:rFonts w:ascii="Arial" w:hAnsi="Arial"/>
                <w:noProof/>
              </w:rPr>
              <w:br/>
              <w:t>f_NR_ENDC_ConfigAM_UM(nr_Cell1, 0, 1, v_SS_Drb_ConfigList, v_RLC_BearerConfigList);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 Wait for Trigger from EUTRA indicating start of Test Body</w:t>
            </w:r>
            <w:r w:rsidRPr="00076E98">
              <w:rPr>
                <w:rFonts w:ascii="Arial" w:hAnsi="Arial"/>
                <w:noProof/>
              </w:rPr>
              <w:br/>
              <w:t>f_EUTRA_NR_WaitForCoOrd_Trigger(EUTRA);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f_NR_TestBody_Set(true);</w:t>
            </w:r>
            <w:r w:rsidRPr="00076E98">
              <w:rPr>
                <w:rFonts w:ascii="Arial" w:hAnsi="Arial"/>
                <w:noProof/>
              </w:rPr>
              <w:br/>
              <w:t>//@siclog steps 1-2 siclog@</w:t>
            </w:r>
          </w:p>
        </w:tc>
      </w:tr>
    </w:tbl>
    <w:p w14:paraId="2E991191" w14:textId="77777777" w:rsidR="00FC0AB2" w:rsidRDefault="00FC0AB2" w:rsidP="00FC0AB2">
      <w:pPr>
        <w:spacing w:after="0"/>
        <w:rPr>
          <w:rFonts w:ascii="Arial" w:hAnsi="Arial"/>
          <w:b/>
          <w:lang w:eastAsia="en-GB"/>
        </w:rPr>
      </w:pPr>
    </w:p>
    <w:p w14:paraId="4143B3F4" w14:textId="77777777" w:rsidR="00FC0AB2" w:rsidRDefault="00FC0AB2" w:rsidP="00FC0AB2">
      <w:pPr>
        <w:spacing w:after="0"/>
        <w:rPr>
          <w:rFonts w:ascii="Arial" w:hAnsi="Arial"/>
          <w:b/>
          <w:lang w:eastAsia="en-GB"/>
        </w:rPr>
      </w:pPr>
    </w:p>
    <w:p w14:paraId="5D5B6E08" w14:textId="77777777" w:rsidR="00FC0AB2" w:rsidRDefault="00FC0AB2" w:rsidP="00FC0AB2">
      <w:pPr>
        <w:spacing w:after="0"/>
        <w:rPr>
          <w:rFonts w:ascii="Arial" w:hAnsi="Arial"/>
          <w:b/>
          <w:lang w:eastAsia="en-GB"/>
        </w:rPr>
      </w:pPr>
    </w:p>
    <w:p w14:paraId="1799134F" w14:textId="77777777" w:rsidR="00FC0AB2" w:rsidRDefault="00FC0AB2" w:rsidP="00FC0AB2">
      <w:pPr>
        <w:spacing w:after="0"/>
        <w:rPr>
          <w:rFonts w:ascii="Arial" w:hAnsi="Arial"/>
          <w:b/>
          <w:lang w:eastAsia="en-GB"/>
        </w:rPr>
      </w:pPr>
    </w:p>
    <w:p w14:paraId="66866E7A" w14:textId="77777777" w:rsidR="00FC0AB2" w:rsidRDefault="00FC0AB2" w:rsidP="00FC0AB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C0AB2" w14:paraId="669DBE24" w14:textId="77777777" w:rsidTr="00D51BB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21AD" w14:textId="77777777" w:rsidR="00FC0AB2" w:rsidRPr="001C599F" w:rsidRDefault="00FC0AB2" w:rsidP="00D51BB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76E98">
              <w:rPr>
                <w:rFonts w:ascii="Arial" w:hAnsi="Arial"/>
                <w:noProof/>
              </w:rPr>
              <w:t>function f_TC_7_1_1_6_2_ENDC_NR() runs on ENDC_NR_PTC</w:t>
            </w:r>
            <w:r w:rsidRPr="00076E98">
              <w:rPr>
                <w:rFonts w:ascii="Arial" w:hAnsi="Arial"/>
                <w:noProof/>
              </w:rPr>
              <w:br/>
              <w:t>{// Correct handling of UL grant / configured grant Type 1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const integer const_UL_TBS1 := 848; //@sic R5s230285 sic@</w:t>
            </w:r>
            <w:r w:rsidRPr="00076E98">
              <w:rPr>
                <w:rFonts w:ascii="Arial" w:hAnsi="Arial"/>
                <w:noProof/>
              </w:rPr>
              <w:br/>
              <w:t>var DRB_Identity v_DRBId :=tsc_NR_DRB2;</w:t>
            </w:r>
            <w:r w:rsidRPr="00076E98">
              <w:rPr>
                <w:rFonts w:ascii="Arial" w:hAnsi="Arial"/>
                <w:noProof/>
              </w:rPr>
              <w:br/>
              <w:t>var template (value) PhysicalCellGroupConfig v_PhysicalCellGroupConfig ;</w:t>
            </w:r>
            <w:r w:rsidRPr="00076E98">
              <w:rPr>
                <w:rFonts w:ascii="Arial" w:hAnsi="Arial"/>
                <w:noProof/>
              </w:rPr>
              <w:br/>
              <w:t>var template (value) NR_RadioBearerList_Type v_SS_Drb_ConfigList ;</w:t>
            </w:r>
            <w:r w:rsidRPr="00076E98">
              <w:rPr>
                <w:rFonts w:ascii="Arial" w:hAnsi="Arial"/>
                <w:noProof/>
              </w:rPr>
              <w:br/>
              <w:t>var template (value) CellGroupConfig v_CellGroupConfig;</w:t>
            </w:r>
            <w:r w:rsidRPr="00076E98">
              <w:rPr>
                <w:rFonts w:ascii="Arial" w:hAnsi="Arial"/>
                <w:noProof/>
              </w:rPr>
              <w:br/>
              <w:t>var template (value) NR_UplinkBWP_List_Type v_NR_UplinkBWP_List;</w:t>
            </w:r>
            <w:r w:rsidRPr="00076E98">
              <w:rPr>
                <w:rFonts w:ascii="Arial" w:hAnsi="Arial"/>
                <w:noProof/>
              </w:rPr>
              <w:br/>
              <w:t>var template (value) SpCellConfig v_SpCellConfig ;</w:t>
            </w:r>
            <w:r w:rsidRPr="00076E98">
              <w:rPr>
                <w:rFonts w:ascii="Arial" w:hAnsi="Arial"/>
                <w:noProof/>
              </w:rPr>
              <w:br/>
              <w:t>var NR_DMRS_UL_AdditionalPosition_Type v_DMRS_UL_AdditionalPosition;</w:t>
            </w:r>
            <w:r w:rsidRPr="00076E98">
              <w:rPr>
                <w:rFonts w:ascii="Arial" w:hAnsi="Arial"/>
                <w:noProof/>
              </w:rPr>
              <w:br/>
              <w:t>var SubcarrierSpacing v_SubcarrierSpacing ;</w:t>
            </w:r>
            <w:r w:rsidRPr="00076E98">
              <w:rPr>
                <w:rFonts w:ascii="Arial" w:hAnsi="Arial"/>
                <w:noProof/>
              </w:rPr>
              <w:br/>
              <w:t>var ConfigGrant_Period_Type v_ConfigGrant_Period;</w:t>
            </w:r>
            <w:r w:rsidRPr="00076E98">
              <w:rPr>
                <w:rFonts w:ascii="Arial" w:hAnsi="Arial"/>
                <w:noProof/>
              </w:rPr>
              <w:br/>
              <w:t>var template (value) ConfiguredGrantConfig v_ConfiguredGrantConfig;</w:t>
            </w:r>
            <w:r w:rsidRPr="00076E98">
              <w:rPr>
                <w:rFonts w:ascii="Arial" w:hAnsi="Arial"/>
                <w:noProof/>
              </w:rPr>
              <w:br/>
              <w:t>var NR_ResourceAllocation_Type v_NR_ResourceAllocation1 ;</w:t>
            </w:r>
            <w:r w:rsidRPr="00076E98">
              <w:rPr>
                <w:rFonts w:ascii="Arial" w:hAnsi="Arial"/>
                <w:noProof/>
              </w:rPr>
              <w:br/>
              <w:t>var template (value) BWP.locationAndBandwidth v_LocationAndBandwidth;</w:t>
            </w:r>
            <w:r w:rsidRPr="00076E98">
              <w:rPr>
                <w:rFonts w:ascii="Arial" w:hAnsi="Arial"/>
                <w:noProof/>
              </w:rPr>
              <w:br/>
              <w:t>var integer v_BwpSize ;</w:t>
            </w:r>
            <w:r w:rsidRPr="00076E98">
              <w:rPr>
                <w:rFonts w:ascii="Arial" w:hAnsi="Arial"/>
                <w:noProof/>
              </w:rPr>
              <w:br/>
              <w:t>var integer v_RIV;</w:t>
            </w:r>
            <w:r w:rsidRPr="00076E98">
              <w:rPr>
                <w:rFonts w:ascii="Arial" w:hAnsi="Arial"/>
                <w:noProof/>
              </w:rPr>
              <w:br/>
              <w:t>var template (value) ServingCellConfig v_ServingCellConfig; //@sic R5s230285 sic@</w:t>
            </w:r>
            <w:r w:rsidRPr="00076E98">
              <w:rPr>
                <w:rFonts w:ascii="Arial" w:hAnsi="Arial"/>
                <w:noProof/>
              </w:rPr>
              <w:br/>
              <w:t>var template (value) NR_RLC_BearerToAddModList_Type v_RLC_BearerConfigList;</w:t>
            </w:r>
            <w:r w:rsidRPr="00076E98">
              <w:rPr>
                <w:rFonts w:ascii="Arial" w:hAnsi="Arial"/>
                <w:noProof/>
              </w:rPr>
              <w:br/>
              <w:t>var default v_MyDefaultVar := null;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//Init Cell parameters</w:t>
            </w:r>
            <w:r w:rsidRPr="00076E98">
              <w:rPr>
                <w:rFonts w:ascii="Arial" w:hAnsi="Arial"/>
                <w:noProof/>
              </w:rPr>
              <w:br/>
              <w:t>f_ENDC_NR_Init();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//Create and configure NR cell1</w:t>
            </w:r>
            <w:r w:rsidRPr="00076E98">
              <w:rPr>
                <w:rFonts w:ascii="Arial" w:hAnsi="Arial"/>
                <w:noProof/>
              </w:rPr>
              <w:br/>
              <w:t>f_NR_CellConfig_Def(nr_Cell1);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 Get NR capabilities sent during EUTRA preamble</w:t>
            </w:r>
            <w:r w:rsidRPr="00076E98">
              <w:rPr>
                <w:rFonts w:ascii="Arial" w:hAnsi="Arial"/>
                <w:noProof/>
              </w:rPr>
              <w:br/>
              <w:t>f_NR_ENDC_PreambleOnEUTRA(nr_Cell1, MCG_Only);</w:t>
            </w:r>
            <w:r w:rsidRPr="00076E98">
              <w:rPr>
                <w:rFonts w:ascii="Arial" w:hAnsi="Arial"/>
                <w:noProof/>
              </w:rPr>
              <w:br/>
              <w:t>f_NR_AS_CipheringAlgorithm_Set(nea0);</w:t>
            </w:r>
            <w:r w:rsidRPr="00076E98">
              <w:rPr>
                <w:rFonts w:ascii="Arial" w:hAnsi="Arial"/>
                <w:noProof/>
              </w:rPr>
              <w:br/>
              <w:t>v_SS_Drb_ConfigList := {</w:t>
            </w:r>
            <w:r w:rsidRPr="00E24A64">
              <w:rPr>
                <w:rFonts w:ascii="Arial" w:hAnsi="Arial"/>
                <w:noProof/>
                <w:highlight w:val="yellow"/>
              </w:rPr>
              <w:t xml:space="preserve">f_NR_GetRadioBearerConfig_FullUM(nr_Cell1, v_DRBId, -, </w:t>
            </w:r>
            <w:r w:rsidRPr="00E24A64">
              <w:rPr>
                <w:rFonts w:ascii="Arial" w:hAnsi="Arial"/>
                <w:noProof/>
                <w:highlight w:val="yellow"/>
              </w:rPr>
              <w:lastRenderedPageBreak/>
              <w:t>cs_NR_PDCP_RbConfig_TransparentMode)</w:t>
            </w:r>
            <w:r w:rsidRPr="00076E98">
              <w:rPr>
                <w:rFonts w:ascii="Arial" w:hAnsi="Arial"/>
                <w:noProof/>
              </w:rPr>
              <w:t>};</w:t>
            </w:r>
            <w:r w:rsidRPr="00076E98">
              <w:rPr>
                <w:rFonts w:ascii="Arial" w:hAnsi="Arial"/>
                <w:noProof/>
              </w:rPr>
              <w:br/>
              <w:t>//@sic R5s230285 sic@</w:t>
            </w:r>
            <w:r w:rsidRPr="00076E98">
              <w:rPr>
                <w:rFonts w:ascii="Arial" w:hAnsi="Arial"/>
                <w:noProof/>
              </w:rPr>
              <w:br/>
              <w:t>v_RLC_BearerConfigList := f_NR_ReconfigureRLC_UM (v_DRBId, -, -, f_NR_DL_UM_T_Reassembly(f_NR_CellInfo_GetIsFR1(nr_Cell1)),-,true_);</w:t>
            </w:r>
            <w:r w:rsidRPr="00076E98">
              <w:rPr>
                <w:rFonts w:ascii="Arial" w:hAnsi="Arial"/>
                <w:noProof/>
              </w:rPr>
              <w:br/>
              <w:t>f_NR_ENDC_ConfigAM_UM(nr_Cell1, 0, 1, v_SS_Drb_ConfigList, v_RLC_BearerConfigList);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// Wait for Trigger from EUTRA indicating start of Test Body</w:t>
            </w:r>
            <w:r w:rsidRPr="00076E98">
              <w:rPr>
                <w:rFonts w:ascii="Arial" w:hAnsi="Arial"/>
                <w:noProof/>
              </w:rPr>
              <w:br/>
              <w:t>f_EUTRA_NR_WaitForCoOrd_Trigger(EUTRA);</w:t>
            </w:r>
            <w:r w:rsidRPr="00076E98">
              <w:rPr>
                <w:rFonts w:ascii="Arial" w:hAnsi="Arial"/>
                <w:noProof/>
              </w:rPr>
              <w:br/>
            </w:r>
            <w:r w:rsidRPr="00076E98">
              <w:rPr>
                <w:rFonts w:ascii="Arial" w:hAnsi="Arial"/>
                <w:noProof/>
              </w:rPr>
              <w:br/>
              <w:t>f_NR_TestBody_Set(true);</w:t>
            </w:r>
            <w:r w:rsidRPr="00076E98">
              <w:rPr>
                <w:rFonts w:ascii="Arial" w:hAnsi="Arial"/>
                <w:noProof/>
              </w:rPr>
              <w:br/>
              <w:t>//@siclog steps 1-2 siclog@</w:t>
            </w:r>
          </w:p>
        </w:tc>
      </w:tr>
    </w:tbl>
    <w:p w14:paraId="4C94522E" w14:textId="77777777" w:rsidR="00FC0AB2" w:rsidRDefault="00FC0AB2" w:rsidP="00FC0AB2">
      <w:pPr>
        <w:rPr>
          <w:lang w:val="en-US" w:eastAsia="zh-CN"/>
        </w:rPr>
      </w:pPr>
    </w:p>
    <w:p w14:paraId="71218626" w14:textId="77777777" w:rsidR="00FC0AB2" w:rsidRDefault="00FC0AB2" w:rsidP="00FC0AB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D1518" w14:textId="77777777" w:rsidR="008A6263" w:rsidRDefault="008A6263">
      <w:r>
        <w:separator/>
      </w:r>
    </w:p>
  </w:endnote>
  <w:endnote w:type="continuationSeparator" w:id="0">
    <w:p w14:paraId="5A47A409" w14:textId="77777777" w:rsidR="008A6263" w:rsidRDefault="008A6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AC257" w14:textId="77777777" w:rsidR="008A6263" w:rsidRDefault="008A6263">
      <w:r>
        <w:separator/>
      </w:r>
    </w:p>
  </w:footnote>
  <w:footnote w:type="continuationSeparator" w:id="0">
    <w:p w14:paraId="1349B64C" w14:textId="77777777" w:rsidR="008A6263" w:rsidRDefault="008A6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29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26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99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0DA3"/>
    <w:rsid w:val="00FB6386"/>
    <w:rsid w:val="00FC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FC0AB2"/>
    <w:rPr>
      <w:i/>
      <w:iCs/>
    </w:rPr>
  </w:style>
  <w:style w:type="paragraph" w:styleId="Title">
    <w:name w:val="Title"/>
    <w:basedOn w:val="Normal"/>
    <w:next w:val="Normal"/>
    <w:link w:val="TitleChar"/>
    <w:qFormat/>
    <w:rsid w:val="00FC0AB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C0AB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C0AB2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C0A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1252</Words>
  <Characters>7138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</cp:revision>
  <cp:lastPrinted>1900-01-01T00:00:00Z</cp:lastPrinted>
  <dcterms:created xsi:type="dcterms:W3CDTF">2024-10-23T22:20:00Z</dcterms:created>
  <dcterms:modified xsi:type="dcterms:W3CDTF">2024-10-23T22:20:00Z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R5s240648</vt:lpwstr>
  </property>
  <property fmtid="{D5CDD505-2E9C-101B-9397-08002B2CF9AE}" pid="10" name="Spec#">
    <vt:lpwstr>38.523-3</vt:lpwstr>
  </property>
  <property fmtid="{D5CDD505-2E9C-101B-9397-08002B2CF9AE}" pid="11" name="Cr#">
    <vt:lpwstr>3574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ENDC MAC UL SPS test case 7.1.1.6.2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2024-10-23</vt:lpwstr>
  </property>
  <property fmtid="{D5CDD505-2E9C-101B-9397-08002B2CF9AE}" pid="20" name="Release">
    <vt:lpwstr>Rel-18</vt:lpwstr>
  </property>
</Properties>
</file>