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34AF08AE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D4938" w:rsidRPr="004D4938">
        <w:rPr>
          <w:b/>
          <w:bCs/>
          <w:i/>
          <w:iCs/>
          <w:sz w:val="24"/>
          <w:szCs w:val="24"/>
        </w:rPr>
        <w:t>R5s221355</w:t>
      </w:r>
    </w:p>
    <w:p w14:paraId="2B726D95" w14:textId="77777777" w:rsidR="00A23329" w:rsidRDefault="00000000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000000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393CFD4" w:rsidR="00A23329" w:rsidRPr="004D4938" w:rsidRDefault="004D4938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D4938">
              <w:rPr>
                <w:rFonts w:cs="Arial"/>
                <w:b/>
                <w:bCs/>
                <w:color w:val="000000"/>
                <w:sz w:val="24"/>
                <w:szCs w:val="24"/>
              </w:rPr>
              <w:t>2869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000000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2668CDC8" w:rsidR="00A23329" w:rsidRPr="00410371" w:rsidRDefault="00000000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AB0CD5">
                <w:rPr>
                  <w:b/>
                  <w:noProof/>
                  <w:sz w:val="28"/>
                </w:rPr>
                <w:t>4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D269CC7" w:rsidR="004F65F7" w:rsidRPr="00BA46F9" w:rsidRDefault="00631249" w:rsidP="00BA46F9">
            <w:pPr>
              <w:pStyle w:val="CRCoverPage"/>
              <w:spacing w:after="0"/>
              <w:ind w:left="100"/>
            </w:pPr>
            <w:r>
              <w:t>Correction to</w:t>
            </w:r>
            <w:r w:rsidR="004F65F7">
              <w:t xml:space="preserve"> </w:t>
            </w:r>
            <w:r w:rsidR="00ED17F2">
              <w:t>PDCP</w:t>
            </w:r>
            <w:r w:rsidR="00D821D2">
              <w:t xml:space="preserve"> </w:t>
            </w:r>
            <w:r w:rsidR="00ED17F2">
              <w:t>Test Case 7.1.3.5.2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0B49D10" w:rsidR="00A23329" w:rsidRDefault="00746CB5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746CB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1C49FF40" w:rsidR="00ED17F2" w:rsidRDefault="00ED17F2" w:rsidP="00ED17F2">
            <w:pPr>
              <w:pStyle w:val="CRCoverPage"/>
              <w:spacing w:after="0"/>
              <w:ind w:left="100"/>
            </w:pPr>
            <w:r>
              <w:t>2022-12-05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000000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00000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65B99" w14:textId="77777777" w:rsidR="00B551DA" w:rsidRDefault="00B551DA" w:rsidP="00B551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1, 2C, 3, and 7 all state that: “The SS sends a PDCP Data PDU on the split DRB on AM RLC entity configured for SCG on PSCell.”</w:t>
            </w:r>
          </w:p>
          <w:p w14:paraId="2324CF4E" w14:textId="77777777" w:rsidR="00B551DA" w:rsidRDefault="00B551DA" w:rsidP="00B551DA">
            <w:pPr>
              <w:pStyle w:val="CRCoverPage"/>
              <w:spacing w:after="0"/>
              <w:rPr>
                <w:noProof/>
              </w:rPr>
            </w:pPr>
          </w:p>
          <w:p w14:paraId="2D9676B3" w14:textId="31CABFB1" w:rsidR="00B551DA" w:rsidRDefault="00B551DA" w:rsidP="00B551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implementation always transmits PDCP Data PDU on NR Cell 1. However for NR-DC, the PSCell configured for SCG is NR Cell 10.</w:t>
            </w:r>
          </w:p>
          <w:p w14:paraId="4A28A671" w14:textId="77777777" w:rsidR="00B551DA" w:rsidRDefault="00B551DA" w:rsidP="00B551DA">
            <w:pPr>
              <w:pStyle w:val="CRCoverPage"/>
              <w:spacing w:after="0"/>
              <w:rPr>
                <w:noProof/>
              </w:rPr>
            </w:pPr>
          </w:p>
          <w:p w14:paraId="08D6BC51" w14:textId="6187B0CC" w:rsidR="000517C9" w:rsidRPr="00077247" w:rsidRDefault="00B551DA" w:rsidP="00B551DA">
            <w:pPr>
              <w:pStyle w:val="CRCoverPage"/>
              <w:spacing w:after="0"/>
              <w:rPr>
                <w:iCs/>
              </w:rPr>
            </w:pPr>
            <w:r>
              <w:rPr>
                <w:noProof/>
              </w:rPr>
              <w:t>This function needs to be aligned with the prose and handle different PSCells depending on the test case configuration.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66FD4DF8" w:rsidR="00AB0CD5" w:rsidRPr="00077247" w:rsidRDefault="00B551DA" w:rsidP="00CB15A5">
            <w:pPr>
              <w:pStyle w:val="CRCoverPage"/>
              <w:spacing w:after="0"/>
              <w:rPr>
                <w:noProof/>
              </w:rPr>
            </w:pPr>
            <w:r w:rsidRPr="00B551DA">
              <w:rPr>
                <w:noProof/>
                <w:lang w:eastAsia="zh-CN"/>
              </w:rPr>
              <w:t>Use new input parameter p_PSCellId to determine which cell to transmit and receive on.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9D3B858" w:rsidR="00A23329" w:rsidRPr="00CF39F2" w:rsidRDefault="00BA46F9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A46F9">
              <w:rPr>
                <w:noProof/>
              </w:rPr>
              <w:t xml:space="preserve">A conformant UE will </w:t>
            </w:r>
            <w:r w:rsidR="005076FE">
              <w:rPr>
                <w:noProof/>
              </w:rPr>
              <w:t>fail the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62C5AE4" w:rsidR="00A23329" w:rsidRDefault="003D7B7C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7.1.3.5.2</w:t>
            </w:r>
            <w:r w:rsidR="00AA6837">
              <w:rPr>
                <w:rFonts w:cs="Arial"/>
                <w:szCs w:val="18"/>
              </w:rPr>
              <w:t>.NR5GC</w:t>
            </w:r>
            <w:r>
              <w:rPr>
                <w:rFonts w:cs="Arial"/>
                <w:szCs w:val="18"/>
              </w:rPr>
              <w:t>, 7.1.3.5.</w:t>
            </w:r>
            <w:proofErr w:type="gramStart"/>
            <w:r>
              <w:rPr>
                <w:rFonts w:cs="Arial"/>
                <w:szCs w:val="18"/>
              </w:rPr>
              <w:t>2.ENDC</w:t>
            </w:r>
            <w:proofErr w:type="gramEnd"/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1A352DC3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0529640A" w:rsidR="00A23329" w:rsidRDefault="003D7B7C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EA798C5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 w:rsidSect="00685B6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11528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EBA0A42" w14:textId="087C852E" w:rsidR="007126F5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126F5" w:rsidRPr="0096172E">
        <w:rPr>
          <w:rFonts w:ascii="Arial" w:hAnsi="Arial" w:cs="Arial"/>
          <w:iCs/>
        </w:rPr>
        <w:t>Table of Contents</w:t>
      </w:r>
      <w:r w:rsidR="007126F5">
        <w:tab/>
      </w:r>
      <w:r w:rsidR="007126F5">
        <w:fldChar w:fldCharType="begin"/>
      </w:r>
      <w:r w:rsidR="007126F5">
        <w:instrText xml:space="preserve"> PAGEREF _Toc121152836 \h </w:instrText>
      </w:r>
      <w:r w:rsidR="007126F5">
        <w:fldChar w:fldCharType="separate"/>
      </w:r>
      <w:r w:rsidR="007126F5">
        <w:t>2</w:t>
      </w:r>
      <w:r w:rsidR="007126F5">
        <w:fldChar w:fldCharType="end"/>
      </w:r>
    </w:p>
    <w:p w14:paraId="22286F41" w14:textId="0D43B8D7" w:rsidR="007126F5" w:rsidRDefault="007126F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617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617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_Toc121152837 \h </w:instrText>
      </w:r>
      <w:r>
        <w:fldChar w:fldCharType="separate"/>
      </w:r>
      <w:r>
        <w:t>3</w:t>
      </w:r>
      <w:r>
        <w:fldChar w:fldCharType="end"/>
      </w:r>
    </w:p>
    <w:p w14:paraId="0440CBF6" w14:textId="5CFECB4C" w:rsidR="007126F5" w:rsidRDefault="007126F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6172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617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_Toc121152838 \h </w:instrText>
      </w:r>
      <w:r>
        <w:fldChar w:fldCharType="separate"/>
      </w:r>
      <w:r>
        <w:t>3</w:t>
      </w:r>
      <w:r>
        <w:fldChar w:fldCharType="end"/>
      </w:r>
    </w:p>
    <w:p w14:paraId="44DD4A73" w14:textId="3B3167C2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_Toc121152839 \h </w:instrText>
      </w:r>
      <w:r>
        <w:fldChar w:fldCharType="separate"/>
      </w:r>
      <w:r>
        <w:t>3</w:t>
      </w:r>
      <w:r>
        <w:fldChar w:fldCharType="end"/>
      </w:r>
    </w:p>
    <w:p w14:paraId="787DEC73" w14:textId="74EE2750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_Toc121152840 \h </w:instrText>
      </w:r>
      <w:r>
        <w:fldChar w:fldCharType="separate"/>
      </w:r>
      <w:r>
        <w:t>4</w:t>
      </w:r>
      <w:r>
        <w:fldChar w:fldCharType="end"/>
      </w:r>
    </w:p>
    <w:p w14:paraId="11E4ED58" w14:textId="7F2EC542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_Toc121152841 \h </w:instrText>
      </w:r>
      <w:r>
        <w:fldChar w:fldCharType="separate"/>
      </w:r>
      <w:r>
        <w:t>6</w:t>
      </w:r>
      <w:r>
        <w:fldChar w:fldCharType="end"/>
      </w:r>
    </w:p>
    <w:p w14:paraId="1671FC4C" w14:textId="1C26D9D8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_Toc121152842 \h </w:instrText>
      </w:r>
      <w:r>
        <w:fldChar w:fldCharType="separate"/>
      </w:r>
      <w:r>
        <w:t>8</w:t>
      </w:r>
      <w:r>
        <w:fldChar w:fldCharType="end"/>
      </w:r>
    </w:p>
    <w:p w14:paraId="2DE8B359" w14:textId="0FDFA46D" w:rsidR="007126F5" w:rsidRDefault="007126F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6172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6172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_Toc121152843 \h </w:instrText>
      </w:r>
      <w:r>
        <w:fldChar w:fldCharType="separate"/>
      </w:r>
      <w:r>
        <w:t>10</w:t>
      </w:r>
      <w:r>
        <w:fldChar w:fldCharType="end"/>
      </w:r>
    </w:p>
    <w:p w14:paraId="61767724" w14:textId="53351899" w:rsidR="007A73E5" w:rsidRDefault="007A73E5" w:rsidP="00077247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TOC2"/>
        <w:rPr>
          <w:rFonts w:cs="Arial"/>
        </w:rPr>
      </w:pPr>
    </w:p>
    <w:p w14:paraId="23C322E6" w14:textId="6297A6EA" w:rsidR="00077247" w:rsidRDefault="00077247" w:rsidP="00077247">
      <w:pPr>
        <w:pStyle w:val="TOC2"/>
        <w:rPr>
          <w:rFonts w:cs="Arial"/>
        </w:rPr>
      </w:pPr>
    </w:p>
    <w:p w14:paraId="6EEB5265" w14:textId="18C5FE42" w:rsidR="00077247" w:rsidRDefault="00077247" w:rsidP="00077247">
      <w:pPr>
        <w:pStyle w:val="TOC2"/>
        <w:rPr>
          <w:rFonts w:cs="Arial"/>
        </w:rPr>
      </w:pPr>
    </w:p>
    <w:p w14:paraId="7EB7D6B5" w14:textId="428EFCB1" w:rsidR="00077247" w:rsidRDefault="00077247" w:rsidP="00077247">
      <w:pPr>
        <w:pStyle w:val="TOC2"/>
        <w:rPr>
          <w:rFonts w:cs="Arial"/>
        </w:rPr>
      </w:pPr>
    </w:p>
    <w:p w14:paraId="0280EF11" w14:textId="6D7A4736" w:rsidR="00077247" w:rsidRDefault="00077247" w:rsidP="00077247">
      <w:pPr>
        <w:pStyle w:val="TOC2"/>
        <w:rPr>
          <w:rFonts w:cs="Arial"/>
        </w:rPr>
      </w:pPr>
    </w:p>
    <w:p w14:paraId="070ADBC8" w14:textId="7DEEB087" w:rsidR="00077247" w:rsidRDefault="00077247" w:rsidP="00077247">
      <w:pPr>
        <w:pStyle w:val="TOC2"/>
        <w:rPr>
          <w:rFonts w:cs="Arial"/>
        </w:rPr>
      </w:pPr>
    </w:p>
    <w:p w14:paraId="48F735A9" w14:textId="1CB3ABCD" w:rsidR="00077247" w:rsidRDefault="00077247" w:rsidP="00077247">
      <w:pPr>
        <w:pStyle w:val="TOC2"/>
        <w:rPr>
          <w:rFonts w:cs="Arial"/>
        </w:rPr>
      </w:pPr>
    </w:p>
    <w:p w14:paraId="33D286E7" w14:textId="0E07DF66" w:rsidR="00077247" w:rsidRDefault="00077247" w:rsidP="00077247">
      <w:pPr>
        <w:pStyle w:val="TOC2"/>
        <w:rPr>
          <w:rFonts w:cs="Arial"/>
        </w:rPr>
      </w:pPr>
    </w:p>
    <w:p w14:paraId="5F121628" w14:textId="2248167E" w:rsidR="00077247" w:rsidRDefault="00077247" w:rsidP="00077247">
      <w:pPr>
        <w:pStyle w:val="TOC2"/>
        <w:rPr>
          <w:rFonts w:cs="Arial"/>
        </w:rPr>
      </w:pPr>
    </w:p>
    <w:p w14:paraId="4293B62A" w14:textId="4CC31A57" w:rsidR="00077247" w:rsidRDefault="00077247" w:rsidP="00077247">
      <w:pPr>
        <w:pStyle w:val="TOC2"/>
        <w:rPr>
          <w:rFonts w:cs="Arial"/>
        </w:rPr>
      </w:pPr>
    </w:p>
    <w:p w14:paraId="6C975B4A" w14:textId="05960AF7" w:rsidR="00077247" w:rsidRDefault="005543BC" w:rsidP="005543BC">
      <w:pPr>
        <w:spacing w:after="0"/>
        <w:rPr>
          <w:rFonts w:cs="Arial"/>
          <w:noProof/>
        </w:rPr>
      </w:pPr>
      <w:r>
        <w:rPr>
          <w:rFonts w:cs="Arial"/>
        </w:rPr>
        <w:br w:type="page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21152837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1E2AAA5B" w14:textId="101B152F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76475D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0AC127CC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1152838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7ED8E265" w14:textId="77777777" w:rsidR="00DA689E" w:rsidRPr="00454F2D" w:rsidRDefault="00DA689E" w:rsidP="00DA68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1152839"/>
      <w:r>
        <w:rPr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A689E" w14:paraId="01CF0F71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3792" w14:textId="77777777" w:rsidR="00DA689E" w:rsidRPr="003C0071" w:rsidRDefault="00DA689E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D80B" w14:textId="363672A1" w:rsidR="00DA689E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141429">
              <w:rPr>
                <w:rFonts w:ascii="Arial" w:hAnsi="Arial" w:cs="Arial"/>
                <w:bCs/>
                <w:lang w:eastAsia="de-DE"/>
              </w:rPr>
              <w:t>function f_TC_7_1_3_5_2_NR_</w:t>
            </w:r>
            <w:proofErr w:type="gramStart"/>
            <w:r w:rsidRPr="00141429">
              <w:rPr>
                <w:rFonts w:ascii="Arial" w:hAnsi="Arial" w:cs="Arial"/>
                <w:bCs/>
                <w:lang w:eastAsia="de-DE"/>
              </w:rPr>
              <w:t>CheckULPrimaryPath</w:t>
            </w:r>
            <w:r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eastAsia="de-DE"/>
              </w:rPr>
              <w:t>)</w:t>
            </w:r>
          </w:p>
        </w:tc>
      </w:tr>
      <w:tr w:rsidR="00DA689E" w14:paraId="07BAB838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15D3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9E6E" w14:textId="77777777" w:rsidR="00141429" w:rsidRDefault="00141429" w:rsidP="00141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1, 2C, 3, and 7 all state that: “</w:t>
            </w:r>
            <w:r w:rsidRPr="00DA689E">
              <w:rPr>
                <w:noProof/>
              </w:rPr>
              <w:t>The SS sends a PDCP Data PDU on the split DRB on AM RLC entity configured for SCG on PSCell.</w:t>
            </w:r>
            <w:r>
              <w:rPr>
                <w:noProof/>
              </w:rPr>
              <w:t>”</w:t>
            </w:r>
          </w:p>
          <w:p w14:paraId="156DA46D" w14:textId="77777777" w:rsidR="00141429" w:rsidRDefault="00141429" w:rsidP="00141429">
            <w:pPr>
              <w:pStyle w:val="CRCoverPage"/>
              <w:spacing w:after="0"/>
              <w:rPr>
                <w:noProof/>
              </w:rPr>
            </w:pPr>
          </w:p>
          <w:p w14:paraId="49ACDD83" w14:textId="42F1400D" w:rsidR="00DA689E" w:rsidRPr="007A76AF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implementation always transmits PDCP Data PDU on NR Cell 1. For NR-DC, the PSCell configured for SCG is NR Cell 10. This function needs to be aligned with the prose and handle different PSCells depending on the test case configuration.</w:t>
            </w:r>
          </w:p>
        </w:tc>
      </w:tr>
      <w:tr w:rsidR="00DA689E" w14:paraId="712DCD5B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6B7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7C10" w14:textId="77777777" w:rsidR="00DA689E" w:rsidRDefault="00141429" w:rsidP="008612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Use new input parameter </w:t>
            </w:r>
            <w:proofErr w:type="spellStart"/>
            <w:r>
              <w:rPr>
                <w:rFonts w:cs="Arial"/>
                <w:lang w:eastAsia="en-GB"/>
              </w:rPr>
              <w:t>p_PSCellId</w:t>
            </w:r>
            <w:proofErr w:type="spellEnd"/>
            <w:r>
              <w:rPr>
                <w:rFonts w:cs="Arial"/>
                <w:lang w:eastAsia="en-GB"/>
              </w:rPr>
              <w:t xml:space="preserve"> to determine which cell to transmit and receive on.</w:t>
            </w:r>
          </w:p>
          <w:p w14:paraId="13DC398B" w14:textId="77777777" w:rsidR="00125571" w:rsidRDefault="00125571" w:rsidP="008612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5EAEEB7" w14:textId="77777777" w:rsidR="00125571" w:rsidRDefault="00125571" w:rsidP="008612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Default value of NR Cell 1 is chosen to handle the EN-DC configuration without changes to </w:t>
            </w:r>
            <w:proofErr w:type="spellStart"/>
            <w:r>
              <w:rPr>
                <w:rFonts w:cs="Arial"/>
                <w:lang w:eastAsia="en-GB"/>
              </w:rPr>
              <w:t>PDCP_ENDC_</w:t>
            </w:r>
            <w:proofErr w:type="gramStart"/>
            <w:r>
              <w:rPr>
                <w:rFonts w:cs="Arial"/>
                <w:lang w:eastAsia="en-GB"/>
              </w:rPr>
              <w:t>NR.ttcn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>.</w:t>
            </w:r>
          </w:p>
          <w:p w14:paraId="5B5BF0B2" w14:textId="39F70E43" w:rsidR="00125571" w:rsidRPr="00141429" w:rsidRDefault="00125571" w:rsidP="008612EB">
            <w:pPr>
              <w:pStyle w:val="CRCoverPage"/>
              <w:spacing w:after="0"/>
              <w:rPr>
                <w:noProof/>
              </w:rPr>
            </w:pPr>
          </w:p>
        </w:tc>
      </w:tr>
      <w:tr w:rsidR="00DA689E" w14:paraId="28E801D6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FD18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3DE4" w14:textId="5BC8B9D6" w:rsidR="00DA689E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PDCP_TC_Common_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</w:t>
            </w:r>
            <w:r w:rsidR="00DA689E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DA689E" w14:paraId="24F17153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3672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D7BD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AD19" w14:textId="59F5ADCA" w:rsidR="00DA689E" w:rsidRDefault="00AD7BD1" w:rsidP="008612E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D953D70" w14:textId="77777777" w:rsidR="00DA689E" w:rsidRDefault="00DA689E" w:rsidP="00DA689E">
      <w:pPr>
        <w:spacing w:after="0"/>
        <w:rPr>
          <w:rFonts w:ascii="Arial" w:hAnsi="Arial"/>
          <w:b/>
          <w:sz w:val="32"/>
          <w:lang w:val="pt-BR"/>
        </w:rPr>
      </w:pPr>
    </w:p>
    <w:p w14:paraId="4162EC0C" w14:textId="77777777" w:rsidR="00DA689E" w:rsidRDefault="00DA689E" w:rsidP="00DA689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5AECE70E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AF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CheckULPrimaryPath(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,// @sic R5s220567 sic@</w:t>
            </w:r>
          </w:p>
          <w:p w14:paraId="3F8A1C7E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p_SCG_RoutingRlcRouting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</w:t>
            </w:r>
          </w:p>
          <w:p w14:paraId="3073DACD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679DB9D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p_SecondaryPath,</w:t>
            </w:r>
          </w:p>
          <w:p w14:paraId="28EE94D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charstring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  runs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on NR_BASE_PTC</w:t>
            </w:r>
          </w:p>
          <w:p w14:paraId="63D0D6FE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{// @sic R5-220641 sic@</w:t>
            </w:r>
          </w:p>
          <w:p w14:paraId="5DD4B4C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4427FC5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(present)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4D08DC2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timer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67F31E6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{64, 164});</w:t>
            </w:r>
          </w:p>
          <w:p w14:paraId="74E366B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52E90F0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1 or 2C"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51F2DD41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Data PDU = 64 bytes.</w:t>
            </w:r>
          </w:p>
          <w:p w14:paraId="6D1EF2A8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,v_SduList[0],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p_SCG_RoutingRlcRouting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57501463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[0]);</w:t>
            </w:r>
          </w:p>
          <w:p w14:paraId="362AEF7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t_WaitForPdu.start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28313F03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044B11F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4EFCC2DD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/@siclog "Step 2 or 2D"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 Does UE transmit a PDCP Data PDU on the AM RLC entity configured for SCG on NR Cell 1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)?</w:t>
            </w:r>
          </w:p>
          <w:p w14:paraId="51CC707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2B03CA2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</w:t>
            </w:r>
          </w:p>
          <w:p w14:paraId="4B6EAE6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t_WaitForPdu.stop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702591C3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6C55D8B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34675CC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 in next two seconds?</w:t>
            </w:r>
          </w:p>
          <w:p w14:paraId="7C5E89E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51DDD77C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6A0851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171EA36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0D6FEE1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1A0E380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2E895E68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 R5s220534 sic@</w:t>
            </w:r>
          </w:p>
          <w:p w14:paraId="77C1A53C" w14:textId="66F79625" w:rsidR="00DA689E" w:rsidRPr="0004131F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4D68F274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</w:p>
    <w:p w14:paraId="4E2A3B55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53B7EEB6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2E0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CheckULPrimaryPath(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,// @sic R5s220567 sic@</w:t>
            </w:r>
          </w:p>
          <w:p w14:paraId="57AC09C1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p_SCG_RoutingRlcRouting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</w:t>
            </w:r>
          </w:p>
          <w:p w14:paraId="7DFF1BA8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3ED50779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p_SecondaryPath,</w:t>
            </w:r>
          </w:p>
          <w:p w14:paraId="0D8C882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charstring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p_TestStep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634FCF7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                                  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NR_CellId_Type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PSCellId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= 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  runs on NR_BASE_PTC</w:t>
            </w:r>
          </w:p>
          <w:p w14:paraId="07D6711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{// @sic R5-220641 sic@</w:t>
            </w:r>
          </w:p>
          <w:p w14:paraId="48BCE13C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111993E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(present)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1D4B442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timer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6B8374F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{64, 164});</w:t>
            </w:r>
          </w:p>
          <w:p w14:paraId="2D2A58C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4C9BD33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1 or 2C"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103669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Data PDU = 64 bytes.</w:t>
            </w:r>
          </w:p>
          <w:p w14:paraId="4A834E6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_PSCellId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[0],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p_SCG_RoutingRlcRouting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2A638AF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[0]);</w:t>
            </w:r>
          </w:p>
          <w:p w14:paraId="47D67BB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t_WaitForPdu.start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0A54395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5C2800F0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05B8E49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/@siclog "Step 2 or 2D"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 Does UE transmit a PDCP Data PDU on the AM RLC entity configured for SCG on NR Cell 1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)?</w:t>
            </w:r>
          </w:p>
          <w:p w14:paraId="2126097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4B45CBD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</w:t>
            </w:r>
          </w:p>
          <w:p w14:paraId="4FA98DA9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t_WaitForPdu.stop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36AC59B9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0CFAD31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0D800A3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 in next two seconds?</w:t>
            </w:r>
          </w:p>
          <w:p w14:paraId="0415C8E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52C96B0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141D052E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385C6A50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4C67462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30FBC7EC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46317C9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 R5s220534 sic@</w:t>
            </w:r>
          </w:p>
          <w:p w14:paraId="0BF511C8" w14:textId="73851D6B" w:rsidR="00DA689E" w:rsidRPr="0004131F" w:rsidRDefault="00EB0D69" w:rsidP="00EB0D69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40906754" w14:textId="524D99C7" w:rsidR="00DA689E" w:rsidRDefault="00DA689E" w:rsidP="0004131F">
      <w:pPr>
        <w:spacing w:after="0"/>
        <w:rPr>
          <w:b/>
          <w:lang w:val="pt-BR"/>
        </w:rPr>
      </w:pPr>
    </w:p>
    <w:p w14:paraId="0C2C368A" w14:textId="5718A91E" w:rsidR="00DA689E" w:rsidRPr="00454F2D" w:rsidRDefault="00DA689E" w:rsidP="00DA68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52840"/>
      <w:r>
        <w:rPr>
          <w:b/>
          <w:lang w:val="pt-BR"/>
        </w:rPr>
        <w:t xml:space="preserve">Change </w:t>
      </w:r>
      <w:r w:rsidR="00141429">
        <w:rPr>
          <w:b/>
          <w:lang w:val="pt-BR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A689E" w14:paraId="37338895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090D" w14:textId="77777777" w:rsidR="00DA689E" w:rsidRPr="003C0071" w:rsidRDefault="00DA689E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050C" w14:textId="09BD36EC" w:rsidR="00DA689E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141429">
              <w:rPr>
                <w:rFonts w:ascii="Arial" w:hAnsi="Arial" w:cs="Arial"/>
                <w:bCs/>
                <w:lang w:eastAsia="de-DE"/>
              </w:rPr>
              <w:t>function f_TC_7_1_3_5_2_Steps3to4b2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DA689E" w14:paraId="2FF151F1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9332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16A3" w14:textId="539FF601" w:rsidR="00DA689E" w:rsidRPr="007A76AF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</w:tc>
      </w:tr>
      <w:tr w:rsidR="00DA689E" w14:paraId="43E70498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6583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67C1" w14:textId="2EAF8F18" w:rsidR="00DA689E" w:rsidRPr="00454F2D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</w:tc>
      </w:tr>
      <w:tr w:rsidR="00DA689E" w14:paraId="70925853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1EE0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412F" w14:textId="50D7E65C" w:rsidR="00DA689E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PDCP_TC_Common_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DA689E" w14:paraId="63F79481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6775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D7BD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BE5B" w14:textId="516CEFB1" w:rsidR="00DA689E" w:rsidRDefault="00AD7BD1" w:rsidP="008612E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C0904D6" w14:textId="77777777" w:rsidR="00DA689E" w:rsidRDefault="00DA689E" w:rsidP="00DA689E">
      <w:pPr>
        <w:spacing w:after="0"/>
        <w:rPr>
          <w:rFonts w:ascii="Arial" w:hAnsi="Arial"/>
          <w:b/>
          <w:sz w:val="32"/>
          <w:lang w:val="pt-BR"/>
        </w:rPr>
      </w:pPr>
    </w:p>
    <w:p w14:paraId="710B55C3" w14:textId="77777777" w:rsidR="00DA689E" w:rsidRDefault="00DA689E" w:rsidP="00DA689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3D2A7EE5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626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f_TC_7_1_3_5_2_Steps3to4b2(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// @sic R5s220567 sic@</w:t>
            </w:r>
          </w:p>
          <w:p w14:paraId="4B0C1B4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2A7F25F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SecondaryPath )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runs on NR_BASE_PTC {</w:t>
            </w:r>
          </w:p>
          <w:p w14:paraId="6AE0774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404BE27D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3A3CA23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false;</w:t>
            </w:r>
          </w:p>
          <w:p w14:paraId="4327D26D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69C06D2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{164});</w:t>
            </w:r>
          </w:p>
          <w:p w14:paraId="16282492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3"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D0FBFB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. Data PDU=164 bytes.</w:t>
            </w:r>
          </w:p>
          <w:p w14:paraId="003BB98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,v_SduList[0],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 //Primary path is configured on SCG  @sic R5-220641 sic@</w:t>
            </w:r>
          </w:p>
          <w:p w14:paraId="0E498AA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p_NR_PDCP_State.RX_NEXT,v_SduList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[0]);</w:t>
            </w:r>
          </w:p>
          <w:p w14:paraId="3657C50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t_WaitForPdu.start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602ED93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00501B6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4a1-4b2"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C38F58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502FCFC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5541D83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5A1052D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4a1");</w:t>
            </w:r>
          </w:p>
          <w:p w14:paraId="3F46663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0ACCCFC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4a1");</w:t>
            </w:r>
          </w:p>
          <w:p w14:paraId="6E4B15A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 //@sic R5s210275 sic@</w:t>
            </w:r>
          </w:p>
          <w:p w14:paraId="518A68C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45E294A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06D95E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271C5A1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05BA084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 //@sic R5s190401 sic@</w:t>
            </w:r>
          </w:p>
          <w:p w14:paraId="4CDBEA9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entity?</w:t>
            </w:r>
          </w:p>
          <w:p w14:paraId="2BC3DDE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1423C29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4b1");</w:t>
            </w:r>
          </w:p>
          <w:p w14:paraId="3AED5AD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3EC2121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4b2");</w:t>
            </w:r>
          </w:p>
          <w:p w14:paraId="363BDF9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 //@sic R5s210275 sic@</w:t>
            </w:r>
          </w:p>
          <w:p w14:paraId="31FE177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7BD65DF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69DF6F4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3BBCA03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E5BBC1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304AC0B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</w:p>
          <w:p w14:paraId="3ECF7BC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//@sic R5s210065 sic@</w:t>
            </w:r>
          </w:p>
          <w:p w14:paraId="38CC589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</w:t>
            </w:r>
          </w:p>
          <w:p w14:paraId="126F3D6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5094244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else{</w:t>
            </w:r>
            <w:proofErr w:type="gramEnd"/>
          </w:p>
          <w:p w14:paraId="5E40EC5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4a1-4b2");</w:t>
            </w:r>
          </w:p>
          <w:p w14:paraId="7BB8C8E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7B0068A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59BC095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01D756D3" w14:textId="1DBE2DE3" w:rsidR="00DA689E" w:rsidRPr="0004131F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2252F169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</w:p>
    <w:p w14:paraId="630407EF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3CF50F3A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4083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f_TC_7_1_3_5_2_Steps3to4b2(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// @sic R5s220567 sic@</w:t>
            </w:r>
          </w:p>
          <w:p w14:paraId="2BE7BB95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7413FC5F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p_SecondaryPath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3DC5C006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                        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NR_CellId_Type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PSCellId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= nr_Cell1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) runs on NR_BASE_PTC {</w:t>
            </w:r>
          </w:p>
          <w:p w14:paraId="6664753A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v_SduList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36F2241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0260318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false;</w:t>
            </w:r>
          </w:p>
          <w:p w14:paraId="3F59868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6889B0A5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{164});</w:t>
            </w:r>
          </w:p>
          <w:p w14:paraId="054A9A1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3"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A06FACB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. Data PDU=164 bytes.</w:t>
            </w:r>
          </w:p>
          <w:p w14:paraId="18CFF053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_PSCellId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[0],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 //Primary path is configured on SCG  @sic R5-220641 sic@</w:t>
            </w:r>
          </w:p>
          <w:p w14:paraId="7C436AE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p_NR_PDCP_State.RX_NEXT,v_SduList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[0]);</w:t>
            </w:r>
          </w:p>
          <w:p w14:paraId="416A10F1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t_WaitForPdu.start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1D18B75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583EF4A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4a1-4b2"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023D69CB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0910352A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4DD44A6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6436259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4a1");</w:t>
            </w:r>
          </w:p>
          <w:p w14:paraId="0C4D3C3F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0A0CF25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4a1");</w:t>
            </w:r>
          </w:p>
          <w:p w14:paraId="2DB8AE1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 //@sic R5s210275 sic@</w:t>
            </w:r>
          </w:p>
          <w:p w14:paraId="20FBB00E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729DBAB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80FD538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027392C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26D17537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 //@sic R5s190401 sic@</w:t>
            </w:r>
          </w:p>
          <w:p w14:paraId="4C8A91EE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entity?</w:t>
            </w:r>
          </w:p>
          <w:p w14:paraId="7B0D24D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424BFE1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4b1");</w:t>
            </w:r>
          </w:p>
          <w:p w14:paraId="7860717A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26EE5872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4b2");</w:t>
            </w:r>
          </w:p>
          <w:p w14:paraId="20C3E276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 //@sic R5s210275 sic@</w:t>
            </w:r>
          </w:p>
          <w:p w14:paraId="15D38291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6E44A2E7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5A2A7AE4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2AB96A26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262A0E2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366E63B5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</w:p>
          <w:p w14:paraId="43F3F9A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//@sic R5s210065 sic@</w:t>
            </w:r>
          </w:p>
          <w:p w14:paraId="01BD993F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</w:t>
            </w:r>
          </w:p>
          <w:p w14:paraId="61ACB8F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3A41971B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else{</w:t>
            </w:r>
            <w:proofErr w:type="gramEnd"/>
          </w:p>
          <w:p w14:paraId="014EC572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4a1-4b2");</w:t>
            </w:r>
          </w:p>
          <w:p w14:paraId="45F969B3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0C58D638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71EC74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45788E3A" w14:textId="02D0040E" w:rsidR="00DA689E" w:rsidRPr="0004131F" w:rsidRDefault="00141429" w:rsidP="00141429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06114316" w14:textId="2055FAD7" w:rsidR="00DA689E" w:rsidRDefault="00DA689E" w:rsidP="0004131F">
      <w:pPr>
        <w:spacing w:after="0"/>
        <w:rPr>
          <w:b/>
          <w:lang w:val="pt-BR"/>
        </w:rPr>
      </w:pPr>
    </w:p>
    <w:p w14:paraId="198EDACB" w14:textId="75174181" w:rsidR="00DA689E" w:rsidRPr="00454F2D" w:rsidRDefault="00DA689E" w:rsidP="00DA68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52841"/>
      <w:r>
        <w:rPr>
          <w:b/>
          <w:lang w:val="pt-BR"/>
        </w:rPr>
        <w:t xml:space="preserve">Change </w:t>
      </w:r>
      <w:r w:rsidR="00125571">
        <w:rPr>
          <w:b/>
          <w:lang w:val="pt-BR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A689E" w14:paraId="4A5636AC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6A8D" w14:textId="77777777" w:rsidR="00DA689E" w:rsidRPr="003C0071" w:rsidRDefault="00DA689E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5DAB" w14:textId="4C373B70" w:rsidR="00DA689E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141429">
              <w:rPr>
                <w:rFonts w:ascii="Arial" w:hAnsi="Arial" w:cs="Arial"/>
                <w:bCs/>
                <w:lang w:eastAsia="de-DE"/>
              </w:rPr>
              <w:t>function f_TC_7_1_3_5_2_Steps7to8b2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DA689E" w14:paraId="3067FB05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3E3F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E7F5" w14:textId="13A12B8B" w:rsidR="00DA689E" w:rsidRPr="007A76AF" w:rsidRDefault="00125571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  <w:p w14:paraId="4A0B5927" w14:textId="77777777" w:rsidR="00DA689E" w:rsidRPr="007A76AF" w:rsidRDefault="00DA689E" w:rsidP="008612EB">
            <w:pPr>
              <w:pStyle w:val="CRCoverPage"/>
              <w:spacing w:after="0"/>
              <w:rPr>
                <w:noProof/>
              </w:rPr>
            </w:pPr>
          </w:p>
        </w:tc>
      </w:tr>
      <w:tr w:rsidR="00DA689E" w14:paraId="65692963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C98F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1778" w14:textId="4939525F" w:rsidR="00DA689E" w:rsidRPr="00454F2D" w:rsidRDefault="00125571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</w:tc>
      </w:tr>
      <w:tr w:rsidR="00DA689E" w14:paraId="688972B5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B028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A54D" w14:textId="6280CF67" w:rsidR="00DA689E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PDCP_TC_Common_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DA689E" w14:paraId="530C387F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6DC8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D7BD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E4E" w14:textId="2C7F7A2F" w:rsidR="00DA689E" w:rsidRDefault="00AD7BD1" w:rsidP="008612E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6E048E4" w14:textId="77777777" w:rsidR="00DA689E" w:rsidRDefault="00DA689E" w:rsidP="00DA689E">
      <w:pPr>
        <w:spacing w:after="0"/>
        <w:rPr>
          <w:rFonts w:ascii="Arial" w:hAnsi="Arial"/>
          <w:b/>
          <w:sz w:val="32"/>
          <w:lang w:val="pt-BR"/>
        </w:rPr>
      </w:pPr>
    </w:p>
    <w:p w14:paraId="355903C2" w14:textId="77777777" w:rsidR="00DA689E" w:rsidRDefault="00DA689E" w:rsidP="00DA689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5EEF3BD5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6A1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f_TC_7_1_3_5_2_Steps7to8b2(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// @sic R5s220567 sic@</w:t>
            </w:r>
          </w:p>
          <w:p w14:paraId="068662E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6C8E051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SecondaryPath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)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runs on NR_BASE_PTC {</w:t>
            </w:r>
          </w:p>
          <w:p w14:paraId="1F676D1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false;</w:t>
            </w:r>
          </w:p>
          <w:p w14:paraId="5DD1353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3DF376B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401E2E5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60E55E2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</w:p>
          <w:p w14:paraId="5A59089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24ABFC6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{64});</w:t>
            </w:r>
          </w:p>
          <w:p w14:paraId="74FDAF1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//@siclog "Step 7"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4332D262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. Data PDU = 64 bytes @sic R5s210065 sic@</w:t>
            </w:r>
          </w:p>
          <w:p w14:paraId="0FBDC8F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,v_SduList[0],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);//Primary path is configured on SCG  @sic R5-220641 sic@</w:t>
            </w:r>
          </w:p>
          <w:p w14:paraId="7ED2F9D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EC714E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t_WaitForPdu.start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3679C87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790D7D3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8a1-8b2"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58A637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791722B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079CFB0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2C56853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8a1");</w:t>
            </w:r>
          </w:p>
          <w:p w14:paraId="0E419B1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05E7DB3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8a1");</w:t>
            </w:r>
          </w:p>
          <w:p w14:paraId="2AD0706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19748FC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7BBE0B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6DA995A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1DDE8C6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7DBCD40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 ?</w:t>
            </w:r>
          </w:p>
          <w:p w14:paraId="501F32D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57EE265D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8b1");</w:t>
            </w:r>
          </w:p>
          <w:p w14:paraId="6642A9D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267A275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8b2");</w:t>
            </w:r>
          </w:p>
          <w:p w14:paraId="37453CE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763F52F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765FE6F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582D568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5E5DFC3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56A1D57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19884B3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</w:t>
            </w:r>
          </w:p>
          <w:p w14:paraId="1CBA744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380B352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else{</w:t>
            </w:r>
            <w:proofErr w:type="gramEnd"/>
          </w:p>
          <w:p w14:paraId="210250C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8a1-8b2");</w:t>
            </w:r>
          </w:p>
          <w:p w14:paraId="70E21D6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2D8E4E2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75943A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57FEA43A" w14:textId="46851F74" w:rsidR="00DA689E" w:rsidRPr="0004131F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</w:t>
            </w:r>
          </w:p>
        </w:tc>
      </w:tr>
    </w:tbl>
    <w:p w14:paraId="1AD73066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</w:p>
    <w:p w14:paraId="4C68809C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613A59D6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AFA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f_TC_7_1_3_5_2_Steps7to8b2(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// @sic R5s220567 sic@</w:t>
            </w:r>
          </w:p>
          <w:p w14:paraId="1C0991E3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362E659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p_SecondaryPath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2CFD220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                         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NR_CellId_Type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PSCellId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= nr_Cell1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) runs on NR_BASE_PTC {</w:t>
            </w:r>
          </w:p>
          <w:p w14:paraId="0610741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false;</w:t>
            </w:r>
          </w:p>
          <w:p w14:paraId="40434E22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v_SduList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711940C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70D6BE46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794E753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</w:p>
          <w:p w14:paraId="51F4C86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36B9F602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{64});</w:t>
            </w:r>
          </w:p>
          <w:p w14:paraId="171F8099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//@siclog "Step 7"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2E952734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. Data PDU = 64 bytes @sic R5s210065 sic@</w:t>
            </w:r>
          </w:p>
          <w:p w14:paraId="2B0DC38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_PSCellId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[0],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);//Primary path is configured on SCG  @sic R5-220641 sic@</w:t>
            </w:r>
          </w:p>
          <w:p w14:paraId="4A127FA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42B9498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t_WaitForPdu.start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59465133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79A60237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8a1-8b2"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70AFFF6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2AE4E868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2AB4B23A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712629B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8a1");</w:t>
            </w:r>
          </w:p>
          <w:p w14:paraId="601C5396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39BF7B2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8a1");</w:t>
            </w:r>
          </w:p>
          <w:p w14:paraId="01E57DD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5C184FD4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BBB6BDC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50259A5B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D9F812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7B2B9FAB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 ?</w:t>
            </w:r>
          </w:p>
          <w:p w14:paraId="53995AC8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3D3C87A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8b1");</w:t>
            </w:r>
          </w:p>
          <w:p w14:paraId="562C886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0578B70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8b2");</w:t>
            </w:r>
          </w:p>
          <w:p w14:paraId="0311329A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45CEE8E1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     }</w:t>
            </w:r>
          </w:p>
          <w:p w14:paraId="2DC8DCA7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repeat;</w:t>
            </w:r>
          </w:p>
          <w:p w14:paraId="0DC5C624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774F13E3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2FBAF03D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if 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319F28E8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</w:t>
            </w:r>
          </w:p>
          <w:p w14:paraId="41F11077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58118A4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else{</w:t>
            </w:r>
            <w:proofErr w:type="gramEnd"/>
          </w:p>
          <w:p w14:paraId="33F3D3D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8a1-8b2");</w:t>
            </w:r>
          </w:p>
          <w:p w14:paraId="2C11A79C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3C57C55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0E3B7BB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0AA118A0" w14:textId="1B0704A3" w:rsidR="00DA689E" w:rsidRPr="0004131F" w:rsidRDefault="008B40E8" w:rsidP="008B40E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</w:t>
            </w:r>
          </w:p>
        </w:tc>
      </w:tr>
    </w:tbl>
    <w:p w14:paraId="2ECFE685" w14:textId="5B048F6C" w:rsidR="00141429" w:rsidRPr="00454F2D" w:rsidRDefault="00141429" w:rsidP="0014142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21152842"/>
      <w:r>
        <w:rPr>
          <w:b/>
          <w:lang w:val="pt-BR"/>
        </w:rPr>
        <w:lastRenderedPageBreak/>
        <w:t xml:space="preserve">Change </w:t>
      </w:r>
      <w:r w:rsidR="00125571">
        <w:rPr>
          <w:b/>
          <w:lang w:val="pt-BR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1429" w14:paraId="348EA8E7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55C7" w14:textId="77777777" w:rsidR="00141429" w:rsidRPr="003C0071" w:rsidRDefault="00141429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AEDA" w14:textId="77777777" w:rsidR="00141429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5655A">
              <w:rPr>
                <w:rFonts w:ascii="Arial" w:hAnsi="Arial" w:cs="Arial"/>
                <w:bCs/>
                <w:lang w:eastAsia="de-DE"/>
              </w:rPr>
              <w:t>function fl_TC_7_1_3_5_2_NR_</w:t>
            </w:r>
            <w:proofErr w:type="gramStart"/>
            <w:r w:rsidRPr="0095655A">
              <w:rPr>
                <w:rFonts w:ascii="Arial" w:hAnsi="Arial" w:cs="Arial"/>
                <w:bCs/>
                <w:lang w:eastAsia="de-DE"/>
              </w:rPr>
              <w:t>TestBody</w:t>
            </w:r>
            <w:r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eastAsia="de-DE"/>
              </w:rPr>
              <w:t>)</w:t>
            </w:r>
          </w:p>
        </w:tc>
      </w:tr>
      <w:tr w:rsidR="00141429" w14:paraId="2056CAAE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793D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38B8" w14:textId="67751B27" w:rsidR="00141429" w:rsidRPr="007A76AF" w:rsidRDefault="00141429" w:rsidP="00141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PSCell for NR-DC for Step 1, 2C, 3, and 7 is NR Cell 10.</w:t>
            </w:r>
          </w:p>
        </w:tc>
      </w:tr>
      <w:tr w:rsidR="00141429" w14:paraId="199DDB3E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34E7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487" w14:textId="3036C8B0" w:rsidR="00141429" w:rsidRPr="0095655A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Pass the </w:t>
            </w:r>
            <w:proofErr w:type="spellStart"/>
            <w:r>
              <w:rPr>
                <w:rFonts w:cs="Arial"/>
                <w:lang w:eastAsia="en-GB"/>
              </w:rPr>
              <w:t>PSCell</w:t>
            </w:r>
            <w:proofErr w:type="spellEnd"/>
            <w:r>
              <w:rPr>
                <w:rFonts w:cs="Arial"/>
                <w:lang w:eastAsia="en-GB"/>
              </w:rPr>
              <w:t xml:space="preserve"> (NR Cell 10) as input to the corresponding data loopback check functions of each step mentioned.</w:t>
            </w:r>
          </w:p>
        </w:tc>
      </w:tr>
      <w:tr w:rsidR="00141429" w14:paraId="6D8179B1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9816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788" w14:textId="77777777" w:rsidR="00141429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PDCP_NR5GC.ttcn</w:t>
            </w:r>
          </w:p>
        </w:tc>
      </w:tr>
      <w:tr w:rsidR="00141429" w14:paraId="1FB92C29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5A9D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D7BD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EE50" w14:textId="3D17B5FA" w:rsidR="00141429" w:rsidRDefault="00AD7BD1" w:rsidP="008612E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DDFE41C" w14:textId="77777777" w:rsidR="00141429" w:rsidRDefault="00141429" w:rsidP="00141429">
      <w:pPr>
        <w:spacing w:after="0"/>
        <w:rPr>
          <w:rFonts w:ascii="Arial" w:hAnsi="Arial"/>
          <w:b/>
          <w:sz w:val="32"/>
          <w:lang w:val="pt-BR"/>
        </w:rPr>
      </w:pPr>
    </w:p>
    <w:p w14:paraId="313EB707" w14:textId="77777777" w:rsidR="00141429" w:rsidRDefault="00141429" w:rsidP="0014142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141429" w:rsidRPr="0004131F" w14:paraId="7EA8633E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4B8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fl_TC_7_1_3_5_2_NR_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TestBody(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p_NR_PDCP_State,integer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 runs on NR_BASE_PTC {</w:t>
            </w:r>
          </w:p>
          <w:p w14:paraId="7C5D6408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25D394B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omit;</w:t>
            </w:r>
          </w:p>
          <w:p w14:paraId="40FE376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RRCReconfiguration_v1530_IEs v_V1530Ext;</w:t>
            </w:r>
          </w:p>
          <w:p w14:paraId="739F75D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0A-0B"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47782DF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the primary path on the MCG Cell.</w:t>
            </w:r>
          </w:p>
          <w:p w14:paraId="68874DF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(ms500, len18bits, len18bits,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tsc_NR_CellGroupId_MCG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,-,- ,-, tsc_NR_DRB3))}; //@sic R5s211471 sic@</w:t>
            </w:r>
          </w:p>
          <w:p w14:paraId="29C7E22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43B42E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2081E71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328A4088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7CDA749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63B71D1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02E30426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 SCG NR Cell10, Primary path NR Cell 1, Secondary path NR Cell 10</w:t>
            </w:r>
          </w:p>
          <w:p w14:paraId="5A22D9A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CheckULPrimaryPath(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(nr_Cell10), "Step2");</w:t>
            </w:r>
          </w:p>
          <w:p w14:paraId="0604D03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1B376D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2A-2B"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5CE3C35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the primary path on the SCG Cell.</w:t>
            </w:r>
          </w:p>
          <w:p w14:paraId="28C8DBC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(ms500, len18bits, len18bits,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tsc_NR_CellGroupId_SCG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,-,- ,-, tsc_NR_DRB3))}; //@sic R5s211471 sic@</w:t>
            </w:r>
          </w:p>
          <w:p w14:paraId="3CA3907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69E93FA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343AD1A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4F89455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6036D0E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31F84E9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//SCG NR Cell10, Primary path NR Cell 10, Secondary path NR Cell 1</w:t>
            </w:r>
          </w:p>
          <w:p w14:paraId="1DEC8EB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2C-2D"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72BC65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f_TC_7_1_3_5_2_NR_CheckULPrimaryPath(p_NR_PDCP_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State,cs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_RlcBearerRouting_NR(nr_Cell10),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(nr_Cell1), "Step2D");</w:t>
            </w:r>
          </w:p>
          <w:p w14:paraId="0565CD5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2D83E14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f_TC_7_1_3_5_2_Steps3to4b2(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(nr_Cell1));</w:t>
            </w:r>
          </w:p>
          <w:p w14:paraId="3766CDC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7DF1AC86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5-6"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3B74915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new split DRB parameters, where the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ul-DataSplitThreshold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is equal to 0 bytes</w:t>
            </w:r>
          </w:p>
          <w:p w14:paraId="01F83F1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(ms500, len18bits, len18bits, tsc_NR_CellGroupId_SCG,b0,- ,-, tsc_NR_DRB3))}; //@sic R5s211471 sic@</w:t>
            </w:r>
          </w:p>
          <w:p w14:paraId="2B988389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14FAEB2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791AF89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1AC0EF5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76AA8E9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082CC9E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f_TC_7_1_3_5_2_Steps7to8b2(p_NR_PDCP_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State,cs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_RlcBearerRouting_NR(nr_Cell10),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(nr_Cell1));</w:t>
            </w:r>
          </w:p>
          <w:p w14:paraId="3949E8B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6370EFB2" w14:textId="77777777" w:rsidR="00141429" w:rsidRPr="0004131F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}</w:t>
            </w:r>
          </w:p>
        </w:tc>
      </w:tr>
    </w:tbl>
    <w:p w14:paraId="1CF42ABA" w14:textId="77777777" w:rsidR="00141429" w:rsidRPr="0004131F" w:rsidRDefault="00141429" w:rsidP="00141429">
      <w:pPr>
        <w:spacing w:after="0"/>
        <w:rPr>
          <w:rFonts w:ascii="Arial" w:hAnsi="Arial" w:cs="Arial"/>
          <w:b/>
        </w:rPr>
      </w:pPr>
    </w:p>
    <w:p w14:paraId="5E17D5F2" w14:textId="77777777" w:rsidR="00141429" w:rsidRPr="0004131F" w:rsidRDefault="00141429" w:rsidP="00141429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141429" w:rsidRPr="0004131F" w14:paraId="779DA47B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7D7A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fl_TC_7_1_3_5_2_NR_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TestBody(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p_NR_PDCP_State,integer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 runs on NR_BASE_PTC {</w:t>
            </w:r>
          </w:p>
          <w:p w14:paraId="2A15A5F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</w:p>
          <w:p w14:paraId="1B8D874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omit;</w:t>
            </w:r>
          </w:p>
          <w:p w14:paraId="1F8B29E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RRCReconfiguration_v1530_IEs v_V1530Ext;</w:t>
            </w:r>
          </w:p>
          <w:p w14:paraId="38D423F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0A-0B"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3D75984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the primary path on the MCG Cell.</w:t>
            </w:r>
          </w:p>
          <w:p w14:paraId="635F767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(ms500, len18bits, len18bits,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tsc_NR_CellGroupId_MCG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,-,- ,-, tsc_NR_DRB3))}; //@sic R5s211471 sic@</w:t>
            </w:r>
          </w:p>
          <w:p w14:paraId="6050A68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1112113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7D2C3CD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252691E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53B7C1DA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4B94A2D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2038A38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 SCG NR Cell10, Primary path NR Cell 1, Secondary path NR Cell 10</w:t>
            </w:r>
          </w:p>
          <w:p w14:paraId="37E5F7B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CheckULPrimaryPath(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(nr_Cell10), "Step2"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0C5DE00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867781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2A-2B"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0477735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the primary path on the SCG Cell.</w:t>
            </w:r>
          </w:p>
          <w:p w14:paraId="758F6CD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(ms500, len18bits, len18bits,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tsc_NR_CellGroupId_SCG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,-,- ,-, tsc_NR_DRB3))}; //@sic R5s211471 sic@</w:t>
            </w:r>
          </w:p>
          <w:p w14:paraId="1A4EAD4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575B23E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5E7E742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343B887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6AEFE858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10B1560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//SCG NR Cell10, Primary path NR Cell 10, Secondary path NR Cell 1</w:t>
            </w:r>
          </w:p>
          <w:p w14:paraId="7E3D3CB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2C-2D"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0E4EA52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f_TC_7_1_3_5_2_NR_CheckULPrimaryPath(p_NR_PDCP_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State,cs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_RlcBearerRouting_NR(nr_Cell10),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(nr_Cell1), "Step2D"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A228209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18E38E4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f_TC_7_1_3_5_2_Steps3to4b2(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6CD703B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FB5E12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5-6"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4F8BDAE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new split DRB parameters, where the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ul-DataSplitThreshold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is equal to 0 bytes</w:t>
            </w:r>
          </w:p>
          <w:p w14:paraId="4359B72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(ms500, len18bits, len18bits, tsc_NR_CellGroupId_SCG,b0,- ,-, tsc_NR_DRB3))}; //@sic R5s211471 sic@</w:t>
            </w:r>
          </w:p>
          <w:p w14:paraId="63D4D1F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6891A9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04CF30B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1B8B8B3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53683DB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611501BA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f_TC_7_1_3_5_2_Steps7to8b2(p_NR_PDCP_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State,cs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_RlcBearerRouting_NR(nr_Cell10),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DF031C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2B1BC9E" w14:textId="77777777" w:rsidR="00141429" w:rsidRPr="00376014" w:rsidRDefault="00141429" w:rsidP="008612E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}</w:t>
            </w:r>
            <w:r w:rsidRPr="00C930F9">
              <w:rPr>
                <w:rStyle w:val="Emphasis"/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</w:p>
        </w:tc>
      </w:tr>
    </w:tbl>
    <w:p w14:paraId="7EB25D26" w14:textId="77777777" w:rsidR="00141429" w:rsidRDefault="00141429" w:rsidP="0004131F">
      <w:pPr>
        <w:spacing w:after="0"/>
        <w:rPr>
          <w:b/>
          <w:lang w:val="pt-BR"/>
        </w:rPr>
      </w:pPr>
    </w:p>
    <w:p w14:paraId="786813F3" w14:textId="77777777" w:rsidR="00DA689E" w:rsidRDefault="00DA689E" w:rsidP="0004131F">
      <w:pPr>
        <w:spacing w:after="0"/>
        <w:rPr>
          <w:b/>
          <w:lang w:val="pt-BR"/>
        </w:rPr>
      </w:pPr>
    </w:p>
    <w:p w14:paraId="62B57FFA" w14:textId="44AE461C" w:rsidR="00454F2D" w:rsidRPr="006D23F1" w:rsidRDefault="006B37B8" w:rsidP="006D23F1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2" w:name="_Toc122434496"/>
      <w:bookmarkStart w:id="13" w:name="_Toc295288973"/>
      <w:bookmarkStart w:id="14" w:name="_Toc325725668"/>
      <w:bookmarkStart w:id="15" w:name="_Toc115104756"/>
      <w:bookmarkStart w:id="16" w:name="_Toc121152843"/>
      <w:r w:rsidRPr="002D362B">
        <w:rPr>
          <w:rFonts w:cs="Arial"/>
          <w:b/>
        </w:rPr>
        <w:lastRenderedPageBreak/>
        <w:t>References</w:t>
      </w:r>
      <w:bookmarkEnd w:id="12"/>
      <w:bookmarkEnd w:id="13"/>
      <w:bookmarkEnd w:id="14"/>
      <w:bookmarkEnd w:id="15"/>
      <w:bookmarkEnd w:id="16"/>
      <w:r w:rsidRPr="002D362B">
        <w:rPr>
          <w:rFonts w:cs="Arial"/>
        </w:rPr>
        <w:t xml:space="preserve"> </w:t>
      </w:r>
    </w:p>
    <w:p w14:paraId="36E1116D" w14:textId="7366570A" w:rsidR="00454F2D" w:rsidRDefault="00454F2D" w:rsidP="0004131F">
      <w:pPr>
        <w:spacing w:after="0"/>
        <w:rPr>
          <w:b/>
          <w:lang w:val="pt-BR"/>
        </w:rPr>
      </w:pPr>
    </w:p>
    <w:p w14:paraId="38260FAC" w14:textId="273408D6" w:rsidR="00454F2D" w:rsidRDefault="00454F2D" w:rsidP="0004131F">
      <w:pPr>
        <w:spacing w:after="0"/>
        <w:rPr>
          <w:b/>
          <w:lang w:val="pt-BR"/>
        </w:rPr>
      </w:pPr>
    </w:p>
    <w:p w14:paraId="1243BAEF" w14:textId="4B671759" w:rsidR="00454F2D" w:rsidRDefault="00454F2D" w:rsidP="0004131F">
      <w:pPr>
        <w:spacing w:after="0"/>
        <w:rPr>
          <w:b/>
          <w:lang w:val="pt-BR"/>
        </w:rPr>
      </w:pPr>
    </w:p>
    <w:p w14:paraId="62A05AEF" w14:textId="0DEDECA9" w:rsidR="00454F2D" w:rsidRDefault="00454F2D" w:rsidP="0004131F">
      <w:pPr>
        <w:spacing w:after="0"/>
        <w:rPr>
          <w:b/>
          <w:lang w:val="pt-BR"/>
        </w:rPr>
      </w:pPr>
    </w:p>
    <w:sectPr w:rsidR="00454F2D" w:rsidSect="00685B63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93A20" w14:textId="77777777" w:rsidR="00F1112D" w:rsidRDefault="00F1112D">
      <w:r>
        <w:separator/>
      </w:r>
    </w:p>
  </w:endnote>
  <w:endnote w:type="continuationSeparator" w:id="0">
    <w:p w14:paraId="678BD116" w14:textId="77777777" w:rsidR="00F1112D" w:rsidRDefault="00F11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495A8" w14:textId="77777777" w:rsidR="00F1112D" w:rsidRDefault="00F1112D">
      <w:r>
        <w:separator/>
      </w:r>
    </w:p>
  </w:footnote>
  <w:footnote w:type="continuationSeparator" w:id="0">
    <w:p w14:paraId="038DD26C" w14:textId="77777777" w:rsidR="00F1112D" w:rsidRDefault="00F11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439EB"/>
    <w:multiLevelType w:val="hybridMultilevel"/>
    <w:tmpl w:val="3EB03106"/>
    <w:lvl w:ilvl="0" w:tplc="CE52B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2D753B"/>
    <w:multiLevelType w:val="hybridMultilevel"/>
    <w:tmpl w:val="77CA1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5"/>
  </w:num>
  <w:num w:numId="3" w16cid:durableId="395057929">
    <w:abstractNumId w:val="3"/>
  </w:num>
  <w:num w:numId="4" w16cid:durableId="519710540">
    <w:abstractNumId w:val="11"/>
  </w:num>
  <w:num w:numId="5" w16cid:durableId="1260721369">
    <w:abstractNumId w:val="7"/>
  </w:num>
  <w:num w:numId="6" w16cid:durableId="51973338">
    <w:abstractNumId w:val="4"/>
  </w:num>
  <w:num w:numId="7" w16cid:durableId="298729749">
    <w:abstractNumId w:val="12"/>
  </w:num>
  <w:num w:numId="8" w16cid:durableId="1885367077">
    <w:abstractNumId w:val="9"/>
  </w:num>
  <w:num w:numId="9" w16cid:durableId="1846432920">
    <w:abstractNumId w:val="10"/>
  </w:num>
  <w:num w:numId="10" w16cid:durableId="1222402012">
    <w:abstractNumId w:val="1"/>
  </w:num>
  <w:num w:numId="11" w16cid:durableId="1430350150">
    <w:abstractNumId w:val="2"/>
  </w:num>
  <w:num w:numId="12" w16cid:durableId="1360084711">
    <w:abstractNumId w:val="0"/>
  </w:num>
  <w:num w:numId="13" w16cid:durableId="1216743913">
    <w:abstractNumId w:val="8"/>
  </w:num>
  <w:num w:numId="14" w16cid:durableId="179031426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290D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5571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429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403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A7E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5938"/>
    <w:rsid w:val="002563B1"/>
    <w:rsid w:val="00256480"/>
    <w:rsid w:val="002564C6"/>
    <w:rsid w:val="0025770F"/>
    <w:rsid w:val="0026004D"/>
    <w:rsid w:val="00260C7D"/>
    <w:rsid w:val="002614B9"/>
    <w:rsid w:val="00262085"/>
    <w:rsid w:val="00263668"/>
    <w:rsid w:val="002640DD"/>
    <w:rsid w:val="0026741D"/>
    <w:rsid w:val="00273E8B"/>
    <w:rsid w:val="00275B14"/>
    <w:rsid w:val="00275D12"/>
    <w:rsid w:val="00280375"/>
    <w:rsid w:val="0028474D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014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D7B7C"/>
    <w:rsid w:val="003E1A36"/>
    <w:rsid w:val="003E29AC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2FC7"/>
    <w:rsid w:val="00446488"/>
    <w:rsid w:val="00447337"/>
    <w:rsid w:val="0044764A"/>
    <w:rsid w:val="0045148B"/>
    <w:rsid w:val="00454EBB"/>
    <w:rsid w:val="00454F2D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3979"/>
    <w:rsid w:val="004C56A7"/>
    <w:rsid w:val="004C5DAE"/>
    <w:rsid w:val="004C664F"/>
    <w:rsid w:val="004D455F"/>
    <w:rsid w:val="004D4938"/>
    <w:rsid w:val="004D5164"/>
    <w:rsid w:val="004D575F"/>
    <w:rsid w:val="004D746E"/>
    <w:rsid w:val="004E7D17"/>
    <w:rsid w:val="004F0155"/>
    <w:rsid w:val="004F0457"/>
    <w:rsid w:val="004F1AD2"/>
    <w:rsid w:val="004F6175"/>
    <w:rsid w:val="004F65F7"/>
    <w:rsid w:val="004F661B"/>
    <w:rsid w:val="005045C7"/>
    <w:rsid w:val="0050517D"/>
    <w:rsid w:val="00506826"/>
    <w:rsid w:val="00507424"/>
    <w:rsid w:val="005076FE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3BC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76498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C6DED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85B63"/>
    <w:rsid w:val="00691021"/>
    <w:rsid w:val="006939C7"/>
    <w:rsid w:val="00693E69"/>
    <w:rsid w:val="00694F50"/>
    <w:rsid w:val="00695808"/>
    <w:rsid w:val="00696432"/>
    <w:rsid w:val="00697080"/>
    <w:rsid w:val="0069766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37B8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23F1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126F5"/>
    <w:rsid w:val="00713A7F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9DF"/>
    <w:rsid w:val="00742A03"/>
    <w:rsid w:val="00744697"/>
    <w:rsid w:val="00746CB5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475D"/>
    <w:rsid w:val="007656FE"/>
    <w:rsid w:val="007658A5"/>
    <w:rsid w:val="00765943"/>
    <w:rsid w:val="007668C7"/>
    <w:rsid w:val="0077295E"/>
    <w:rsid w:val="007739D2"/>
    <w:rsid w:val="007746AB"/>
    <w:rsid w:val="007834DD"/>
    <w:rsid w:val="00787591"/>
    <w:rsid w:val="00791248"/>
    <w:rsid w:val="00792342"/>
    <w:rsid w:val="007955CC"/>
    <w:rsid w:val="007977A8"/>
    <w:rsid w:val="007A074E"/>
    <w:rsid w:val="007A39F5"/>
    <w:rsid w:val="007A4458"/>
    <w:rsid w:val="007A59FF"/>
    <w:rsid w:val="007A6585"/>
    <w:rsid w:val="007A6A07"/>
    <w:rsid w:val="007A73E5"/>
    <w:rsid w:val="007A76AF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1A08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3092"/>
    <w:rsid w:val="00844AAA"/>
    <w:rsid w:val="00850D98"/>
    <w:rsid w:val="00853ED1"/>
    <w:rsid w:val="0085441A"/>
    <w:rsid w:val="00861EC3"/>
    <w:rsid w:val="008626E7"/>
    <w:rsid w:val="00864DAC"/>
    <w:rsid w:val="008667AF"/>
    <w:rsid w:val="00870C4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9720D"/>
    <w:rsid w:val="008A03D7"/>
    <w:rsid w:val="008A45A6"/>
    <w:rsid w:val="008A483F"/>
    <w:rsid w:val="008A60A2"/>
    <w:rsid w:val="008B0905"/>
    <w:rsid w:val="008B1336"/>
    <w:rsid w:val="008B2743"/>
    <w:rsid w:val="008B40E8"/>
    <w:rsid w:val="008C26A7"/>
    <w:rsid w:val="008C6934"/>
    <w:rsid w:val="008D01F1"/>
    <w:rsid w:val="008D4141"/>
    <w:rsid w:val="008D5684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AB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55A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26"/>
    <w:rsid w:val="00A47E70"/>
    <w:rsid w:val="00A50CF0"/>
    <w:rsid w:val="00A52F6F"/>
    <w:rsid w:val="00A57528"/>
    <w:rsid w:val="00A601CD"/>
    <w:rsid w:val="00A601E5"/>
    <w:rsid w:val="00A66C63"/>
    <w:rsid w:val="00A67752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9B8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6837"/>
    <w:rsid w:val="00AB0CD5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D7BD1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51DA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46F9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1FF8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2C0E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2951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30F9"/>
    <w:rsid w:val="00C95985"/>
    <w:rsid w:val="00C9778B"/>
    <w:rsid w:val="00C979AE"/>
    <w:rsid w:val="00CA0F2E"/>
    <w:rsid w:val="00CA3559"/>
    <w:rsid w:val="00CB07CA"/>
    <w:rsid w:val="00CB12BC"/>
    <w:rsid w:val="00CB151D"/>
    <w:rsid w:val="00CB15A5"/>
    <w:rsid w:val="00CB2F11"/>
    <w:rsid w:val="00CB3774"/>
    <w:rsid w:val="00CB66EB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16CF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0850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4B3A"/>
    <w:rsid w:val="00D757B0"/>
    <w:rsid w:val="00D80B6A"/>
    <w:rsid w:val="00D821D2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A689E"/>
    <w:rsid w:val="00DB1A9B"/>
    <w:rsid w:val="00DB2B27"/>
    <w:rsid w:val="00DB3570"/>
    <w:rsid w:val="00DB3DEB"/>
    <w:rsid w:val="00DB714E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0165"/>
    <w:rsid w:val="00E318A0"/>
    <w:rsid w:val="00E32E48"/>
    <w:rsid w:val="00E34898"/>
    <w:rsid w:val="00E3580F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531A"/>
    <w:rsid w:val="00EA6BD9"/>
    <w:rsid w:val="00EA73DF"/>
    <w:rsid w:val="00EA7D1D"/>
    <w:rsid w:val="00EA7E97"/>
    <w:rsid w:val="00EB09B7"/>
    <w:rsid w:val="00EB0BE9"/>
    <w:rsid w:val="00EB0D69"/>
    <w:rsid w:val="00EB0DD2"/>
    <w:rsid w:val="00EB2468"/>
    <w:rsid w:val="00EB304C"/>
    <w:rsid w:val="00EB40F5"/>
    <w:rsid w:val="00EB5C86"/>
    <w:rsid w:val="00EB6217"/>
    <w:rsid w:val="00EB6B8A"/>
    <w:rsid w:val="00EC13C0"/>
    <w:rsid w:val="00EC24A6"/>
    <w:rsid w:val="00EC2BF4"/>
    <w:rsid w:val="00EC34D8"/>
    <w:rsid w:val="00EC3F3B"/>
    <w:rsid w:val="00EC51B2"/>
    <w:rsid w:val="00EC5E7A"/>
    <w:rsid w:val="00EC6798"/>
    <w:rsid w:val="00ED0417"/>
    <w:rsid w:val="00ED1341"/>
    <w:rsid w:val="00ED17F2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12D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345"/>
    <w:rsid w:val="00F324F8"/>
    <w:rsid w:val="00F3359F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9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2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5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4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06F22-F55B-4A1F-9317-E3C74A50FB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A23EF-268E-468A-8CEE-C2A1F1878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4C249E-4E91-406B-9566-CC44B0221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3398</Words>
  <Characters>21409</Characters>
  <Application>Microsoft Office Word</Application>
  <DocSecurity>0</DocSecurity>
  <Lines>178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3</cp:revision>
  <cp:lastPrinted>1900-01-01T08:00:00Z</cp:lastPrinted>
  <dcterms:created xsi:type="dcterms:W3CDTF">2022-12-06T09:24:00Z</dcterms:created>
  <dcterms:modified xsi:type="dcterms:W3CDTF">2023-01-04T21:34:00Z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