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3C91" w:rsidRDefault="00C73C91" w:rsidP="00C73C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526C2">
        <w:fldChar w:fldCharType="begin"/>
      </w:r>
      <w:r w:rsidR="007526C2">
        <w:instrText xml:space="preserve"> DOCPROPERTY  TSG/WGRef  \* MERGEFORMAT </w:instrText>
      </w:r>
      <w:r w:rsidR="007526C2">
        <w:fldChar w:fldCharType="separate"/>
      </w:r>
      <w:r>
        <w:rPr>
          <w:b/>
          <w:noProof/>
          <w:sz w:val="24"/>
        </w:rPr>
        <w:t>RAN5</w:t>
      </w:r>
      <w:r w:rsidR="007526C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526C2">
        <w:fldChar w:fldCharType="begin"/>
      </w:r>
      <w:r w:rsidR="007526C2">
        <w:instrText xml:space="preserve"> DOCPROPERTY  MtgSeq  \* MERGEFORMAT </w:instrText>
      </w:r>
      <w:r w:rsidR="007526C2">
        <w:fldChar w:fldCharType="separate"/>
      </w:r>
      <w:r w:rsidRPr="00EB09B7">
        <w:rPr>
          <w:b/>
          <w:noProof/>
          <w:sz w:val="24"/>
        </w:rPr>
        <w:t>2022</w:t>
      </w:r>
      <w:r w:rsidR="007526C2">
        <w:rPr>
          <w:b/>
          <w:noProof/>
          <w:sz w:val="24"/>
        </w:rPr>
        <w:fldChar w:fldCharType="end"/>
      </w:r>
      <w:r w:rsidR="007526C2">
        <w:fldChar w:fldCharType="begin"/>
      </w:r>
      <w:r w:rsidR="007526C2">
        <w:instrText xml:space="preserve"> DOCPROPERTY  MtgTitle  \* MERGEFORMAT </w:instrText>
      </w:r>
      <w:r w:rsidR="007526C2">
        <w:fldChar w:fldCharType="separate"/>
      </w:r>
      <w:r>
        <w:rPr>
          <w:b/>
          <w:noProof/>
          <w:sz w:val="24"/>
        </w:rPr>
        <w:t>-TTCN email</w:t>
      </w:r>
      <w:r w:rsidR="007526C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526C2">
        <w:fldChar w:fldCharType="begin"/>
      </w:r>
      <w:r w:rsidR="007526C2">
        <w:instrText xml:space="preserve"> DOCPROPERTY  Tdoc#  \* MERGEFORMAT </w:instrText>
      </w:r>
      <w:r w:rsidR="007526C2">
        <w:fldChar w:fldCharType="separate"/>
      </w:r>
      <w:r w:rsidRPr="00E13F3D">
        <w:rPr>
          <w:b/>
          <w:i/>
          <w:noProof/>
          <w:sz w:val="28"/>
        </w:rPr>
        <w:t>R5s221330</w:t>
      </w:r>
      <w:r w:rsidR="007526C2">
        <w:rPr>
          <w:b/>
          <w:i/>
          <w:noProof/>
          <w:sz w:val="28"/>
        </w:rPr>
        <w:fldChar w:fldCharType="end"/>
      </w:r>
    </w:p>
    <w:p w:rsidR="00C73C91" w:rsidRDefault="007526C2" w:rsidP="00C73C9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73C9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73C91">
        <w:rPr>
          <w:b/>
          <w:noProof/>
          <w:sz w:val="24"/>
        </w:rPr>
        <w:t xml:space="preserve">, </w:t>
      </w:r>
      <w:r w:rsidR="00C73C91">
        <w:fldChar w:fldCharType="begin"/>
      </w:r>
      <w:r w:rsidR="00C73C91">
        <w:instrText xml:space="preserve"> DOCPROPERTY  Country  \* MERGEFORMAT </w:instrText>
      </w:r>
      <w:r w:rsidR="00C73C91">
        <w:fldChar w:fldCharType="end"/>
      </w:r>
      <w:r w:rsidR="00C73C9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73C91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C73C9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73C91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3C91" w:rsidTr="008868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3C91" w:rsidRDefault="00C73C91" w:rsidP="008868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73C91" w:rsidTr="008868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C91" w:rsidRDefault="00C73C91" w:rsidP="008868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3C91" w:rsidTr="008868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C91" w:rsidRDefault="00C73C91" w:rsidP="00886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C91" w:rsidTr="00886882">
        <w:tc>
          <w:tcPr>
            <w:tcW w:w="142" w:type="dxa"/>
            <w:tcBorders>
              <w:left w:val="single" w:sz="4" w:space="0" w:color="auto"/>
            </w:tcBorders>
          </w:tcPr>
          <w:p w:rsidR="00C73C91" w:rsidRDefault="00C73C91" w:rsidP="008868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3C91" w:rsidRPr="00410371" w:rsidRDefault="007526C2" w:rsidP="008868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3C91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73C91" w:rsidRDefault="00C73C91" w:rsidP="008868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3C91" w:rsidRPr="00410371" w:rsidRDefault="007526C2" w:rsidP="0088688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73C91" w:rsidRPr="00410371">
              <w:rPr>
                <w:b/>
                <w:noProof/>
                <w:sz w:val="28"/>
              </w:rPr>
              <w:t>2862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73C91" w:rsidRDefault="00C73C91" w:rsidP="008868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3C91" w:rsidRPr="00410371" w:rsidRDefault="007526C2" w:rsidP="008868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73C91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73C91" w:rsidRDefault="00C73C91" w:rsidP="008868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3C91" w:rsidRPr="00410371" w:rsidRDefault="007526C2" w:rsidP="008868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73C91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3C91" w:rsidRDefault="00C73C91" w:rsidP="00886882">
            <w:pPr>
              <w:pStyle w:val="CRCoverPage"/>
              <w:spacing w:after="0"/>
              <w:rPr>
                <w:noProof/>
              </w:rPr>
            </w:pPr>
          </w:p>
        </w:tc>
      </w:tr>
      <w:tr w:rsidR="00C73C91" w:rsidTr="008868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C91" w:rsidRDefault="00C73C91" w:rsidP="00886882">
            <w:pPr>
              <w:pStyle w:val="CRCoverPage"/>
              <w:spacing w:after="0"/>
              <w:rPr>
                <w:noProof/>
              </w:rPr>
            </w:pPr>
          </w:p>
        </w:tc>
      </w:tr>
      <w:tr w:rsidR="00C73C91" w:rsidTr="008868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3C91" w:rsidRPr="00F25D98" w:rsidRDefault="00C73C91" w:rsidP="008868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3C91" w:rsidTr="00886882">
        <w:tc>
          <w:tcPr>
            <w:tcW w:w="9641" w:type="dxa"/>
            <w:gridSpan w:val="9"/>
          </w:tcPr>
          <w:p w:rsidR="00C73C91" w:rsidRDefault="00C73C91" w:rsidP="00886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73C91" w:rsidRDefault="00C73C91" w:rsidP="00C73C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3C91" w:rsidTr="00886882">
        <w:tc>
          <w:tcPr>
            <w:tcW w:w="2835" w:type="dxa"/>
          </w:tcPr>
          <w:p w:rsidR="00C73C91" w:rsidRDefault="00C73C91" w:rsidP="008868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3C91" w:rsidRDefault="00C73C91" w:rsidP="008868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3C91" w:rsidRDefault="00C73C91" w:rsidP="008868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3C91" w:rsidRDefault="00C73C91" w:rsidP="008868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3C91" w:rsidRDefault="00C73C91" w:rsidP="008868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73C91" w:rsidRDefault="00C73C91" w:rsidP="008868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3C91" w:rsidRDefault="00C73C91" w:rsidP="008868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3C91" w:rsidRDefault="00C73C91" w:rsidP="008868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3C91" w:rsidRDefault="00C73C91" w:rsidP="008868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73C91" w:rsidRDefault="00C73C91" w:rsidP="00C73C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3C91" w:rsidTr="00886882">
        <w:tc>
          <w:tcPr>
            <w:tcW w:w="9640" w:type="dxa"/>
            <w:gridSpan w:val="11"/>
          </w:tcPr>
          <w:p w:rsidR="00C73C91" w:rsidRDefault="00C73C91" w:rsidP="00886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C91" w:rsidTr="008868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3C91" w:rsidRDefault="00C73C91" w:rsidP="008868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3C91" w:rsidRDefault="007526C2" w:rsidP="008868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73C91">
              <w:t>Correction to the template cs_38508_EventA3_RSRQ</w:t>
            </w:r>
            <w:r>
              <w:fldChar w:fldCharType="end"/>
            </w:r>
          </w:p>
        </w:tc>
      </w:tr>
      <w:tr w:rsidR="00C73C91" w:rsidTr="00886882">
        <w:tc>
          <w:tcPr>
            <w:tcW w:w="1843" w:type="dxa"/>
            <w:tcBorders>
              <w:left w:val="single" w:sz="4" w:space="0" w:color="auto"/>
            </w:tcBorders>
          </w:tcPr>
          <w:p w:rsidR="00C73C91" w:rsidRDefault="00C73C91" w:rsidP="008868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3C91" w:rsidRDefault="00C73C91" w:rsidP="00886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C91" w:rsidTr="00886882">
        <w:tc>
          <w:tcPr>
            <w:tcW w:w="1843" w:type="dxa"/>
            <w:tcBorders>
              <w:left w:val="single" w:sz="4" w:space="0" w:color="auto"/>
            </w:tcBorders>
          </w:tcPr>
          <w:p w:rsidR="00C73C91" w:rsidRDefault="00C73C91" w:rsidP="008868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3C91" w:rsidRDefault="007526C2" w:rsidP="008868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73C91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73C91" w:rsidTr="00886882">
        <w:tc>
          <w:tcPr>
            <w:tcW w:w="1843" w:type="dxa"/>
            <w:tcBorders>
              <w:left w:val="single" w:sz="4" w:space="0" w:color="auto"/>
            </w:tcBorders>
          </w:tcPr>
          <w:p w:rsidR="00C73C91" w:rsidRDefault="00C73C91" w:rsidP="008868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3C91" w:rsidRDefault="00C73C91" w:rsidP="0088688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73C91" w:rsidTr="00886882">
        <w:tc>
          <w:tcPr>
            <w:tcW w:w="1843" w:type="dxa"/>
            <w:tcBorders>
              <w:left w:val="single" w:sz="4" w:space="0" w:color="auto"/>
            </w:tcBorders>
          </w:tcPr>
          <w:p w:rsidR="00C73C91" w:rsidRDefault="00C73C91" w:rsidP="008868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3C91" w:rsidRDefault="00C73C91" w:rsidP="00886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C91" w:rsidTr="00886882">
        <w:tc>
          <w:tcPr>
            <w:tcW w:w="1843" w:type="dxa"/>
            <w:tcBorders>
              <w:left w:val="single" w:sz="4" w:space="0" w:color="auto"/>
            </w:tcBorders>
          </w:tcPr>
          <w:p w:rsidR="00C73C91" w:rsidRDefault="00C73C91" w:rsidP="008868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3C91" w:rsidRDefault="001B0688" w:rsidP="008868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C73C91" w:rsidRDefault="00C73C91" w:rsidP="008868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3C91" w:rsidRDefault="00C73C91" w:rsidP="008868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3C91" w:rsidRDefault="007526C2" w:rsidP="008868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73C91">
              <w:rPr>
                <w:noProof/>
              </w:rPr>
              <w:t>2022-11-23</w:t>
            </w:r>
            <w:r>
              <w:rPr>
                <w:noProof/>
              </w:rPr>
              <w:fldChar w:fldCharType="end"/>
            </w:r>
          </w:p>
        </w:tc>
      </w:tr>
      <w:tr w:rsidR="00C73C91" w:rsidTr="00886882">
        <w:tc>
          <w:tcPr>
            <w:tcW w:w="1843" w:type="dxa"/>
            <w:tcBorders>
              <w:left w:val="single" w:sz="4" w:space="0" w:color="auto"/>
            </w:tcBorders>
          </w:tcPr>
          <w:p w:rsidR="00C73C91" w:rsidRDefault="00C73C91" w:rsidP="008868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3C91" w:rsidRDefault="00C73C91" w:rsidP="00886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3C91" w:rsidRDefault="00C73C91" w:rsidP="00886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3C91" w:rsidRDefault="00C73C91" w:rsidP="00886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3C91" w:rsidRDefault="00C73C91" w:rsidP="00886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C91" w:rsidTr="008868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3C91" w:rsidRDefault="00C73C91" w:rsidP="008868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3C91" w:rsidRDefault="007526C2" w:rsidP="008868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73C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3C91" w:rsidRDefault="00C73C91" w:rsidP="008868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3C91" w:rsidRDefault="00C73C91" w:rsidP="008868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3C91" w:rsidRDefault="007526C2" w:rsidP="008868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3C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73C91" w:rsidTr="008868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3C91" w:rsidRDefault="00C73C91" w:rsidP="008868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3C91" w:rsidRDefault="00C73C91" w:rsidP="008868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73C91" w:rsidRDefault="00C73C91" w:rsidP="008868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3C91" w:rsidRPr="007C2097" w:rsidRDefault="00C73C91" w:rsidP="008868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73C91" w:rsidTr="00886882">
        <w:tc>
          <w:tcPr>
            <w:tcW w:w="1843" w:type="dxa"/>
          </w:tcPr>
          <w:p w:rsidR="00C73C91" w:rsidRDefault="00C73C91" w:rsidP="008868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3C91" w:rsidRDefault="00C73C91" w:rsidP="00886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C91" w:rsidTr="008868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3C91" w:rsidRDefault="00C73C91" w:rsidP="00C7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3C91" w:rsidRDefault="00C73C91" w:rsidP="00C73C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wk43 , template </w:t>
            </w:r>
            <w:r w:rsidRPr="00572D6C">
              <w:rPr>
                <w:noProof/>
              </w:rPr>
              <w:t>cs_38508_EventA3_RSRQ</w:t>
            </w:r>
            <w:r>
              <w:rPr>
                <w:noProof/>
              </w:rPr>
              <w:t xml:space="preserve"> is defined as </w:t>
            </w:r>
            <w:r w:rsidRPr="000A71B9">
              <w:rPr>
                <w:noProof/>
              </w:rPr>
              <w:t>cs_38508_EventA3</w:t>
            </w:r>
            <w:r>
              <w:rPr>
                <w:noProof/>
              </w:rPr>
              <w:t xml:space="preserve"> .</w:t>
            </w:r>
          </w:p>
          <w:p w:rsidR="00C73C91" w:rsidRDefault="00C73C91" w:rsidP="00C73C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assignment will not work as the </w:t>
            </w:r>
            <w:r w:rsidRPr="005B2C3E">
              <w:rPr>
                <w:b/>
                <w:noProof/>
              </w:rPr>
              <w:t>RSRP-Range ::=  INTEGER(0..127)</w:t>
            </w:r>
            <w:r>
              <w:rPr>
                <w:noProof/>
              </w:rPr>
              <w:t xml:space="preserve"> is used in </w:t>
            </w:r>
            <w:r w:rsidRPr="000A71B9">
              <w:rPr>
                <w:noProof/>
              </w:rPr>
              <w:t>cs_38508_EventA3</w:t>
            </w:r>
            <w:r>
              <w:rPr>
                <w:noProof/>
              </w:rPr>
              <w:t xml:space="preserve"> . however, </w:t>
            </w:r>
            <w:r w:rsidRPr="00292D35">
              <w:rPr>
                <w:noProof/>
              </w:rPr>
              <w:t xml:space="preserve">rsrq  </w:t>
            </w:r>
            <w:r>
              <w:rPr>
                <w:noProof/>
              </w:rPr>
              <w:t xml:space="preserve">threshold value passed to </w:t>
            </w:r>
            <w:r w:rsidRPr="00572D6C">
              <w:rPr>
                <w:noProof/>
              </w:rPr>
              <w:t>cs_38508_EventA3_RSRQ</w:t>
            </w:r>
            <w:r>
              <w:rPr>
                <w:noProof/>
              </w:rPr>
              <w:t xml:space="preserve"> can take the range value of</w:t>
            </w:r>
            <w:r w:rsidRPr="00292D35">
              <w:rPr>
                <w:noProof/>
              </w:rPr>
              <w:t xml:space="preserve"> INTEGER (-30..30)</w:t>
            </w:r>
            <w:r>
              <w:rPr>
                <w:noProof/>
              </w:rPr>
              <w:t>.</w:t>
            </w:r>
          </w:p>
          <w:p w:rsidR="00C73C91" w:rsidRPr="0037699A" w:rsidRDefault="00C73C91" w:rsidP="00C73C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will cause run time issue.</w:t>
            </w:r>
          </w:p>
        </w:tc>
      </w:tr>
      <w:tr w:rsidR="00C73C91" w:rsidTr="00886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3C91" w:rsidRDefault="00C73C91" w:rsidP="00C73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3C91" w:rsidRPr="00F12C50" w:rsidRDefault="00C73C91" w:rsidP="00C73C91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C73C91" w:rsidTr="00886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3C91" w:rsidRDefault="00C73C91" w:rsidP="00C7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3C91" w:rsidRPr="006316B2" w:rsidRDefault="00C73C91" w:rsidP="00C73C91">
            <w:pPr>
              <w:pStyle w:val="CRCoverPage"/>
              <w:spacing w:after="0"/>
              <w:rPr>
                <w:noProof/>
              </w:rPr>
            </w:pPr>
            <w:r w:rsidRPr="009A40A2">
              <w:rPr>
                <w:noProof/>
              </w:rPr>
              <w:t>cs_38508_EventA3_RSRQ</w:t>
            </w:r>
            <w:r>
              <w:rPr>
                <w:noProof/>
              </w:rPr>
              <w:t xml:space="preserve"> is defined to take  the </w:t>
            </w:r>
            <w:r w:rsidRPr="009A40A2">
              <w:rPr>
                <w:noProof/>
              </w:rPr>
              <w:t>rsrq</w:t>
            </w:r>
            <w:r>
              <w:rPr>
                <w:noProof/>
              </w:rPr>
              <w:t xml:space="preserve"> threshold values between -30 and 30</w:t>
            </w:r>
          </w:p>
        </w:tc>
      </w:tr>
      <w:tr w:rsidR="00C73C91" w:rsidTr="00886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3C91" w:rsidRDefault="00C73C91" w:rsidP="00C73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3C91" w:rsidRPr="00CF39F2" w:rsidRDefault="00C73C91" w:rsidP="00C73C9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73C91" w:rsidTr="008868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3C91" w:rsidRDefault="00C73C91" w:rsidP="00C7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C91" w:rsidRPr="00CF39F2" w:rsidRDefault="00C73C91" w:rsidP="00C73C9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C73C91" w:rsidTr="00886882">
        <w:tc>
          <w:tcPr>
            <w:tcW w:w="2694" w:type="dxa"/>
            <w:gridSpan w:val="2"/>
          </w:tcPr>
          <w:p w:rsidR="00C73C91" w:rsidRDefault="00C73C91" w:rsidP="00C73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3C91" w:rsidRDefault="00C73C91" w:rsidP="00C73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C91" w:rsidTr="008868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3C91" w:rsidRDefault="00C73C91" w:rsidP="00C7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3C91" w:rsidRDefault="00C73C91" w:rsidP="00C73C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8.1.3.1.11.NR5GC </w:t>
            </w:r>
          </w:p>
        </w:tc>
      </w:tr>
      <w:tr w:rsidR="00C73C91" w:rsidTr="00886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3C91" w:rsidRDefault="00C73C91" w:rsidP="00C73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3C91" w:rsidRDefault="00C73C91" w:rsidP="00C73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C91" w:rsidTr="00886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3C91" w:rsidRDefault="00C73C91" w:rsidP="00C7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C91" w:rsidRDefault="00C73C91" w:rsidP="00C73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3C91" w:rsidRDefault="00C73C91" w:rsidP="00C73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3C91" w:rsidRDefault="00C73C91" w:rsidP="00C73C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3C91" w:rsidRDefault="00C73C91" w:rsidP="00C73C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3C91" w:rsidTr="00886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3C91" w:rsidRDefault="00C73C91" w:rsidP="00C7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C91" w:rsidRDefault="00C73C91" w:rsidP="00C73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C91" w:rsidRDefault="00C73C91" w:rsidP="00C73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73C91" w:rsidRDefault="00C73C91" w:rsidP="00C73C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3C91" w:rsidRDefault="00C73C91" w:rsidP="00C73C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3C91" w:rsidTr="00886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3C91" w:rsidRDefault="00C73C91" w:rsidP="00C73C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C91" w:rsidRDefault="00C73C91" w:rsidP="00C73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C91" w:rsidRDefault="00C73C91" w:rsidP="00C73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73C91" w:rsidRDefault="00C73C91" w:rsidP="00C73C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3C91" w:rsidRDefault="00C73C91" w:rsidP="00C73C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3C91" w:rsidTr="00886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3C91" w:rsidRDefault="00C73C91" w:rsidP="00C73C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C91" w:rsidRDefault="00C73C91" w:rsidP="00C73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C91" w:rsidRDefault="00C73C91" w:rsidP="00C73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73C91" w:rsidRDefault="00C73C91" w:rsidP="00C73C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3C91" w:rsidRDefault="00C73C91" w:rsidP="00C73C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3C91" w:rsidTr="00886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3C91" w:rsidRDefault="00C73C91" w:rsidP="00C73C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3C91" w:rsidRDefault="00C73C91" w:rsidP="00C73C91">
            <w:pPr>
              <w:pStyle w:val="CRCoverPage"/>
              <w:spacing w:after="0"/>
              <w:rPr>
                <w:noProof/>
              </w:rPr>
            </w:pPr>
          </w:p>
        </w:tc>
      </w:tr>
      <w:tr w:rsidR="00C73C91" w:rsidTr="008868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3C91" w:rsidRDefault="00C73C91" w:rsidP="00C7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C91" w:rsidRDefault="00C73C91" w:rsidP="00C73C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3C91" w:rsidRPr="008863B9" w:rsidTr="008868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3C91" w:rsidRPr="008863B9" w:rsidRDefault="00C73C91" w:rsidP="00C7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3C91" w:rsidRPr="008863B9" w:rsidRDefault="00C73C91" w:rsidP="00C73C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3C91" w:rsidTr="008868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C91" w:rsidRDefault="00C73C91" w:rsidP="00C7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C91" w:rsidRDefault="00C73C91" w:rsidP="00C73C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73C91" w:rsidRDefault="00C73C91" w:rsidP="00C73C91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0" w:name="_Toc120105083"/>
      <w:r w:rsidRPr="00D83A7A">
        <w:rPr>
          <w:rStyle w:val="Hervorhebung"/>
          <w:rFonts w:ascii="Arial" w:hAnsi="Arial" w:cs="Arial"/>
          <w:i w:val="0"/>
        </w:rPr>
        <w:t>Table of Contents</w:t>
      </w:r>
      <w:bookmarkEnd w:id="0"/>
    </w:p>
    <w:p w:rsidR="001C0237" w:rsidRDefault="007A73E5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C0237" w:rsidRPr="00F33CBB">
        <w:rPr>
          <w:rFonts w:ascii="Arial" w:hAnsi="Arial" w:cs="Arial"/>
          <w:iCs/>
        </w:rPr>
        <w:t>Table of Contents</w:t>
      </w:r>
      <w:r w:rsidR="001C0237">
        <w:tab/>
      </w:r>
      <w:r w:rsidR="001C0237">
        <w:fldChar w:fldCharType="begin"/>
      </w:r>
      <w:r w:rsidR="001C0237">
        <w:instrText xml:space="preserve"> PAGEREF _Toc120105083 \h </w:instrText>
      </w:r>
      <w:r w:rsidR="001C0237">
        <w:fldChar w:fldCharType="separate"/>
      </w:r>
      <w:r w:rsidR="001C0237">
        <w:t>2</w:t>
      </w:r>
      <w:r w:rsidR="001C0237">
        <w:fldChar w:fldCharType="end"/>
      </w:r>
    </w:p>
    <w:p w:rsidR="001C0237" w:rsidRDefault="001C0237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F33CB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33CB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_Toc120105084 \h </w:instrText>
      </w:r>
      <w:r>
        <w:fldChar w:fldCharType="separate"/>
      </w:r>
      <w:r>
        <w:t>2</w:t>
      </w:r>
      <w:r>
        <w:fldChar w:fldCharType="end"/>
      </w:r>
    </w:p>
    <w:p w:rsidR="001C0237" w:rsidRDefault="001C0237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F33CB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33CB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_Toc120105085 \h </w:instrText>
      </w:r>
      <w:r>
        <w:fldChar w:fldCharType="separate"/>
      </w:r>
      <w:r>
        <w:t>2</w:t>
      </w:r>
      <w:r>
        <w:fldChar w:fldCharType="end"/>
      </w:r>
    </w:p>
    <w:p w:rsidR="001C0237" w:rsidRDefault="001C0237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33CB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33CBB">
        <w:rPr>
          <w:rFonts w:cs="Arial"/>
          <w:b/>
          <w:color w:val="000000"/>
          <w:lang w:eastAsia="en-GB"/>
        </w:rPr>
        <w:t xml:space="preserve">Correction to the </w:t>
      </w:r>
      <w:r w:rsidRPr="00F33CBB">
        <w:rPr>
          <w:rFonts w:cs="Arial"/>
          <w:b/>
          <w:bCs/>
          <w:color w:val="000000"/>
          <w:lang w:val="en-US" w:eastAsia="en-GB"/>
        </w:rPr>
        <w:t>template cs_38508_EventA3_RSRQ</w:t>
      </w:r>
      <w:r>
        <w:tab/>
      </w:r>
      <w:r>
        <w:fldChar w:fldCharType="begin"/>
      </w:r>
      <w:r>
        <w:instrText xml:space="preserve"> PAGEREF _Toc120105086 \h </w:instrText>
      </w:r>
      <w:r>
        <w:fldChar w:fldCharType="separate"/>
      </w:r>
      <w:r>
        <w:t>2</w:t>
      </w:r>
      <w:r>
        <w:fldChar w:fldCharType="end"/>
      </w:r>
    </w:p>
    <w:p w:rsidR="00C73C91" w:rsidRDefault="007A73E5" w:rsidP="00C73C91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C73C91" w:rsidRPr="00994024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9074933"/>
      <w:bookmarkStart w:id="27" w:name="_Toc120105084"/>
      <w:bookmarkStart w:id="28" w:name="_Hlk114649573"/>
      <w:bookmarkStart w:id="29" w:name="_Hlk107318485"/>
      <w:r w:rsidR="00C73C91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C73C91" w:rsidRDefault="00C73C91" w:rsidP="00C73C9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C73C91" w:rsidRDefault="00C73C91" w:rsidP="00C73C9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C73C91" w:rsidRDefault="00C73C91" w:rsidP="00C73C9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8"/>
    <w:bookmarkEnd w:id="29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0" w:name="_Toc122434488"/>
      <w:bookmarkStart w:id="31" w:name="_Toc295288959"/>
      <w:bookmarkStart w:id="32" w:name="_Toc120105085"/>
      <w:r w:rsidRPr="00854C55">
        <w:rPr>
          <w:b/>
        </w:rPr>
        <w:t>Corrections required</w:t>
      </w:r>
      <w:bookmarkEnd w:id="30"/>
      <w:bookmarkEnd w:id="31"/>
      <w:bookmarkEnd w:id="32"/>
    </w:p>
    <w:p w:rsidR="00FB0A08" w:rsidRPr="003D65E8" w:rsidRDefault="00F45719" w:rsidP="00FB0A08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3" w:name="_Toc120105086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B1091F">
        <w:rPr>
          <w:rFonts w:cs="Arial"/>
          <w:b/>
          <w:bCs/>
          <w:color w:val="000000"/>
          <w:lang w:val="en-US" w:eastAsia="en-GB"/>
        </w:rPr>
        <w:t>template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r w:rsidR="00B1091F" w:rsidRPr="00B1091F">
        <w:rPr>
          <w:rFonts w:cs="Arial"/>
          <w:b/>
          <w:bCs/>
          <w:color w:val="000000"/>
          <w:lang w:val="en-US" w:eastAsia="en-GB"/>
        </w:rPr>
        <w:t>cs_38508_EventA3_RSRQ</w:t>
      </w:r>
      <w:bookmarkEnd w:id="3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E44127" w:rsidRDefault="00AD506F" w:rsidP="002B42D8">
            <w:pPr>
              <w:pStyle w:val="CRCoverPage"/>
              <w:spacing w:after="0"/>
              <w:rPr>
                <w:noProof/>
              </w:rPr>
            </w:pPr>
            <w:r w:rsidRPr="00AD506F">
              <w:t>cs_38508_EventA3_RSRQ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18" w:rsidRDefault="00113E18" w:rsidP="00113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wk43 , template </w:t>
            </w:r>
            <w:r w:rsidRPr="00572D6C">
              <w:rPr>
                <w:noProof/>
              </w:rPr>
              <w:t>cs_38508_EventA3_RSRQ</w:t>
            </w:r>
            <w:r>
              <w:rPr>
                <w:noProof/>
              </w:rPr>
              <w:t xml:space="preserve"> is defined as </w:t>
            </w:r>
            <w:r w:rsidRPr="000A71B9">
              <w:rPr>
                <w:noProof/>
              </w:rPr>
              <w:t>cs_38508_EventA3</w:t>
            </w:r>
            <w:r>
              <w:rPr>
                <w:noProof/>
              </w:rPr>
              <w:t xml:space="preserve"> .</w:t>
            </w:r>
          </w:p>
          <w:p w:rsidR="00113E18" w:rsidRDefault="00113E18" w:rsidP="00113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assignment will not work as the </w:t>
            </w:r>
            <w:r w:rsidRPr="005B2C3E">
              <w:rPr>
                <w:b/>
                <w:noProof/>
              </w:rPr>
              <w:t>RSRP-Range ::=  INTEGER(0..127)</w:t>
            </w:r>
            <w:r>
              <w:rPr>
                <w:noProof/>
              </w:rPr>
              <w:t xml:space="preserve"> is used in </w:t>
            </w:r>
            <w:r w:rsidRPr="000A71B9">
              <w:rPr>
                <w:noProof/>
              </w:rPr>
              <w:t>cs_38508_EventA3</w:t>
            </w:r>
            <w:r>
              <w:rPr>
                <w:noProof/>
              </w:rPr>
              <w:t xml:space="preserve"> . however, </w:t>
            </w:r>
            <w:r w:rsidRPr="00292D35">
              <w:rPr>
                <w:noProof/>
              </w:rPr>
              <w:t xml:space="preserve">rsrq  </w:t>
            </w:r>
            <w:r>
              <w:rPr>
                <w:noProof/>
              </w:rPr>
              <w:t xml:space="preserve">threshold value passed to </w:t>
            </w:r>
            <w:r w:rsidRPr="00572D6C">
              <w:rPr>
                <w:noProof/>
              </w:rPr>
              <w:t>cs_38508_EventA3_RSRQ</w:t>
            </w:r>
            <w:r>
              <w:rPr>
                <w:noProof/>
              </w:rPr>
              <w:t xml:space="preserve"> can take the range value of</w:t>
            </w:r>
            <w:r w:rsidRPr="00292D35">
              <w:rPr>
                <w:noProof/>
              </w:rPr>
              <w:t xml:space="preserve"> INTEGER (-30..30)</w:t>
            </w:r>
            <w:r>
              <w:rPr>
                <w:noProof/>
              </w:rPr>
              <w:t>.</w:t>
            </w:r>
          </w:p>
          <w:p w:rsidR="00FB0A08" w:rsidRPr="00AD4ADA" w:rsidRDefault="00113E18" w:rsidP="00113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will cause run time issue.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79" w:rsidRPr="001124B3" w:rsidRDefault="00474A64" w:rsidP="005C0385">
            <w:pPr>
              <w:pStyle w:val="CRCoverPage"/>
              <w:spacing w:after="0"/>
              <w:rPr>
                <w:noProof/>
              </w:rPr>
            </w:pPr>
            <w:r w:rsidRPr="009A40A2">
              <w:rPr>
                <w:noProof/>
              </w:rPr>
              <w:t>cs_38508_EventA3_RSRQ</w:t>
            </w:r>
            <w:r>
              <w:rPr>
                <w:noProof/>
              </w:rPr>
              <w:t xml:space="preserve"> is defined to take  the </w:t>
            </w:r>
            <w:r w:rsidRPr="009A40A2">
              <w:rPr>
                <w:noProof/>
              </w:rPr>
              <w:t>rsrq</w:t>
            </w:r>
            <w:r>
              <w:rPr>
                <w:noProof/>
              </w:rPr>
              <w:t xml:space="preserve"> threshold values between -30 and 30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A0538B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A0538B">
              <w:rPr>
                <w:rFonts w:ascii="Arial" w:hAnsi="Arial" w:cs="Arial"/>
                <w:lang w:eastAsia="en-GB"/>
              </w:rPr>
              <w:t>NR_Measurement_Templates.ttcn</w:t>
            </w:r>
            <w:proofErr w:type="spellEnd"/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AF0DBE" w:rsidP="002B42D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76" w:rsidRPr="00FD6D76" w:rsidRDefault="00F7580F" w:rsidP="00FD6D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FD6D76" w:rsidRPr="00FD6D76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</w:t>
            </w:r>
            <w:proofErr w:type="spellStart"/>
            <w:r w:rsidR="00FD6D76" w:rsidRPr="00FD6D76">
              <w:rPr>
                <w:rFonts w:ascii="Courier New" w:hAnsi="Courier New" w:cs="Courier New"/>
                <w:color w:val="000000"/>
                <w:lang w:eastAsia="de-DE"/>
              </w:rPr>
              <w:t>NR_TriggerEventId_Type</w:t>
            </w:r>
            <w:proofErr w:type="spellEnd"/>
            <w:r w:rsidR="00FD6D76" w:rsidRPr="00FD6D76">
              <w:rPr>
                <w:rFonts w:ascii="Courier New" w:hAnsi="Courier New" w:cs="Courier New"/>
                <w:color w:val="000000"/>
                <w:lang w:eastAsia="de-DE"/>
              </w:rPr>
              <w:t xml:space="preserve"> cs_38508_EventA3_</w:t>
            </w:r>
            <w:proofErr w:type="gramStart"/>
            <w:r w:rsidR="00FD6D76" w:rsidRPr="00FD6D76">
              <w:rPr>
                <w:rFonts w:ascii="Courier New" w:hAnsi="Courier New" w:cs="Courier New"/>
                <w:color w:val="000000"/>
                <w:lang w:eastAsia="de-DE"/>
              </w:rPr>
              <w:t>RSRQ(</w:t>
            </w:r>
            <w:proofErr w:type="spellStart"/>
            <w:proofErr w:type="gramEnd"/>
            <w:r w:rsidR="00FD6D76" w:rsidRPr="00FD6D76">
              <w:rPr>
                <w:rFonts w:ascii="Courier New" w:hAnsi="Courier New" w:cs="Courier New"/>
                <w:color w:val="000000"/>
                <w:lang w:eastAsia="de-DE"/>
              </w:rPr>
              <w:t>MeasTriggerQuantityOffset.rsrq</w:t>
            </w:r>
            <w:proofErr w:type="spellEnd"/>
            <w:r w:rsidR="00FD6D76" w:rsidRPr="00FD6D7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FD6D76" w:rsidRPr="00FD6D76">
              <w:rPr>
                <w:rFonts w:ascii="Courier New" w:hAnsi="Courier New" w:cs="Courier New"/>
                <w:color w:val="000000"/>
                <w:lang w:eastAsia="de-DE"/>
              </w:rPr>
              <w:t>p_Thres</w:t>
            </w:r>
            <w:proofErr w:type="spellEnd"/>
            <w:r w:rsidR="00FD6D76" w:rsidRPr="00FD6D76">
              <w:rPr>
                <w:rFonts w:ascii="Courier New" w:hAnsi="Courier New" w:cs="Courier New"/>
                <w:color w:val="000000"/>
                <w:lang w:eastAsia="de-DE"/>
              </w:rPr>
              <w:t>, //@sic R5-202630, R5s200872 sic@</w:t>
            </w:r>
          </w:p>
          <w:p w:rsidR="00FD6D76" w:rsidRPr="00FD6D76" w:rsidRDefault="00FD6D76" w:rsidP="00FD6D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D6D7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Hysteresis </w:t>
            </w:r>
            <w:proofErr w:type="spellStart"/>
            <w:r w:rsidRPr="00FD6D76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FD6D76">
              <w:rPr>
                <w:rFonts w:ascii="Courier New" w:hAnsi="Courier New" w:cs="Courier New"/>
                <w:color w:val="000000"/>
                <w:lang w:eastAsia="de-DE"/>
              </w:rPr>
              <w:t>Hysteresis</w:t>
            </w:r>
            <w:proofErr w:type="spellEnd"/>
            <w:r w:rsidRPr="00FD6D7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D6D76">
              <w:rPr>
                <w:rFonts w:ascii="Courier New" w:hAnsi="Courier New" w:cs="Courier New"/>
                <w:color w:val="000000"/>
                <w:lang w:eastAsia="de-DE"/>
              </w:rPr>
              <w:t>= 4</w:t>
            </w:r>
          </w:p>
          <w:p w:rsidR="00FD6D76" w:rsidRPr="00FD6D76" w:rsidRDefault="00FD6D76" w:rsidP="00FD6D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D6D7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) :=</w:t>
            </w:r>
          </w:p>
          <w:p w:rsidR="00FD6D76" w:rsidRPr="00FD6D76" w:rsidRDefault="00FD6D76" w:rsidP="00FD6D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D6D76">
              <w:rPr>
                <w:rFonts w:ascii="Courier New" w:hAnsi="Courier New" w:cs="Courier New"/>
                <w:color w:val="000000"/>
                <w:lang w:eastAsia="de-DE"/>
              </w:rPr>
              <w:t xml:space="preserve">   /* @status    APPROVED (NR5GC) */</w:t>
            </w:r>
          </w:p>
          <w:p w:rsidR="002C2496" w:rsidRPr="00455951" w:rsidRDefault="00FD6D76" w:rsidP="00FD6D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D6D76">
              <w:rPr>
                <w:rFonts w:ascii="Courier New" w:hAnsi="Courier New" w:cs="Courier New"/>
                <w:color w:val="000000"/>
                <w:lang w:eastAsia="de-DE"/>
              </w:rPr>
              <w:t xml:space="preserve">   cs_38508_EventA3(</w:t>
            </w:r>
            <w:proofErr w:type="spellStart"/>
            <w:r w:rsidRPr="00FD6D76">
              <w:rPr>
                <w:rFonts w:ascii="Courier New" w:hAnsi="Courier New" w:cs="Courier New"/>
                <w:color w:val="000000"/>
                <w:lang w:eastAsia="de-DE"/>
              </w:rPr>
              <w:t>p_Thres</w:t>
            </w:r>
            <w:proofErr w:type="spellEnd"/>
            <w:r w:rsidRPr="00FD6D7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D6D76">
              <w:rPr>
                <w:rFonts w:ascii="Courier New" w:hAnsi="Courier New" w:cs="Courier New"/>
                <w:color w:val="000000"/>
                <w:lang w:eastAsia="de-DE"/>
              </w:rPr>
              <w:t>p_Hysteresis</w:t>
            </w:r>
            <w:proofErr w:type="spellEnd"/>
            <w:r w:rsidRPr="00FD6D76">
              <w:rPr>
                <w:rFonts w:ascii="Courier New" w:hAnsi="Courier New" w:cs="Courier New"/>
                <w:color w:val="000000"/>
                <w:lang w:eastAsia="de-DE"/>
              </w:rPr>
              <w:t>, ms320, false);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26" w:rsidRPr="00AB1A26" w:rsidRDefault="00187C4B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</w:t>
            </w:r>
            <w:proofErr w:type="spellStart"/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>NR_TriggerEventId_Type</w:t>
            </w:r>
            <w:proofErr w:type="spellEnd"/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cs_38508_EventA3_</w:t>
            </w:r>
            <w:proofErr w:type="gramStart"/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>RSRQ(</w:t>
            </w:r>
            <w:proofErr w:type="spellStart"/>
            <w:proofErr w:type="gramEnd"/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>MeasTriggerQuantityOffset.rsrq</w:t>
            </w:r>
            <w:proofErr w:type="spellEnd"/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>p_Thres</w:t>
            </w:r>
            <w:proofErr w:type="spellEnd"/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>, //@sic R5-202630, R5s200872 sic@</w:t>
            </w:r>
          </w:p>
          <w:p w:rsidR="00AB1A26" w:rsidRPr="00AB1A26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Hysteresis </w:t>
            </w:r>
            <w:proofErr w:type="spellStart"/>
            <w:r w:rsidRPr="00AB1A26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B1A26">
              <w:rPr>
                <w:rFonts w:ascii="Courier New" w:hAnsi="Courier New" w:cs="Courier New"/>
                <w:color w:val="000000"/>
                <w:lang w:eastAsia="de-DE"/>
              </w:rPr>
              <w:t>Hysteresis</w:t>
            </w:r>
            <w:proofErr w:type="spellEnd"/>
            <w:r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B1A26">
              <w:rPr>
                <w:rFonts w:ascii="Courier New" w:hAnsi="Courier New" w:cs="Courier New"/>
                <w:color w:val="000000"/>
                <w:lang w:eastAsia="de-DE"/>
              </w:rPr>
              <w:t>= 4</w:t>
            </w:r>
          </w:p>
          <w:p w:rsidR="00AB1A26" w:rsidRPr="00AB1A26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) :=</w:t>
            </w:r>
          </w:p>
          <w:p w:rsidR="00AB1A26" w:rsidRPr="00AB1A26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AB1A26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* @status    APPROVED (NR5GC) */ </w:t>
            </w:r>
          </w:p>
          <w:p w:rsidR="00AB1A26" w:rsidRPr="00AB1A26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B1A26" w:rsidRPr="0091778C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bookmarkStart w:id="34" w:name="_GoBack"/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eventA</w:t>
            </w:r>
            <w:proofErr w:type="gramStart"/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 :</w:t>
            </w:r>
            <w:proofErr w:type="gramEnd"/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</w:p>
          <w:p w:rsidR="00AB1A26" w:rsidRPr="0091778C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a3_</w:t>
            </w:r>
            <w:proofErr w:type="gramStart"/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Offset  :</w:t>
            </w:r>
            <w:proofErr w:type="gramEnd"/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</w:p>
          <w:p w:rsidR="00AB1A26" w:rsidRPr="0091778C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proofErr w:type="gramStart"/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rsrq</w:t>
            </w:r>
            <w:proofErr w:type="spellEnd"/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p_Thres</w:t>
            </w:r>
            <w:proofErr w:type="spellEnd"/>
          </w:p>
          <w:p w:rsidR="00AB1A26" w:rsidRPr="0091778C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},</w:t>
            </w:r>
          </w:p>
          <w:p w:rsidR="00AB1A26" w:rsidRPr="0091778C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proofErr w:type="gramStart"/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reportOnLeave</w:t>
            </w:r>
            <w:proofErr w:type="spellEnd"/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false,</w:t>
            </w:r>
          </w:p>
          <w:p w:rsidR="00AB1A26" w:rsidRPr="0091778C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gramStart"/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hysteresis :</w:t>
            </w:r>
            <w:proofErr w:type="gramEnd"/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p_Hysteresis</w:t>
            </w:r>
            <w:proofErr w:type="spellEnd"/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:rsidR="00AB1A26" w:rsidRPr="0091778C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proofErr w:type="gramStart"/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timeToTrigger</w:t>
            </w:r>
            <w:proofErr w:type="spellEnd"/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ms320,</w:t>
            </w:r>
          </w:p>
          <w:p w:rsidR="00AB1A26" w:rsidRPr="0091778C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proofErr w:type="gramStart"/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useAllowedCellList</w:t>
            </w:r>
            <w:proofErr w:type="spellEnd"/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false</w:t>
            </w:r>
          </w:p>
          <w:bookmarkEnd w:id="34"/>
          <w:p w:rsidR="00AB1A26" w:rsidRPr="00AB1A26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:rsidR="00FB0A08" w:rsidRPr="006D35E4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}; //WA#WI=1027421</w:t>
            </w:r>
          </w:p>
        </w:tc>
      </w:tr>
    </w:tbl>
    <w:p w:rsidR="00F96833" w:rsidRDefault="00F96833" w:rsidP="009F1B11">
      <w:pPr>
        <w:pStyle w:val="berschrift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26C2" w:rsidRDefault="007526C2">
      <w:r>
        <w:separator/>
      </w:r>
    </w:p>
  </w:endnote>
  <w:endnote w:type="continuationSeparator" w:id="0">
    <w:p w:rsidR="007526C2" w:rsidRDefault="00752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3C91" w:rsidRDefault="00C73C9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3C91" w:rsidRDefault="00C73C9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3C91" w:rsidRDefault="00C73C9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26C2" w:rsidRDefault="007526C2">
      <w:r>
        <w:separator/>
      </w:r>
    </w:p>
  </w:footnote>
  <w:footnote w:type="continuationSeparator" w:id="0">
    <w:p w:rsidR="007526C2" w:rsidRDefault="00752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C73C91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73C91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C73C91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73C91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C73C91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73C91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C73C91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73C91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Kopfzeile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C73C91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73C91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C73C91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73C91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13"/>
  </w:num>
  <w:num w:numId="5">
    <w:abstractNumId w:val="10"/>
  </w:num>
  <w:num w:numId="6">
    <w:abstractNumId w:val="11"/>
  </w:num>
  <w:num w:numId="7">
    <w:abstractNumId w:val="4"/>
  </w:num>
  <w:num w:numId="8">
    <w:abstractNumId w:val="12"/>
  </w:num>
  <w:num w:numId="9">
    <w:abstractNumId w:val="5"/>
  </w:num>
  <w:num w:numId="10">
    <w:abstractNumId w:val="8"/>
  </w:num>
  <w:num w:numId="11">
    <w:abstractNumId w:val="0"/>
  </w:num>
  <w:num w:numId="12">
    <w:abstractNumId w:val="3"/>
  </w:num>
  <w:num w:numId="13">
    <w:abstractNumId w:val="14"/>
  </w:num>
  <w:num w:numId="14">
    <w:abstractNumId w:val="1"/>
  </w:num>
  <w:num w:numId="15">
    <w:abstractNumId w:val="9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31C"/>
    <w:rsid w:val="00173835"/>
    <w:rsid w:val="001748D6"/>
    <w:rsid w:val="00176185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688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0237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0FB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6C2"/>
    <w:rsid w:val="007528D9"/>
    <w:rsid w:val="00755B36"/>
    <w:rsid w:val="00755C92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4E4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B37"/>
    <w:rsid w:val="00AE441F"/>
    <w:rsid w:val="00AE75FD"/>
    <w:rsid w:val="00AE7895"/>
    <w:rsid w:val="00AE7B1B"/>
    <w:rsid w:val="00AF0DBE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2942"/>
    <w:rsid w:val="00B92A7D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CB2"/>
    <w:rsid w:val="00C72ED8"/>
    <w:rsid w:val="00C73C91"/>
    <w:rsid w:val="00C74D7B"/>
    <w:rsid w:val="00C77243"/>
    <w:rsid w:val="00C77298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215F"/>
    <w:rsid w:val="00D82982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35F1"/>
    <w:rsid w:val="00EE3A6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53E3"/>
    <w:rsid w:val="00F054B9"/>
    <w:rsid w:val="00F06779"/>
    <w:rsid w:val="00F0717D"/>
    <w:rsid w:val="00F11469"/>
    <w:rsid w:val="00F11B42"/>
    <w:rsid w:val="00F12C50"/>
    <w:rsid w:val="00F12FF5"/>
    <w:rsid w:val="00F14AAE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707"/>
    <w:rsid w:val="00F44B1A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340A77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E77B87"/>
    <w:rPr>
      <w:rFonts w:ascii="Arial" w:hAnsi="Arial"/>
      <w:sz w:val="32"/>
      <w:lang w:val="en-GB" w:eastAsia="en-US"/>
    </w:rPr>
  </w:style>
  <w:style w:type="character" w:styleId="Fett">
    <w:name w:val="Strong"/>
    <w:uiPriority w:val="22"/>
    <w:qFormat/>
    <w:rsid w:val="00B76E16"/>
    <w:rPr>
      <w:b/>
      <w:bCs/>
    </w:rPr>
  </w:style>
  <w:style w:type="table" w:styleId="Tabellenraster">
    <w:name w:val="Table Grid"/>
    <w:basedOn w:val="NormaleTabelle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B75C71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C73C9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A3324-02B9-47C3-ADDC-843F70B07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687</Words>
  <Characters>4334</Characters>
  <Application>Microsoft Office Word</Application>
  <DocSecurity>0</DocSecurity>
  <Lines>36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5011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MB</cp:lastModifiedBy>
  <cp:revision>3</cp:revision>
  <cp:lastPrinted>1900-01-01T00:00:00Z</cp:lastPrinted>
  <dcterms:created xsi:type="dcterms:W3CDTF">2022-11-29T15:51:00Z</dcterms:created>
  <dcterms:modified xsi:type="dcterms:W3CDTF">2022-11-29T16:24:00Z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2022-11-23T14:10:27Z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82a2cee3-48b1-452a-bd81-c4cb50a16818</vt:lpwstr>
  </property>
  <property fmtid="{D5CDD505-2E9C-101B-9397-08002B2CF9AE}" pid="28" name="MSIP_Label_9764cdcd-3664-4d05-9615-7cbf65a4f0a8_ContentBits">
    <vt:lpwstr>0</vt:lpwstr>
  </property>
</Properties>
</file>