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1AA3CA" w14:textId="2A449F2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DE1CC8">
          <w:rPr>
            <w:b/>
            <w:i/>
            <w:noProof/>
            <w:sz w:val="28"/>
          </w:rPr>
          <w:t>132</w:t>
        </w:r>
        <w:r w:rsidR="00D63815">
          <w:rPr>
            <w:b/>
            <w:i/>
            <w:noProof/>
            <w:sz w:val="28"/>
          </w:rPr>
          <w:t>6</w:t>
        </w:r>
      </w:fldSimple>
    </w:p>
    <w:p w14:paraId="210A5493" w14:textId="77777777" w:rsidR="00745C21" w:rsidRDefault="00D04185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D041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0678E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D63815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D04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129E86" w:rsidR="001E41F3" w:rsidRDefault="00BE4A9F" w:rsidP="00423AB6">
            <w:pPr>
              <w:pStyle w:val="CRCoverPage"/>
              <w:spacing w:after="0"/>
              <w:rPr>
                <w:noProof/>
              </w:rPr>
            </w:pPr>
            <w:r w:rsidRPr="00BE4A9F">
              <w:t>EN-DC FR1 : Addition of Rel-16 RRC test case 8.2.4.1.1.</w:t>
            </w:r>
            <w:r w:rsidR="00D63815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C26EB" w:rsidR="001E41F3" w:rsidRDefault="00445272" w:rsidP="000B166E">
            <w:pPr>
              <w:pStyle w:val="CRCoverPage"/>
              <w:spacing w:after="0"/>
              <w:rPr>
                <w:noProof/>
              </w:rPr>
            </w:pPr>
            <w:r w:rsidRPr="00445272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2734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8B560F">
              <w:rPr>
                <w:noProof/>
              </w:rPr>
              <w:t>1-</w:t>
            </w:r>
            <w:r w:rsidR="0044527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30D9C5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45272">
              <w:t>8.2.4.1.1.</w:t>
            </w:r>
            <w:r w:rsidR="00D63815">
              <w:t>6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445272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 w:rsidR="00495888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3C8A1F5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873442">
              <w:t>8.2.4.1.1.6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293DD" w:rsidR="004D7D01" w:rsidRDefault="0044527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8.2.4.1.1.</w:t>
            </w:r>
            <w:r w:rsidR="00D63815">
              <w:t>6.ENDC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15D2A8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F5251" w:rsidR="004D7D01" w:rsidRDefault="0044527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B4268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003152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0CEB7A4" w14:textId="5ABCCC47" w:rsidR="0061414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1414A" w:rsidRPr="00246FEF">
        <w:rPr>
          <w:rFonts w:cs="Arial"/>
          <w:iCs/>
        </w:rPr>
        <w:t>Table of Contents</w:t>
      </w:r>
      <w:r w:rsidR="0061414A">
        <w:tab/>
      </w:r>
      <w:r w:rsidR="0061414A">
        <w:fldChar w:fldCharType="begin"/>
      </w:r>
      <w:r w:rsidR="0061414A">
        <w:instrText xml:space="preserve"> PAGEREF _Toc120031526 \h </w:instrText>
      </w:r>
      <w:r w:rsidR="0061414A">
        <w:fldChar w:fldCharType="separate"/>
      </w:r>
      <w:r w:rsidR="0061414A">
        <w:t>2</w:t>
      </w:r>
      <w:r w:rsidR="0061414A">
        <w:fldChar w:fldCharType="end"/>
      </w:r>
    </w:p>
    <w:p w14:paraId="7567FA9F" w14:textId="06D51E57" w:rsidR="0061414A" w:rsidRDefault="0061414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FE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_Toc120031527 \h </w:instrText>
      </w:r>
      <w:r>
        <w:fldChar w:fldCharType="separate"/>
      </w:r>
      <w:r>
        <w:t>3</w:t>
      </w:r>
      <w:r>
        <w:fldChar w:fldCharType="end"/>
      </w:r>
    </w:p>
    <w:p w14:paraId="3106A31E" w14:textId="08A6B0A5" w:rsidR="0061414A" w:rsidRDefault="0061414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FE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FE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_Toc120031528 \h </w:instrText>
      </w:r>
      <w:r>
        <w:fldChar w:fldCharType="separate"/>
      </w:r>
      <w:r>
        <w:t>3</w:t>
      </w:r>
      <w:r>
        <w:fldChar w:fldCharType="end"/>
      </w:r>
    </w:p>
    <w:p w14:paraId="66AC8B64" w14:textId="21858454" w:rsidR="0061414A" w:rsidRDefault="0061414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FE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F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_Toc120031529 \h </w:instrText>
      </w:r>
      <w:r>
        <w:fldChar w:fldCharType="separate"/>
      </w:r>
      <w:r>
        <w:t>3</w:t>
      </w:r>
      <w:r>
        <w:fldChar w:fldCharType="end"/>
      </w:r>
    </w:p>
    <w:p w14:paraId="046C5ED6" w14:textId="4A5A6EE6" w:rsidR="0061414A" w:rsidRDefault="0061414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FE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FEF">
        <w:rPr>
          <w:b/>
          <w:lang w:val="pt-BR"/>
        </w:rPr>
        <w:t xml:space="preserve">Change </w:t>
      </w:r>
      <w:r w:rsidRPr="00246FEF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_Toc120031530 \h </w:instrText>
      </w:r>
      <w:r>
        <w:fldChar w:fldCharType="separate"/>
      </w:r>
      <w:r>
        <w:t>3</w:t>
      </w:r>
      <w:r>
        <w:fldChar w:fldCharType="end"/>
      </w:r>
    </w:p>
    <w:p w14:paraId="4C7EF39C" w14:textId="04305D07" w:rsidR="0061414A" w:rsidRDefault="0061414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FEF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FEF">
        <w:rPr>
          <w:b/>
          <w:lang w:val="pt-BR"/>
        </w:rPr>
        <w:t xml:space="preserve">Change </w:t>
      </w:r>
      <w:r w:rsidRPr="00246FEF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_Toc120031531 \h </w:instrText>
      </w:r>
      <w:r>
        <w:fldChar w:fldCharType="separate"/>
      </w:r>
      <w:r>
        <w:t>4</w:t>
      </w:r>
      <w:r>
        <w:fldChar w:fldCharType="end"/>
      </w:r>
    </w:p>
    <w:p w14:paraId="3D548688" w14:textId="7A89E1F6" w:rsidR="0061414A" w:rsidRDefault="0061414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FE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FE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_Toc120031532 \h </w:instrText>
      </w:r>
      <w:r>
        <w:fldChar w:fldCharType="separate"/>
      </w:r>
      <w:r>
        <w:t>5</w:t>
      </w:r>
      <w:r>
        <w:fldChar w:fldCharType="end"/>
      </w:r>
    </w:p>
    <w:p w14:paraId="6EB9E798" w14:textId="69155231" w:rsidR="0061414A" w:rsidRDefault="0061414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FE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FE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_Toc120031533 \h </w:instrText>
      </w:r>
      <w:r>
        <w:fldChar w:fldCharType="separate"/>
      </w:r>
      <w:r>
        <w:t>5</w:t>
      </w:r>
      <w:r>
        <w:fldChar w:fldCharType="end"/>
      </w:r>
    </w:p>
    <w:p w14:paraId="6CF6AA67" w14:textId="7FEF11AD" w:rsidR="0061414A" w:rsidRDefault="0061414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FE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FEF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_Toc120031534 \h </w:instrText>
      </w:r>
      <w:r>
        <w:fldChar w:fldCharType="separate"/>
      </w:r>
      <w:r>
        <w:t>5</w:t>
      </w:r>
      <w:r>
        <w:fldChar w:fldCharType="end"/>
      </w:r>
    </w:p>
    <w:p w14:paraId="4DF418BE" w14:textId="3897FDED" w:rsidR="0061414A" w:rsidRDefault="0061414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FE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FE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_Toc120031535 \h </w:instrText>
      </w:r>
      <w:r>
        <w:fldChar w:fldCharType="separate"/>
      </w:r>
      <w:r>
        <w:t>5</w:t>
      </w:r>
      <w:r>
        <w:fldChar w:fldCharType="end"/>
      </w:r>
    </w:p>
    <w:p w14:paraId="325A0C2F" w14:textId="28661D7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0031527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636062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74529">
        <w:t>8.2.4.1.1.</w:t>
      </w:r>
      <w:r w:rsidR="0061414A">
        <w:t>6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274529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0031528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1530C16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74529">
        <w:t>8.2.4.1.1.</w:t>
      </w:r>
      <w:r w:rsidR="0061414A">
        <w:t>6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2DAC4DA6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0031529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2C3F2E7E" w14:textId="77777777" w:rsidR="005C46C5" w:rsidRDefault="00CF6BA7" w:rsidP="005C46C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t xml:space="preserve"> </w:t>
      </w:r>
      <w:bookmarkStart w:id="9" w:name="_Toc106975634"/>
      <w:bookmarkStart w:id="10" w:name="_Toc109680267"/>
      <w:bookmarkStart w:id="11" w:name="_Toc120031530"/>
      <w:r w:rsidR="005C46C5">
        <w:rPr>
          <w:b/>
          <w:lang w:val="pt-BR"/>
        </w:rPr>
        <w:t xml:space="preserve">Change </w:t>
      </w:r>
      <w:bookmarkEnd w:id="9"/>
      <w:r w:rsidR="005C46C5">
        <w:rPr>
          <w:b/>
          <w:lang w:val="en-US"/>
        </w:rPr>
        <w:t>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46C5" w14:paraId="22D11425" w14:textId="77777777" w:rsidTr="009949C7">
        <w:trPr>
          <w:trHeight w:val="447"/>
        </w:trPr>
        <w:tc>
          <w:tcPr>
            <w:tcW w:w="1985" w:type="dxa"/>
          </w:tcPr>
          <w:p w14:paraId="0EE750B9" w14:textId="77777777" w:rsidR="005C46C5" w:rsidRDefault="005C46C5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B107E7B" w14:textId="35703E0F" w:rsidR="005C46C5" w:rsidRDefault="00A50CE4" w:rsidP="009949C7">
            <w:pPr>
              <w:spacing w:after="0"/>
            </w:pPr>
            <w:proofErr w:type="spellStart"/>
            <w:r>
              <w:t>f_GetTestcaseAttrib_Eutra_Release</w:t>
            </w:r>
            <w:proofErr w:type="spellEnd"/>
            <w:r>
              <w:t>()</w:t>
            </w:r>
          </w:p>
        </w:tc>
      </w:tr>
      <w:tr w:rsidR="005C46C5" w14:paraId="3EB82CC5" w14:textId="77777777" w:rsidTr="009949C7">
        <w:trPr>
          <w:trHeight w:val="452"/>
        </w:trPr>
        <w:tc>
          <w:tcPr>
            <w:tcW w:w="1985" w:type="dxa"/>
          </w:tcPr>
          <w:p w14:paraId="49FE92A7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68B36E" w14:textId="2F6610D2" w:rsidR="005C46C5" w:rsidRPr="00FA46AD" w:rsidRDefault="008C189A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</w:t>
            </w:r>
            <w:r w:rsidR="0029333C">
              <w:rPr>
                <w:rFonts w:eastAsia="SimSun" w:cs="Arial"/>
                <w:color w:val="000000"/>
                <w:lang w:eastAsia="zh-CN"/>
              </w:rPr>
              <w:t xml:space="preserve">is testing Rel-16 conformance requirements for NR not for EUTRA. 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For EUTRA </w:t>
            </w:r>
            <w:r w:rsidR="00316B79">
              <w:rPr>
                <w:rFonts w:eastAsia="SimSun" w:cs="Arial"/>
                <w:color w:val="000000"/>
                <w:lang w:eastAsia="zh-CN"/>
              </w:rPr>
              <w:t>RAT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 the UE is only required to comply </w:t>
            </w:r>
            <w:proofErr w:type="gramStart"/>
            <w:r w:rsidR="009C4E5A">
              <w:rPr>
                <w:rFonts w:eastAsia="SimSun" w:cs="Arial"/>
                <w:color w:val="000000"/>
                <w:lang w:eastAsia="zh-CN"/>
              </w:rPr>
              <w:t>to</w:t>
            </w:r>
            <w:proofErr w:type="gramEnd"/>
            <w:r w:rsidR="009C4E5A">
              <w:rPr>
                <w:rFonts w:eastAsia="SimSun" w:cs="Arial"/>
                <w:color w:val="000000"/>
                <w:lang w:eastAsia="zh-CN"/>
              </w:rPr>
              <w:t xml:space="preserve"> Rel-15 for EN-DC configuration.</w:t>
            </w:r>
          </w:p>
        </w:tc>
      </w:tr>
      <w:tr w:rsidR="005C46C5" w14:paraId="6F2961A1" w14:textId="77777777" w:rsidTr="009949C7">
        <w:tc>
          <w:tcPr>
            <w:tcW w:w="1985" w:type="dxa"/>
          </w:tcPr>
          <w:p w14:paraId="3A9A690B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0BC9EEA" w14:textId="7616A798" w:rsidR="005C46C5" w:rsidRPr="00FA46AD" w:rsidRDefault="009C4E5A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="00266EE5">
              <w:rPr>
                <w:lang w:val="en-SG"/>
              </w:rPr>
              <w:t>required EUTRA release to Rel-15 for this test case.</w:t>
            </w:r>
          </w:p>
        </w:tc>
      </w:tr>
      <w:tr w:rsidR="005C46C5" w14:paraId="7ACC44FF" w14:textId="77777777" w:rsidTr="009949C7">
        <w:tc>
          <w:tcPr>
            <w:tcW w:w="1985" w:type="dxa"/>
          </w:tcPr>
          <w:p w14:paraId="21934989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78E3EA" w14:textId="1B3AB784" w:rsidR="005C46C5" w:rsidRDefault="00A50CE4" w:rsidP="009949C7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TestcaseProperties.ttcn</w:t>
            </w:r>
            <w:proofErr w:type="spellEnd"/>
          </w:p>
        </w:tc>
      </w:tr>
      <w:tr w:rsidR="005C46C5" w14:paraId="44B5EEA5" w14:textId="77777777" w:rsidTr="009949C7">
        <w:tc>
          <w:tcPr>
            <w:tcW w:w="1985" w:type="dxa"/>
          </w:tcPr>
          <w:p w14:paraId="097FE54C" w14:textId="77777777" w:rsidR="005C46C5" w:rsidRPr="001A42CB" w:rsidRDefault="005C46C5" w:rsidP="009949C7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1A42CB">
              <w:rPr>
                <w:rFonts w:ascii="Arial" w:hAnsi="Arial"/>
                <w:b/>
                <w:highlight w:val="red"/>
              </w:rPr>
              <w:t>MCC160 Comment</w:t>
            </w:r>
          </w:p>
        </w:tc>
        <w:tc>
          <w:tcPr>
            <w:tcW w:w="7654" w:type="dxa"/>
          </w:tcPr>
          <w:p w14:paraId="0A8C556D" w14:textId="7AA70519" w:rsidR="005C46C5" w:rsidRPr="001A42CB" w:rsidRDefault="001A42CB" w:rsidP="009949C7">
            <w:pPr>
              <w:rPr>
                <w:rFonts w:ascii="Arial" w:hAnsi="Arial"/>
                <w:highlight w:val="red"/>
              </w:rPr>
            </w:pPr>
            <w:r w:rsidRPr="001A42CB">
              <w:rPr>
                <w:rFonts w:ascii="Arial" w:hAnsi="Arial"/>
                <w:highlight w:val="red"/>
              </w:rPr>
              <w:t>Not needed, already implemented in 22wk37</w:t>
            </w:r>
          </w:p>
        </w:tc>
      </w:tr>
    </w:tbl>
    <w:p w14:paraId="129104B0" w14:textId="77777777" w:rsidR="005C46C5" w:rsidRDefault="005C46C5" w:rsidP="005C46C5"/>
    <w:p w14:paraId="606D981F" w14:textId="77777777" w:rsidR="005C46C5" w:rsidRPr="00570959" w:rsidRDefault="005C46C5" w:rsidP="005C46C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21DA8C84" w14:textId="77777777" w:rsidTr="009949C7">
        <w:tc>
          <w:tcPr>
            <w:tcW w:w="9855" w:type="dxa"/>
          </w:tcPr>
          <w:p w14:paraId="7DCF2879" w14:textId="77777777" w:rsidR="00670381" w:rsidRDefault="00670381" w:rsidP="00670381">
            <w:pPr>
              <w:spacing w:after="0"/>
            </w:pPr>
            <w:r>
              <w:t xml:space="preserve">function </w:t>
            </w:r>
            <w:proofErr w:type="spellStart"/>
            <w:r>
              <w:t>f_GetTestcaseAttrib_Eutra_Release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0F50B075" w14:textId="77777777" w:rsidR="00670381" w:rsidRDefault="00670381" w:rsidP="00670381">
            <w:pPr>
              <w:spacing w:after="0"/>
            </w:pPr>
            <w:r>
              <w:t xml:space="preserve">  {</w:t>
            </w:r>
          </w:p>
          <w:p w14:paraId="258E2DC8" w14:textId="77777777" w:rsidR="00670381" w:rsidRDefault="00670381" w:rsidP="00670381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5A7F0AC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56CC5153" w14:textId="4AFA20FD" w:rsidR="00670381" w:rsidRDefault="00670381" w:rsidP="00670381">
            <w:pPr>
              <w:spacing w:after="0"/>
            </w:pPr>
            <w:r>
              <w:t xml:space="preserve">      case ("TC_8_2_4_1_1_</w:t>
            </w:r>
            <w:r w:rsidR="0061414A">
              <w:t>6</w:t>
            </w:r>
            <w:r>
              <w:t>_ENDC") { return "</w:t>
            </w:r>
            <w:r w:rsidRPr="00670381">
              <w:rPr>
                <w:highlight w:val="yellow"/>
              </w:rPr>
              <w:t>rel_16</w:t>
            </w:r>
            <w:r>
              <w:t>"; }</w:t>
            </w:r>
          </w:p>
          <w:p w14:paraId="7758B45E" w14:textId="77777777" w:rsidR="00670381" w:rsidRDefault="00670381" w:rsidP="00670381">
            <w:pPr>
              <w:spacing w:after="0"/>
            </w:pPr>
            <w:r>
              <w:t>……………………..</w:t>
            </w:r>
          </w:p>
          <w:p w14:paraId="210C6479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73774634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648A1F2A" w14:textId="41CD2756" w:rsidR="005C46C5" w:rsidRDefault="00670381" w:rsidP="00670381">
            <w:pPr>
              <w:spacing w:after="0"/>
            </w:pPr>
            <w:r>
              <w:t xml:space="preserve">  }</w:t>
            </w:r>
          </w:p>
        </w:tc>
      </w:tr>
    </w:tbl>
    <w:p w14:paraId="584D59E6" w14:textId="77777777" w:rsidR="005C46C5" w:rsidRDefault="005C46C5" w:rsidP="005C46C5"/>
    <w:p w14:paraId="2A7EC45E" w14:textId="77777777" w:rsidR="005C46C5" w:rsidRPr="00BC25DD" w:rsidRDefault="005C46C5" w:rsidP="005C46C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72FFCF5E" w14:textId="77777777" w:rsidTr="009949C7">
        <w:tc>
          <w:tcPr>
            <w:tcW w:w="9855" w:type="dxa"/>
          </w:tcPr>
          <w:p w14:paraId="766ADE30" w14:textId="77777777" w:rsidR="00670381" w:rsidRDefault="00670381" w:rsidP="00670381">
            <w:pPr>
              <w:spacing w:after="0"/>
            </w:pPr>
            <w:r>
              <w:t xml:space="preserve">function </w:t>
            </w:r>
            <w:proofErr w:type="spellStart"/>
            <w:r>
              <w:t>f_GetTestcaseAttrib_Eutra_Release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7CDAD05E" w14:textId="77777777" w:rsidR="00670381" w:rsidRDefault="00670381" w:rsidP="00670381">
            <w:pPr>
              <w:spacing w:after="0"/>
            </w:pPr>
            <w:r>
              <w:t xml:space="preserve">  {</w:t>
            </w:r>
          </w:p>
          <w:p w14:paraId="7178ACF1" w14:textId="77777777" w:rsidR="00670381" w:rsidRDefault="00670381" w:rsidP="00670381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3D8F911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47BCE1DD" w14:textId="6EB4C13A" w:rsidR="00670381" w:rsidRDefault="00670381" w:rsidP="00670381">
            <w:pPr>
              <w:spacing w:after="0"/>
            </w:pPr>
            <w:r>
              <w:t xml:space="preserve">      case ("TC_8_2_4_1_1_</w:t>
            </w:r>
            <w:r w:rsidR="0061414A">
              <w:t>6</w:t>
            </w:r>
            <w:r>
              <w:t>_ENDC") { return "</w:t>
            </w:r>
            <w:r w:rsidRPr="00670381">
              <w:rPr>
                <w:highlight w:val="yellow"/>
              </w:rPr>
              <w:t>rel_16</w:t>
            </w:r>
            <w:r>
              <w:t>"; }</w:t>
            </w:r>
          </w:p>
          <w:p w14:paraId="3431A6F7" w14:textId="77777777" w:rsidR="00670381" w:rsidRDefault="00670381" w:rsidP="00670381">
            <w:pPr>
              <w:spacing w:after="0"/>
            </w:pPr>
            <w:r>
              <w:lastRenderedPageBreak/>
              <w:t>……………………..</w:t>
            </w:r>
          </w:p>
          <w:p w14:paraId="6FDF16BD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5C7835A9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00CFE5FC" w14:textId="0AAF8EE8" w:rsidR="005C46C5" w:rsidRDefault="00670381" w:rsidP="00670381">
            <w:r>
              <w:t xml:space="preserve">  }</w:t>
            </w:r>
          </w:p>
          <w:p w14:paraId="42B69F08" w14:textId="77777777" w:rsidR="005C46C5" w:rsidRDefault="005C46C5" w:rsidP="009949C7"/>
        </w:tc>
      </w:tr>
    </w:tbl>
    <w:p w14:paraId="5AC3502B" w14:textId="77777777" w:rsidR="005C46C5" w:rsidRDefault="005C46C5" w:rsidP="005C46C5"/>
    <w:p w14:paraId="64CB03A8" w14:textId="03210FF7" w:rsidR="00BC25DD" w:rsidRDefault="00BC25DD" w:rsidP="00BC25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20031531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25DD" w14:paraId="22B423F0" w14:textId="77777777" w:rsidTr="009949C7">
        <w:trPr>
          <w:trHeight w:val="447"/>
        </w:trPr>
        <w:tc>
          <w:tcPr>
            <w:tcW w:w="1985" w:type="dxa"/>
          </w:tcPr>
          <w:p w14:paraId="5B58261C" w14:textId="77777777" w:rsidR="00BC25DD" w:rsidRDefault="00BC25DD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FBAF775" w14:textId="43ADB0F1" w:rsidR="00BC25DD" w:rsidRDefault="002409E7" w:rsidP="009949C7">
            <w:pPr>
              <w:spacing w:after="0"/>
            </w:pPr>
            <w:proofErr w:type="spellStart"/>
            <w:r>
              <w:t>f_GetTestcaseAttrib_NR_Release</w:t>
            </w:r>
            <w:proofErr w:type="spellEnd"/>
            <w:r>
              <w:t>()</w:t>
            </w:r>
          </w:p>
        </w:tc>
      </w:tr>
      <w:tr w:rsidR="00BC25DD" w14:paraId="2C62203D" w14:textId="77777777" w:rsidTr="009949C7">
        <w:trPr>
          <w:trHeight w:val="452"/>
        </w:trPr>
        <w:tc>
          <w:tcPr>
            <w:tcW w:w="1985" w:type="dxa"/>
          </w:tcPr>
          <w:p w14:paraId="73D37F4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C5F559" w14:textId="26342D91" w:rsidR="00BC25DD" w:rsidRPr="00FA46AD" w:rsidRDefault="00BC25DD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is testing Rel-16 conformance requirements for NR not for EUTRA. </w:t>
            </w:r>
          </w:p>
        </w:tc>
      </w:tr>
      <w:tr w:rsidR="00BC25DD" w14:paraId="1867C3A3" w14:textId="77777777" w:rsidTr="009949C7">
        <w:tc>
          <w:tcPr>
            <w:tcW w:w="1985" w:type="dxa"/>
          </w:tcPr>
          <w:p w14:paraId="4B7B93E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E52921" w14:textId="6628460A" w:rsidR="00BC25DD" w:rsidRPr="00FA46AD" w:rsidRDefault="002409E7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Return “rel_16” for this test case (instead of in </w:t>
            </w:r>
            <w:proofErr w:type="spellStart"/>
            <w:r>
              <w:t>f_GetTestcaseAttrib_Eutra_Release</w:t>
            </w:r>
            <w:proofErr w:type="spellEnd"/>
            <w:r>
              <w:t>(), see change 1)</w:t>
            </w:r>
          </w:p>
        </w:tc>
      </w:tr>
      <w:tr w:rsidR="00BC25DD" w14:paraId="3CE7F2A3" w14:textId="77777777" w:rsidTr="009949C7">
        <w:tc>
          <w:tcPr>
            <w:tcW w:w="1985" w:type="dxa"/>
          </w:tcPr>
          <w:p w14:paraId="5FC9063A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00B9E2" w14:textId="77777777" w:rsidR="00BC25DD" w:rsidRDefault="00BC25DD" w:rsidP="009949C7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TestcaseProperties.ttcn</w:t>
            </w:r>
            <w:proofErr w:type="spellEnd"/>
          </w:p>
        </w:tc>
      </w:tr>
      <w:tr w:rsidR="00BC25DD" w14:paraId="491BF3B8" w14:textId="77777777" w:rsidTr="009949C7">
        <w:tc>
          <w:tcPr>
            <w:tcW w:w="1985" w:type="dxa"/>
          </w:tcPr>
          <w:p w14:paraId="29542165" w14:textId="77777777" w:rsidR="00BC25DD" w:rsidRPr="00FE67AF" w:rsidRDefault="00BC25DD" w:rsidP="00994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E67A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B91F2CA" w14:textId="36C7DE80" w:rsidR="00BC25DD" w:rsidRPr="00FE67AF" w:rsidRDefault="00FE67AF" w:rsidP="009949C7">
            <w:pPr>
              <w:rPr>
                <w:rFonts w:ascii="Arial" w:hAnsi="Arial"/>
                <w:highlight w:val="cyan"/>
              </w:rPr>
            </w:pPr>
            <w:r w:rsidRPr="00FE67AF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061A67F" w14:textId="77777777" w:rsidR="00BC25DD" w:rsidRDefault="00BC25DD" w:rsidP="00BC25DD"/>
    <w:p w14:paraId="4D3D2902" w14:textId="77777777" w:rsidR="00BC25DD" w:rsidRPr="00570959" w:rsidRDefault="00BC25DD" w:rsidP="00BC25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140EF0CF" w14:textId="77777777" w:rsidTr="009949C7">
        <w:tc>
          <w:tcPr>
            <w:tcW w:w="9855" w:type="dxa"/>
          </w:tcPr>
          <w:p w14:paraId="3F1EEC10" w14:textId="77777777" w:rsidR="00827F35" w:rsidRDefault="00827F35" w:rsidP="00827F35">
            <w:pPr>
              <w:spacing w:after="0"/>
            </w:pPr>
            <w:r>
              <w:t xml:space="preserve">  function </w:t>
            </w:r>
            <w:proofErr w:type="spellStart"/>
            <w:r>
              <w:t>f_GetTestcaseAttrib_NR_Release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205304F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2BF1774E" w14:textId="77777777" w:rsidR="00827F35" w:rsidRDefault="00827F35" w:rsidP="00827F35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697AB86F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24027702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0D9C44CC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3F07FB02" w14:textId="77777777" w:rsidR="00827F35" w:rsidRDefault="00827F35" w:rsidP="00827F35">
            <w:pPr>
              <w:spacing w:after="0"/>
            </w:pPr>
            <w:r>
              <w:t xml:space="preserve">      case ("TC_7_1_1_12_4_3_ENDC") { return "rel_16"; }</w:t>
            </w:r>
          </w:p>
          <w:p w14:paraId="30355EB5" w14:textId="77777777" w:rsidR="00827F35" w:rsidRDefault="00827F35" w:rsidP="00827F35">
            <w:pPr>
              <w:spacing w:after="0"/>
            </w:pPr>
            <w:r>
              <w:t xml:space="preserve">      case ("TC_7_1_1_4_1_5_ENDC") { return "rel_16"; }</w:t>
            </w:r>
          </w:p>
          <w:p w14:paraId="0A7F1D93" w14:textId="77777777" w:rsidR="00827F35" w:rsidRDefault="00827F35" w:rsidP="00827F35">
            <w:pPr>
              <w:spacing w:after="0"/>
            </w:pPr>
            <w:r>
              <w:t xml:space="preserve">      case ("TC_7_1_1_4_2_6_ENDC") { return "rel_16"; }</w:t>
            </w:r>
          </w:p>
          <w:p w14:paraId="499E3F62" w14:textId="77777777" w:rsidR="00827F35" w:rsidRDefault="00827F35" w:rsidP="00827F35">
            <w:pPr>
              <w:spacing w:after="0"/>
            </w:pPr>
            <w:r>
              <w:t xml:space="preserve">      case ("TC_8_2_3_18_1_ENDC") { return "rel_16"; }</w:t>
            </w:r>
          </w:p>
          <w:p w14:paraId="56F2682B" w14:textId="77777777" w:rsidR="00827F35" w:rsidRDefault="00827F35" w:rsidP="00827F35">
            <w:pPr>
              <w:spacing w:after="0"/>
            </w:pPr>
            <w:r>
              <w:t xml:space="preserve">      case ("TC_8_2_3_18_2_ENDC") { return "rel_16"; }</w:t>
            </w:r>
          </w:p>
          <w:p w14:paraId="2C932419" w14:textId="77777777" w:rsidR="00827F35" w:rsidRDefault="00827F35" w:rsidP="00827F35">
            <w:pPr>
              <w:spacing w:after="0"/>
            </w:pPr>
            <w:r>
              <w:t xml:space="preserve">      case ("TC_8_2_3_18_3_ENDC") { return "rel_16"; }</w:t>
            </w:r>
          </w:p>
          <w:p w14:paraId="23DC8AD5" w14:textId="77777777" w:rsidR="00827F35" w:rsidRDefault="00827F35" w:rsidP="00827F35">
            <w:pPr>
              <w:spacing w:after="0"/>
            </w:pPr>
            <w:r>
              <w:t xml:space="preserve">    }</w:t>
            </w:r>
          </w:p>
          <w:p w14:paraId="5EC6C63F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7DFE988" w14:textId="0AB059EC" w:rsidR="00BC25DD" w:rsidRDefault="00827F35" w:rsidP="00827F35">
            <w:pPr>
              <w:spacing w:after="0"/>
            </w:pPr>
            <w:r>
              <w:t xml:space="preserve">  }</w:t>
            </w:r>
          </w:p>
        </w:tc>
      </w:tr>
    </w:tbl>
    <w:p w14:paraId="1C38E5FB" w14:textId="77777777" w:rsidR="00BC25DD" w:rsidRDefault="00BC25DD" w:rsidP="00BC25DD"/>
    <w:p w14:paraId="4DDB8B2D" w14:textId="77777777" w:rsidR="00BC25DD" w:rsidRDefault="00BC25DD" w:rsidP="00BC25DD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6226A311" w14:textId="77777777" w:rsidTr="009949C7">
        <w:tc>
          <w:tcPr>
            <w:tcW w:w="9855" w:type="dxa"/>
          </w:tcPr>
          <w:p w14:paraId="4DF727FC" w14:textId="77777777" w:rsidR="00827F35" w:rsidRDefault="00827F35" w:rsidP="00827F35">
            <w:pPr>
              <w:spacing w:after="0"/>
            </w:pPr>
            <w:r>
              <w:t xml:space="preserve">  function </w:t>
            </w:r>
            <w:proofErr w:type="spellStart"/>
            <w:r>
              <w:t>f_GetTestcaseAttrib_NR_Release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1DC5C0D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4682FCB3" w14:textId="77777777" w:rsidR="00827F35" w:rsidRDefault="00827F35" w:rsidP="00827F35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2A2532A6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7014D90D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6AD7C440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7290C741" w14:textId="77777777" w:rsidR="00827F35" w:rsidRDefault="00827F35" w:rsidP="00827F35">
            <w:pPr>
              <w:spacing w:after="0"/>
            </w:pPr>
            <w:r>
              <w:t xml:space="preserve">      case ("TC_7_1_1_12_4_3_ENDC") { return "rel_16"; }</w:t>
            </w:r>
          </w:p>
          <w:p w14:paraId="3738FA21" w14:textId="77777777" w:rsidR="00827F35" w:rsidRDefault="00827F35" w:rsidP="00827F35">
            <w:pPr>
              <w:spacing w:after="0"/>
            </w:pPr>
            <w:r>
              <w:t xml:space="preserve">      case ("TC_7_1_1_4_1_5_ENDC") { return "rel_16"; }</w:t>
            </w:r>
          </w:p>
          <w:p w14:paraId="1FE0A506" w14:textId="77777777" w:rsidR="00827F35" w:rsidRDefault="00827F35" w:rsidP="00827F35">
            <w:pPr>
              <w:spacing w:after="0"/>
            </w:pPr>
            <w:r>
              <w:t xml:space="preserve">      case ("TC_7_1_1_4_2_6_ENDC") { return "rel_16"; }</w:t>
            </w:r>
          </w:p>
          <w:p w14:paraId="08279347" w14:textId="77777777" w:rsidR="00827F35" w:rsidRDefault="00827F35" w:rsidP="00827F35">
            <w:pPr>
              <w:spacing w:after="0"/>
            </w:pPr>
            <w:r>
              <w:t xml:space="preserve">      case ("TC_8_2_3_18_1_ENDC") { return "rel_16"; }</w:t>
            </w:r>
          </w:p>
          <w:p w14:paraId="7149B1D4" w14:textId="77777777" w:rsidR="00827F35" w:rsidRDefault="00827F35" w:rsidP="00827F35">
            <w:pPr>
              <w:spacing w:after="0"/>
            </w:pPr>
            <w:r>
              <w:t xml:space="preserve">      case ("TC_8_2_3_18_2_ENDC") { return "rel_16"; }</w:t>
            </w:r>
          </w:p>
          <w:p w14:paraId="33380435" w14:textId="4BF2646A" w:rsidR="00827F35" w:rsidRDefault="00827F35" w:rsidP="00827F35">
            <w:pPr>
              <w:spacing w:after="0"/>
            </w:pPr>
            <w:r>
              <w:t xml:space="preserve">      case ("TC_8_2_3_18_3_ENDC") { return "rel_16"; }</w:t>
            </w:r>
          </w:p>
          <w:p w14:paraId="2D031358" w14:textId="07D5231C" w:rsidR="00827F35" w:rsidRDefault="00827F35" w:rsidP="00827F35">
            <w:pPr>
              <w:spacing w:after="0"/>
            </w:pPr>
            <w:r>
              <w:t xml:space="preserve">      </w:t>
            </w:r>
            <w:r w:rsidRPr="00827F35">
              <w:rPr>
                <w:highlight w:val="yellow"/>
              </w:rPr>
              <w:t>case ("TC_8_2_4_1_1_</w:t>
            </w:r>
            <w:r w:rsidR="0061414A">
              <w:rPr>
                <w:highlight w:val="yellow"/>
              </w:rPr>
              <w:t>6</w:t>
            </w:r>
            <w:r w:rsidRPr="00827F35">
              <w:rPr>
                <w:highlight w:val="yellow"/>
              </w:rPr>
              <w:t>_ENDC") { return "rel_16"; }</w:t>
            </w:r>
          </w:p>
          <w:p w14:paraId="07063834" w14:textId="77777777" w:rsidR="00827F35" w:rsidRDefault="00827F35" w:rsidP="00827F35">
            <w:pPr>
              <w:spacing w:after="0"/>
            </w:pPr>
            <w:r>
              <w:t xml:space="preserve">    }</w:t>
            </w:r>
          </w:p>
          <w:p w14:paraId="14A6D94B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5900BEE" w14:textId="5FEAC0C6" w:rsidR="00BC25DD" w:rsidRDefault="00827F35" w:rsidP="00827F35">
            <w:r>
              <w:t xml:space="preserve">  }</w:t>
            </w:r>
          </w:p>
        </w:tc>
      </w:tr>
    </w:tbl>
    <w:p w14:paraId="7F4ABBCF" w14:textId="77777777" w:rsidR="00BC25DD" w:rsidRDefault="00BC25DD" w:rsidP="00BC25DD"/>
    <w:p w14:paraId="339E769A" w14:textId="77777777" w:rsidR="001F230F" w:rsidRDefault="001F230F" w:rsidP="0015040D">
      <w:bookmarkStart w:id="13" w:name="_GoBack"/>
      <w:bookmarkEnd w:id="13"/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22434493"/>
      <w:bookmarkStart w:id="15" w:name="_Toc295288970"/>
      <w:bookmarkStart w:id="16" w:name="_Toc325725665"/>
      <w:bookmarkStart w:id="17" w:name="_Toc120031532"/>
      <w:r w:rsidRPr="00854C55">
        <w:rPr>
          <w:rFonts w:cs="Arial"/>
          <w:b/>
        </w:rPr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17"/>
    </w:p>
    <w:p w14:paraId="7A367498" w14:textId="6444CFDC" w:rsidR="00662A05" w:rsidRPr="00662A05" w:rsidRDefault="00662A05" w:rsidP="00662A05">
      <w:pPr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r w:rsidRPr="00662A05">
        <w:rPr>
          <w:rFonts w:cs="Arial"/>
        </w:rPr>
        <w:t xml:space="preserve">The test case was executed on </w:t>
      </w:r>
      <w:r w:rsidR="00F64111">
        <w:rPr>
          <w:rFonts w:cs="Arial"/>
        </w:rPr>
        <w:t>EN-DC band combination</w:t>
      </w:r>
      <w:r w:rsidR="00F64111" w:rsidRPr="00F64111">
        <w:t xml:space="preserve"> </w:t>
      </w:r>
      <w:r w:rsidR="00F64111" w:rsidRPr="00F64111">
        <w:rPr>
          <w:rFonts w:cs="Arial"/>
        </w:rPr>
        <w:t>1A_n78C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0031533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120031534"/>
      <w:bookmarkStart w:id="23" w:name="_Hlk120026754"/>
      <w:r>
        <w:rPr>
          <w:rFonts w:cs="Arial"/>
          <w:b/>
        </w:rPr>
        <w:t>MediaTek MT6879</w:t>
      </w:r>
      <w:bookmarkEnd w:id="22"/>
    </w:p>
    <w:bookmarkEnd w:id="23"/>
    <w:p w14:paraId="29B59B52" w14:textId="2B189CC8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130E601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81D8B">
        <w:t>8_2_4_1_1_</w:t>
      </w:r>
      <w:r w:rsidR="0061414A">
        <w:t>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0B059AF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981D8B">
        <w:rPr>
          <w:rFonts w:cs="Arial"/>
        </w:rPr>
        <w:t>8_2_4_1_1_</w:t>
      </w:r>
      <w:r w:rsidR="0061414A">
        <w:rPr>
          <w:rFonts w:cs="Arial"/>
        </w:rPr>
        <w:t>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120031535"/>
      <w:r w:rsidRPr="002D3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2D2B41F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CE0F7F">
              <w:rPr>
                <w:rFonts w:cs="Arial"/>
                <w:b/>
                <w:sz w:val="18"/>
              </w:rPr>
              <w:t>1</w:t>
            </w:r>
            <w:r w:rsidR="00B86113">
              <w:rPr>
                <w:rFonts w:cs="Arial"/>
                <w:b/>
                <w:sz w:val="18"/>
              </w:rPr>
              <w:t>32</w:t>
            </w:r>
            <w:r w:rsidR="0061414A">
              <w:rPr>
                <w:rFonts w:cs="Arial"/>
                <w:b/>
                <w:sz w:val="18"/>
              </w:rPr>
              <w:t>7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B86113">
              <w:rPr>
                <w:rFonts w:cs="Arial"/>
                <w:b/>
                <w:sz w:val="18"/>
              </w:rPr>
              <w:t>EN-DC</w:t>
            </w:r>
            <w:r w:rsidR="00CE0F7F" w:rsidRPr="00CE0F7F">
              <w:rPr>
                <w:rFonts w:cs="Arial"/>
                <w:b/>
                <w:sz w:val="18"/>
              </w:rPr>
              <w:t xml:space="preserve"> FR1 : </w:t>
            </w:r>
            <w:r w:rsidR="00075B9F">
              <w:rPr>
                <w:rFonts w:cs="Arial"/>
                <w:b/>
                <w:sz w:val="18"/>
              </w:rPr>
              <w:t>Supporting information for a</w:t>
            </w:r>
            <w:r w:rsidR="00CE0F7F" w:rsidRPr="00CE0F7F">
              <w:rPr>
                <w:rFonts w:cs="Arial"/>
                <w:b/>
                <w:sz w:val="18"/>
              </w:rPr>
              <w:t>ddition of</w:t>
            </w:r>
            <w:r w:rsidR="00B86113">
              <w:rPr>
                <w:rFonts w:cs="Arial"/>
                <w:b/>
                <w:sz w:val="18"/>
              </w:rPr>
              <w:t xml:space="preserve"> EN-DC </w:t>
            </w:r>
            <w:r w:rsidR="0091086A">
              <w:rPr>
                <w:rFonts w:cs="Arial"/>
                <w:b/>
                <w:sz w:val="18"/>
              </w:rPr>
              <w:t>RRC Rel-16 test case 8.2.4.1.1.</w:t>
            </w:r>
            <w:r w:rsidR="0061414A">
              <w:rPr>
                <w:rFonts w:cs="Arial"/>
                <w:b/>
                <w:sz w:val="18"/>
              </w:rPr>
              <w:t>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12526" w14:textId="77777777" w:rsidR="00807460" w:rsidRDefault="00807460">
      <w:r>
        <w:separator/>
      </w:r>
    </w:p>
  </w:endnote>
  <w:endnote w:type="continuationSeparator" w:id="0">
    <w:p w14:paraId="2919B308" w14:textId="77777777" w:rsidR="00807460" w:rsidRDefault="0080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2A3FD" w14:textId="77777777" w:rsidR="00807460" w:rsidRDefault="00807460">
      <w:r>
        <w:separator/>
      </w:r>
    </w:p>
  </w:footnote>
  <w:footnote w:type="continuationSeparator" w:id="0">
    <w:p w14:paraId="275EE6D6" w14:textId="77777777" w:rsidR="00807460" w:rsidRDefault="00807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4"/>
  </w:num>
  <w:num w:numId="8">
    <w:abstractNumId w:val="1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6"/>
  </w:num>
  <w:num w:numId="12">
    <w:abstractNumId w:val="0"/>
  </w:num>
  <w:num w:numId="13">
    <w:abstractNumId w:val="3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8F"/>
    <w:rsid w:val="00007D89"/>
    <w:rsid w:val="00015316"/>
    <w:rsid w:val="00022E4A"/>
    <w:rsid w:val="00023D78"/>
    <w:rsid w:val="00045EBF"/>
    <w:rsid w:val="00062540"/>
    <w:rsid w:val="00075B9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10B45"/>
    <w:rsid w:val="00145D43"/>
    <w:rsid w:val="001461F1"/>
    <w:rsid w:val="0015040D"/>
    <w:rsid w:val="00153191"/>
    <w:rsid w:val="00173BE9"/>
    <w:rsid w:val="00192C46"/>
    <w:rsid w:val="00197742"/>
    <w:rsid w:val="001A08B3"/>
    <w:rsid w:val="001A42CB"/>
    <w:rsid w:val="001A7B60"/>
    <w:rsid w:val="001B52F0"/>
    <w:rsid w:val="001B7A65"/>
    <w:rsid w:val="001D46C8"/>
    <w:rsid w:val="001E41F3"/>
    <w:rsid w:val="001E790C"/>
    <w:rsid w:val="001F230F"/>
    <w:rsid w:val="002313D0"/>
    <w:rsid w:val="002409E7"/>
    <w:rsid w:val="0026004D"/>
    <w:rsid w:val="002640DD"/>
    <w:rsid w:val="00266EE5"/>
    <w:rsid w:val="00274529"/>
    <w:rsid w:val="00275D12"/>
    <w:rsid w:val="00284FEB"/>
    <w:rsid w:val="002860C4"/>
    <w:rsid w:val="0029333C"/>
    <w:rsid w:val="002B5741"/>
    <w:rsid w:val="002C103D"/>
    <w:rsid w:val="002E472E"/>
    <w:rsid w:val="00305409"/>
    <w:rsid w:val="00316B79"/>
    <w:rsid w:val="003353AB"/>
    <w:rsid w:val="003364F8"/>
    <w:rsid w:val="003609EF"/>
    <w:rsid w:val="0036231A"/>
    <w:rsid w:val="00374DD4"/>
    <w:rsid w:val="00383141"/>
    <w:rsid w:val="0038527D"/>
    <w:rsid w:val="003D3824"/>
    <w:rsid w:val="003E00D3"/>
    <w:rsid w:val="003E1A36"/>
    <w:rsid w:val="00410371"/>
    <w:rsid w:val="00423AB6"/>
    <w:rsid w:val="004242F1"/>
    <w:rsid w:val="00444216"/>
    <w:rsid w:val="00445272"/>
    <w:rsid w:val="004511AB"/>
    <w:rsid w:val="004523EE"/>
    <w:rsid w:val="00457F71"/>
    <w:rsid w:val="00491E2E"/>
    <w:rsid w:val="00495888"/>
    <w:rsid w:val="00495D31"/>
    <w:rsid w:val="004B75B7"/>
    <w:rsid w:val="004C652C"/>
    <w:rsid w:val="004D2755"/>
    <w:rsid w:val="004D7D01"/>
    <w:rsid w:val="004F1599"/>
    <w:rsid w:val="005047B0"/>
    <w:rsid w:val="005141D9"/>
    <w:rsid w:val="0051580D"/>
    <w:rsid w:val="00547111"/>
    <w:rsid w:val="00564DEC"/>
    <w:rsid w:val="00570959"/>
    <w:rsid w:val="00574A7C"/>
    <w:rsid w:val="00587FB5"/>
    <w:rsid w:val="00592D74"/>
    <w:rsid w:val="00595373"/>
    <w:rsid w:val="005972AE"/>
    <w:rsid w:val="005C46C5"/>
    <w:rsid w:val="005D5B00"/>
    <w:rsid w:val="005E2C44"/>
    <w:rsid w:val="00601DEF"/>
    <w:rsid w:val="00611656"/>
    <w:rsid w:val="0061414A"/>
    <w:rsid w:val="00621188"/>
    <w:rsid w:val="006257ED"/>
    <w:rsid w:val="00653DE4"/>
    <w:rsid w:val="00661417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B46FB"/>
    <w:rsid w:val="006E21FB"/>
    <w:rsid w:val="006F0E64"/>
    <w:rsid w:val="006F7A50"/>
    <w:rsid w:val="00736AE7"/>
    <w:rsid w:val="0074508C"/>
    <w:rsid w:val="00745C21"/>
    <w:rsid w:val="00785AFF"/>
    <w:rsid w:val="00792342"/>
    <w:rsid w:val="00796FF1"/>
    <w:rsid w:val="007977A8"/>
    <w:rsid w:val="007A5263"/>
    <w:rsid w:val="007B1E12"/>
    <w:rsid w:val="007B512A"/>
    <w:rsid w:val="007C2097"/>
    <w:rsid w:val="007D6A07"/>
    <w:rsid w:val="007E0BF4"/>
    <w:rsid w:val="007E198F"/>
    <w:rsid w:val="007F7259"/>
    <w:rsid w:val="008040A8"/>
    <w:rsid w:val="00807460"/>
    <w:rsid w:val="008279FA"/>
    <w:rsid w:val="00827F35"/>
    <w:rsid w:val="008626E7"/>
    <w:rsid w:val="00870EE7"/>
    <w:rsid w:val="00873442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F3789"/>
    <w:rsid w:val="008F686C"/>
    <w:rsid w:val="0091086A"/>
    <w:rsid w:val="009148DE"/>
    <w:rsid w:val="009161B0"/>
    <w:rsid w:val="00926037"/>
    <w:rsid w:val="00941E30"/>
    <w:rsid w:val="009420C1"/>
    <w:rsid w:val="00954EDD"/>
    <w:rsid w:val="00962443"/>
    <w:rsid w:val="009777D9"/>
    <w:rsid w:val="00981D8B"/>
    <w:rsid w:val="00991A36"/>
    <w:rsid w:val="00991B88"/>
    <w:rsid w:val="00993018"/>
    <w:rsid w:val="00997B26"/>
    <w:rsid w:val="009A5753"/>
    <w:rsid w:val="009A579D"/>
    <w:rsid w:val="009B4549"/>
    <w:rsid w:val="009C4E5A"/>
    <w:rsid w:val="009E3297"/>
    <w:rsid w:val="009F734F"/>
    <w:rsid w:val="00A20BFD"/>
    <w:rsid w:val="00A246B6"/>
    <w:rsid w:val="00A277A1"/>
    <w:rsid w:val="00A47E70"/>
    <w:rsid w:val="00A50CE4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86113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4A9F"/>
    <w:rsid w:val="00BE718A"/>
    <w:rsid w:val="00BF081D"/>
    <w:rsid w:val="00C02433"/>
    <w:rsid w:val="00C60BD0"/>
    <w:rsid w:val="00C66BA2"/>
    <w:rsid w:val="00C777AD"/>
    <w:rsid w:val="00C870F6"/>
    <w:rsid w:val="00C95985"/>
    <w:rsid w:val="00CB7009"/>
    <w:rsid w:val="00CB71F7"/>
    <w:rsid w:val="00CC2AD8"/>
    <w:rsid w:val="00CC5026"/>
    <w:rsid w:val="00CC68D0"/>
    <w:rsid w:val="00CE0F7F"/>
    <w:rsid w:val="00CE4FAC"/>
    <w:rsid w:val="00CF4DE2"/>
    <w:rsid w:val="00CF6BA7"/>
    <w:rsid w:val="00D03F9A"/>
    <w:rsid w:val="00D04185"/>
    <w:rsid w:val="00D06D51"/>
    <w:rsid w:val="00D24991"/>
    <w:rsid w:val="00D50255"/>
    <w:rsid w:val="00D52B60"/>
    <w:rsid w:val="00D63815"/>
    <w:rsid w:val="00D66520"/>
    <w:rsid w:val="00D84AE9"/>
    <w:rsid w:val="00DE1CC8"/>
    <w:rsid w:val="00DE34CF"/>
    <w:rsid w:val="00E13F3D"/>
    <w:rsid w:val="00E34898"/>
    <w:rsid w:val="00E70962"/>
    <w:rsid w:val="00E75219"/>
    <w:rsid w:val="00EB09B7"/>
    <w:rsid w:val="00EB605B"/>
    <w:rsid w:val="00EE7D7C"/>
    <w:rsid w:val="00F20210"/>
    <w:rsid w:val="00F21F8C"/>
    <w:rsid w:val="00F25D98"/>
    <w:rsid w:val="00F2700A"/>
    <w:rsid w:val="00F300FB"/>
    <w:rsid w:val="00F33300"/>
    <w:rsid w:val="00F33E10"/>
    <w:rsid w:val="00F62238"/>
    <w:rsid w:val="00F64111"/>
    <w:rsid w:val="00F96B9B"/>
    <w:rsid w:val="00FB6386"/>
    <w:rsid w:val="00FC2058"/>
    <w:rsid w:val="00FC64D3"/>
    <w:rsid w:val="00FC66A7"/>
    <w:rsid w:val="00FC7EE6"/>
    <w:rsid w:val="00FE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0EF13-F95A-436F-A13D-0B155A024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966</Words>
  <Characters>5510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2022-11-30T14:08:00Z</dcterms:created>
  <dcterms:modified xsi:type="dcterms:W3CDTF">2022-11-30T14:26:00Z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