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0F983F9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991A36">
          <w:rPr>
            <w:b/>
            <w:i/>
            <w:noProof/>
            <w:sz w:val="28"/>
          </w:rPr>
          <w:t>1</w:t>
        </w:r>
        <w:r w:rsidR="007E0BF4">
          <w:rPr>
            <w:b/>
            <w:i/>
            <w:noProof/>
            <w:sz w:val="28"/>
          </w:rPr>
          <w:t>2</w:t>
        </w:r>
        <w:r w:rsidR="008B560F">
          <w:rPr>
            <w:b/>
            <w:i/>
            <w:noProof/>
            <w:sz w:val="28"/>
          </w:rPr>
          <w:t>51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70D84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8B560F"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38527D">
                <w:rPr>
                  <w:b/>
                  <w:noProof/>
                  <w:sz w:val="28"/>
                </w:rPr>
                <w:t>4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629B72" w:rsidR="001E41F3" w:rsidRDefault="0068290A" w:rsidP="00423AB6">
            <w:pPr>
              <w:pStyle w:val="CRCoverPage"/>
              <w:spacing w:after="0"/>
              <w:rPr>
                <w:noProof/>
              </w:rPr>
            </w:pPr>
            <w:r w:rsidRPr="0068290A">
              <w:t>NR5GC FR1 : Addition of 5GMM Rel-16 RACS test case 9.1.9.</w:t>
            </w:r>
            <w:r w:rsidR="008B560F">
              <w:t>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ADEC7" w:rsidR="001E41F3" w:rsidRDefault="007E198F" w:rsidP="000B16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4523EE" w:rsidRPr="004523EE">
              <w:rPr>
                <w:noProof/>
              </w:rPr>
              <w:t>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5454A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154A4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523EE">
              <w:t>9.1.9.</w:t>
            </w:r>
            <w:r w:rsidR="008B560F">
              <w:t>6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 w:rsidR="00495888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B662752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4523EE">
              <w:t>9.1.9.</w:t>
            </w:r>
            <w:r w:rsidR="008B560F">
              <w:t>6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32B24" w:rsidR="004D7D01" w:rsidRDefault="004523EE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</w:t>
            </w:r>
            <w:r w:rsidR="008B560F">
              <w:t>6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C4A6CC" w:rsidR="004D7D01" w:rsidRDefault="0015319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3FC052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10F15B" w:rsidR="004D7D01" w:rsidRDefault="00153191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 R5-226409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118301084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14:paraId="01D6C915" w14:textId="2139E6BB" w:rsidR="00153191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53191" w:rsidRPr="005E7B76">
        <w:rPr>
          <w:rFonts w:cs="Arial"/>
          <w:iCs/>
        </w:rPr>
        <w:t>Table of Contents</w:t>
      </w:r>
      <w:r w:rsidR="00153191">
        <w:tab/>
      </w:r>
      <w:r w:rsidR="00153191">
        <w:fldChar w:fldCharType="begin"/>
      </w:r>
      <w:r w:rsidR="00153191">
        <w:instrText xml:space="preserve"> PAGEREF _Toc118301084 \h </w:instrText>
      </w:r>
      <w:r w:rsidR="00153191">
        <w:fldChar w:fldCharType="separate"/>
      </w:r>
      <w:r w:rsidR="00153191">
        <w:t>2</w:t>
      </w:r>
      <w:r w:rsidR="00153191">
        <w:fldChar w:fldCharType="end"/>
      </w:r>
    </w:p>
    <w:p w14:paraId="27ECD929" w14:textId="4E2B02A4" w:rsidR="00153191" w:rsidRDefault="00153191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E7B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_Toc118301085 \h </w:instrText>
      </w:r>
      <w:r>
        <w:fldChar w:fldCharType="separate"/>
      </w:r>
      <w:r>
        <w:t>3</w:t>
      </w:r>
      <w:r>
        <w:fldChar w:fldCharType="end"/>
      </w:r>
    </w:p>
    <w:p w14:paraId="4453CC05" w14:textId="02FDD04D" w:rsidR="00153191" w:rsidRDefault="00153191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5E7B76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5E7B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_Toc118301086 \h </w:instrText>
      </w:r>
      <w:r>
        <w:fldChar w:fldCharType="separate"/>
      </w:r>
      <w:r>
        <w:t>3</w:t>
      </w:r>
      <w:r>
        <w:fldChar w:fldCharType="end"/>
      </w:r>
    </w:p>
    <w:p w14:paraId="5DC6A94A" w14:textId="36D28C29" w:rsidR="00153191" w:rsidRDefault="00153191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E7B76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E7B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_Toc118301087 \h </w:instrText>
      </w:r>
      <w:r>
        <w:fldChar w:fldCharType="separate"/>
      </w:r>
      <w:r>
        <w:t>3</w:t>
      </w:r>
      <w:r>
        <w:fldChar w:fldCharType="end"/>
      </w:r>
    </w:p>
    <w:p w14:paraId="2959750B" w14:textId="6EC5087C" w:rsidR="00153191" w:rsidRDefault="00153191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_Toc118301088 \h </w:instrText>
      </w:r>
      <w:r>
        <w:fldChar w:fldCharType="separate"/>
      </w:r>
      <w:r>
        <w:t>3</w:t>
      </w:r>
      <w:r>
        <w:fldChar w:fldCharType="end"/>
      </w:r>
    </w:p>
    <w:p w14:paraId="67EBF5D2" w14:textId="1C3CF914" w:rsidR="00153191" w:rsidRDefault="00153191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>
        <w:t>2.2 Change 2</w:t>
      </w:r>
      <w:r>
        <w:tab/>
      </w:r>
      <w:r>
        <w:fldChar w:fldCharType="begin"/>
      </w:r>
      <w:r>
        <w:instrText xml:space="preserve"> PAGEREF _Toc118301089 \h </w:instrText>
      </w:r>
      <w:r>
        <w:fldChar w:fldCharType="separate"/>
      </w:r>
      <w:r>
        <w:t>5</w:t>
      </w:r>
      <w:r>
        <w:fldChar w:fldCharType="end"/>
      </w:r>
    </w:p>
    <w:p w14:paraId="6242566C" w14:textId="49A8DAC8" w:rsidR="00153191" w:rsidRDefault="00153191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_Toc118301090 \h </w:instrText>
      </w:r>
      <w:r>
        <w:fldChar w:fldCharType="separate"/>
      </w:r>
      <w:r>
        <w:t>7</w:t>
      </w:r>
      <w:r>
        <w:fldChar w:fldCharType="end"/>
      </w:r>
    </w:p>
    <w:p w14:paraId="25FA64F9" w14:textId="1F3E4D36" w:rsidR="00153191" w:rsidRDefault="00153191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_Toc118301091 \h </w:instrText>
      </w:r>
      <w:r>
        <w:fldChar w:fldCharType="separate"/>
      </w:r>
      <w:r>
        <w:t>8</w:t>
      </w:r>
      <w:r>
        <w:fldChar w:fldCharType="end"/>
      </w:r>
    </w:p>
    <w:p w14:paraId="120061FA" w14:textId="5A881420" w:rsidR="00153191" w:rsidRDefault="00153191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5E7B76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5E7B76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_Toc118301092 \h </w:instrText>
      </w:r>
      <w:r>
        <w:fldChar w:fldCharType="separate"/>
      </w:r>
      <w:r>
        <w:t>8</w:t>
      </w:r>
      <w:r>
        <w:fldChar w:fldCharType="end"/>
      </w:r>
    </w:p>
    <w:p w14:paraId="33BB6C2B" w14:textId="01814B9B" w:rsidR="00153191" w:rsidRDefault="00153191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5E7B76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5E7B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_Toc118301093 \h </w:instrText>
      </w:r>
      <w:r>
        <w:fldChar w:fldCharType="separate"/>
      </w:r>
      <w:r>
        <w:t>8</w:t>
      </w:r>
      <w:r>
        <w:fldChar w:fldCharType="end"/>
      </w:r>
    </w:p>
    <w:p w14:paraId="325A0C2F" w14:textId="383177E0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8301085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6AF1D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4523EE">
        <w:t>9.1.9.</w:t>
      </w:r>
      <w:r w:rsidR="008B560F">
        <w:t>6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8301086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0741DBF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C60BD0">
        <w:t>9.1.9.</w:t>
      </w:r>
      <w:r w:rsidR="008B560F">
        <w:t>6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16DB23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95888" w:rsidRPr="00495888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2DAC4DA6" w:rsidR="00007D89" w:rsidRDefault="00007D89" w:rsidP="00FC2058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8301087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4DAAD972" w14:textId="6F48F330" w:rsidR="008B560F" w:rsidRDefault="008B560F" w:rsidP="008B560F">
      <w:pPr>
        <w:pStyle w:val="2"/>
      </w:pPr>
      <w:bookmarkStart w:id="9" w:name="_Toc118301088"/>
      <w:r>
        <w:t>2.1 Change 1</w:t>
      </w:r>
      <w:bookmarkEnd w:id="9"/>
    </w:p>
    <w:p w14:paraId="2E64DB08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2FAA1696" w14:textId="77777777" w:rsidTr="00DA2966">
        <w:trPr>
          <w:trHeight w:val="447"/>
        </w:trPr>
        <w:tc>
          <w:tcPr>
            <w:tcW w:w="1985" w:type="dxa"/>
          </w:tcPr>
          <w:p w14:paraId="6E339BF8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4CF35FA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CB1036">
              <w:rPr>
                <w:rFonts w:ascii="Courier New" w:hAnsi="Courier New" w:cs="Courier New"/>
              </w:rPr>
              <w:t>f_TC_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CB1036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CB1036">
              <w:rPr>
                <w:rFonts w:ascii="Courier New" w:hAnsi="Courier New" w:cs="Courier New"/>
              </w:rPr>
              <w:t>_6_NR5GC</w:t>
            </w:r>
          </w:p>
        </w:tc>
      </w:tr>
      <w:tr w:rsidR="008B560F" w14:paraId="738285BA" w14:textId="77777777" w:rsidTr="00DA2966">
        <w:trPr>
          <w:trHeight w:val="452"/>
        </w:trPr>
        <w:tc>
          <w:tcPr>
            <w:tcW w:w="1985" w:type="dxa"/>
          </w:tcPr>
          <w:p w14:paraId="2B314ED0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00D481C1" w14:textId="5771C9BF" w:rsidR="008B560F" w:rsidRPr="00652F20" w:rsidRDefault="00110B45" w:rsidP="00110B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SRB2  is not established during the test body so postamble signalling will use SRB1</w:t>
            </w:r>
          </w:p>
        </w:tc>
      </w:tr>
      <w:tr w:rsidR="008B560F" w14:paraId="7361FD06" w14:textId="77777777" w:rsidTr="00DA2966">
        <w:tc>
          <w:tcPr>
            <w:tcW w:w="1985" w:type="dxa"/>
          </w:tcPr>
          <w:p w14:paraId="71512EB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19D8772" w14:textId="164F2F50" w:rsidR="008B560F" w:rsidRPr="00BB6AB8" w:rsidRDefault="00110B45" w:rsidP="00110B45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noProof/>
              </w:rPr>
              <w:t>Pass SRB paramter to postamble function</w:t>
            </w:r>
          </w:p>
        </w:tc>
      </w:tr>
      <w:tr w:rsidR="008B560F" w14:paraId="6C375E3E" w14:textId="77777777" w:rsidTr="00DA2966">
        <w:tc>
          <w:tcPr>
            <w:tcW w:w="1985" w:type="dxa"/>
          </w:tcPr>
          <w:p w14:paraId="1134BC8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2F3054F1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C21C58D" w14:textId="77777777" w:rsidTr="00DA2966">
        <w:tc>
          <w:tcPr>
            <w:tcW w:w="1985" w:type="dxa"/>
          </w:tcPr>
          <w:p w14:paraId="23274F4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361A5AFF" w14:textId="73B7071B" w:rsidR="008B560F" w:rsidRDefault="007C5B14" w:rsidP="00DA296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</w:t>
            </w:r>
            <w:r>
              <w:rPr>
                <w:rFonts w:ascii="Arial" w:hAnsi="Arial"/>
                <w:highlight w:val="cyan"/>
              </w:rPr>
              <w:t>epted</w:t>
            </w:r>
            <w:r w:rsidR="004B586D">
              <w:rPr>
                <w:rFonts w:ascii="Arial" w:hAnsi="Arial"/>
                <w:highlight w:val="cyan"/>
              </w:rPr>
              <w:t>.</w:t>
            </w:r>
          </w:p>
        </w:tc>
      </w:tr>
    </w:tbl>
    <w:p w14:paraId="26A46EB1" w14:textId="77777777" w:rsidR="008B560F" w:rsidRDefault="008B560F" w:rsidP="008B560F">
      <w:pPr>
        <w:rPr>
          <w:lang w:val="en-US"/>
        </w:rPr>
      </w:pPr>
    </w:p>
    <w:p w14:paraId="0D37462F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568F65E3" w14:textId="77777777" w:rsidTr="00DA2966">
        <w:tc>
          <w:tcPr>
            <w:tcW w:w="9855" w:type="dxa"/>
          </w:tcPr>
          <w:p w14:paraId="1C8C30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function </w:t>
            </w:r>
            <w:bookmarkStart w:id="10" w:name="_Hlk118247746"/>
            <w:r w:rsidRPr="00353D9A">
              <w:rPr>
                <w:rFonts w:ascii="Courier New" w:hAnsi="Courier New" w:cs="Courier New"/>
              </w:rPr>
              <w:t>f_TC_9_1_9_6_NR5GC</w:t>
            </w:r>
            <w:bookmarkEnd w:id="10"/>
            <w:r w:rsidRPr="00353D9A">
              <w:rPr>
                <w:rFonts w:ascii="Courier New" w:hAnsi="Courier New" w:cs="Courier New"/>
              </w:rPr>
              <w:t>() runs on NR5GC_PTC</w:t>
            </w:r>
          </w:p>
          <w:p w14:paraId="4925A8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44BB4F1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60D6EC7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NR_CellId_Type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353D9A">
              <w:rPr>
                <w:rFonts w:ascii="Courier New" w:hAnsi="Courier New" w:cs="Courier New"/>
              </w:rPr>
              <w:t>ngc_CellA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NG_AllCellsOnSamePLMN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303B794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GMM_MobilityInfo_Type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4A7D0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NG_MobileIdentity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650479B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7BF1E3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NAS_PlmnId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9F682D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TrackingAreaCode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107275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A7CDA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NG_TrackingAreaIdList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72C3D79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E338E6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7AEB822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7ECDF7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1546D0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f_NR_CellConfig_Def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58A640B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7D0D15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f_NR5GC_Preamble_Steps1_13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A094BB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v_GMM_MobilityInfo.GMMCap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cdr_NG_GMM_Cap_RACS</w:t>
            </w:r>
            <w:proofErr w:type="spellEnd"/>
            <w:r w:rsidRPr="00353D9A">
              <w:rPr>
                <w:rFonts w:ascii="Courier New" w:hAnsi="Courier New" w:cs="Courier New"/>
              </w:rPr>
              <w:t>))   {</w:t>
            </w:r>
          </w:p>
          <w:p w14:paraId="51AA457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53D9A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53D9A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0C385AB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68FD394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558B63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));</w:t>
            </w:r>
          </w:p>
          <w:p w14:paraId="5F6EAE7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3427C5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4BD6C8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1FAA8C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, {bit2oct(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)});</w:t>
            </w:r>
          </w:p>
          <w:p w14:paraId="282AAE3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086B5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Registration Accepted</w:t>
            </w:r>
          </w:p>
          <w:p w14:paraId="1A0ECC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Initial_Secure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44CC151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6452422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,</w:t>
            </w:r>
          </w:p>
          <w:p w14:paraId="42C1162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353D9A">
              <w:rPr>
                <w:rFonts w:ascii="Courier New" w:hAnsi="Courier New" w:cs="Courier New"/>
              </w:rPr>
              <w:t>v_</w:t>
            </w:r>
            <w:r w:rsidRPr="00110B45">
              <w:rPr>
                <w:rFonts w:ascii="Courier New" w:hAnsi="Courier New" w:cs="Courier New"/>
              </w:rPr>
              <w:t>TAIList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047CC326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SRB.send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cas_NR_SRB_NasPdu_REQ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110B45">
              <w:rPr>
                <w:rFonts w:ascii="Courier New" w:hAnsi="Courier New" w:cs="Courier New"/>
              </w:rPr>
              <w:t>cs_NG_NAS_Request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v_MsgToSend</w:t>
            </w:r>
            <w:proofErr w:type="spellEnd"/>
            <w:r w:rsidRPr="00110B45">
              <w:rPr>
                <w:rFonts w:ascii="Courier New" w:hAnsi="Courier New" w:cs="Courier New"/>
              </w:rPr>
              <w:t>)));</w:t>
            </w:r>
          </w:p>
          <w:p w14:paraId="4157338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496016F5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f_NR5GC_RRC_Idle_Steps15_20(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TESTMode_OFF</w:t>
            </w:r>
            <w:proofErr w:type="spellEnd"/>
            <w:r w:rsidRPr="00110B45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110B45">
              <w:rPr>
                <w:rFonts w:ascii="Courier New" w:hAnsi="Courier New" w:cs="Courier New"/>
              </w:rPr>
              <w:t>rrcConnectionRelease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065DA434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1710148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f_NR_TestBody_Set</w:t>
            </w:r>
            <w:proofErr w:type="spellEnd"/>
            <w:r w:rsidRPr="00110B45">
              <w:rPr>
                <w:rFonts w:ascii="Courier New" w:hAnsi="Courier New" w:cs="Courier New"/>
              </w:rPr>
              <w:t>(true);</w:t>
            </w:r>
          </w:p>
          <w:p w14:paraId="774B0F4E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fl_TC_9_1_9_6_Body();</w:t>
            </w:r>
          </w:p>
          <w:p w14:paraId="15970F9C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f_NR_TestBody_Set</w:t>
            </w:r>
            <w:proofErr w:type="spellEnd"/>
            <w:r w:rsidRPr="00110B45">
              <w:rPr>
                <w:rFonts w:ascii="Courier New" w:hAnsi="Courier New" w:cs="Courier New"/>
              </w:rPr>
              <w:t>(false);</w:t>
            </w:r>
          </w:p>
          <w:p w14:paraId="5F3E9947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</w:p>
          <w:p w14:paraId="7F8B2F2D" w14:textId="77777777" w:rsidR="008B560F" w:rsidRP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// Finish</w:t>
            </w:r>
          </w:p>
          <w:p w14:paraId="199DD14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10B45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110B45">
              <w:rPr>
                <w:rFonts w:ascii="Courier New" w:hAnsi="Courier New" w:cs="Courier New"/>
              </w:rPr>
              <w:t>f_NR_Postamble</w:t>
            </w:r>
            <w:proofErr w:type="spellEnd"/>
            <w:r w:rsidRPr="00110B45">
              <w:rPr>
                <w:rFonts w:ascii="Courier New" w:hAnsi="Courier New" w:cs="Courier New"/>
              </w:rPr>
              <w:t>(</w:t>
            </w:r>
            <w:proofErr w:type="spellStart"/>
            <w:r w:rsidRPr="00110B45">
              <w:rPr>
                <w:rFonts w:ascii="Courier New" w:hAnsi="Courier New" w:cs="Courier New"/>
              </w:rPr>
              <w:t>v_NGC_NASCellA</w:t>
            </w:r>
            <w:proofErr w:type="spellEnd"/>
            <w:r w:rsidRPr="00110B45">
              <w:rPr>
                <w:rFonts w:ascii="Courier New" w:hAnsi="Courier New" w:cs="Courier New"/>
              </w:rPr>
              <w:t>, STATE_CONNECTED_3A);</w:t>
            </w:r>
          </w:p>
          <w:p w14:paraId="5671607C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644A46F" w14:textId="77777777" w:rsidR="008B560F" w:rsidRDefault="008B560F" w:rsidP="008B560F">
      <w:pPr>
        <w:rPr>
          <w:b/>
          <w:bCs/>
          <w:lang w:val="en-US"/>
        </w:rPr>
      </w:pPr>
    </w:p>
    <w:p w14:paraId="2265108A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0F4F9FCB" w14:textId="77777777" w:rsidTr="00DA2966">
        <w:tc>
          <w:tcPr>
            <w:tcW w:w="9855" w:type="dxa"/>
          </w:tcPr>
          <w:p w14:paraId="1A384C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353D9A">
              <w:rPr>
                <w:rFonts w:ascii="Courier New" w:hAnsi="Courier New" w:cs="Courier New"/>
              </w:rPr>
              <w:t>function f_TC_9_1_9_6_NR5GC() runs on NR5GC_PTC</w:t>
            </w:r>
          </w:p>
          <w:p w14:paraId="7CD351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{</w:t>
            </w:r>
          </w:p>
          <w:p w14:paraId="51E2ED6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//RACS / Change in radio capability / NW assigned URCID</w:t>
            </w:r>
          </w:p>
          <w:p w14:paraId="09BB9BE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NR_CellId_Type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353D9A">
              <w:rPr>
                <w:rFonts w:ascii="Courier New" w:hAnsi="Courier New" w:cs="Courier New"/>
              </w:rPr>
              <w:t>ngc_CellA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NG_AllCellsOnSamePLMN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D58F249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GMM_MobilityInfo_Type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5853E70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NG_MobileIdentity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25D227B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0A4B931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NAS_PlmnId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1055D45C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353D9A">
              <w:rPr>
                <w:rFonts w:ascii="Courier New" w:hAnsi="Courier New" w:cs="Courier New"/>
              </w:rPr>
              <w:t>TrackingAreaCode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47C09773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427F024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353D9A">
              <w:rPr>
                <w:rFonts w:ascii="Courier New" w:hAnsi="Courier New" w:cs="Courier New"/>
              </w:rPr>
              <w:t>NG_TrackingAreaIdList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>;</w:t>
            </w:r>
          </w:p>
          <w:p w14:paraId="1D88108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07EFBD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f_NR5GC_Init_NAS(NR_1);</w:t>
            </w:r>
          </w:p>
          <w:p w14:paraId="13374E8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4BCCDCC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Create and configure cells</w:t>
            </w:r>
          </w:p>
          <w:p w14:paraId="0D3E6D3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f_NR_CellConfig_Def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EF00C21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4A0E163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f_NR5GC_Preamble_Steps1_13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1977401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if (not match (</w:t>
            </w:r>
            <w:proofErr w:type="spellStart"/>
            <w:r w:rsidRPr="00353D9A">
              <w:rPr>
                <w:rFonts w:ascii="Courier New" w:hAnsi="Courier New" w:cs="Courier New"/>
              </w:rPr>
              <w:t>v_GMM_MobilityInfo.GMMCap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cdr_NG_GMM_Cap_RACS</w:t>
            </w:r>
            <w:proofErr w:type="spellEnd"/>
            <w:r w:rsidRPr="00353D9A">
              <w:rPr>
                <w:rFonts w:ascii="Courier New" w:hAnsi="Courier New" w:cs="Courier New"/>
              </w:rPr>
              <w:t>))   {</w:t>
            </w:r>
          </w:p>
          <w:p w14:paraId="0EE2220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353D9A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353D9A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1440031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}</w:t>
            </w:r>
          </w:p>
          <w:p w14:paraId="76C36B0F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        </w:t>
            </w:r>
          </w:p>
          <w:p w14:paraId="41EF1942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));</w:t>
            </w:r>
          </w:p>
          <w:p w14:paraId="0CA8C7B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420300B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v_GUTIToSend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v_GutiParams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08402828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f_NR_CellInfo_GetTAC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205143AD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v_TAIList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353D9A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v_PLMN</w:t>
            </w:r>
            <w:proofErr w:type="spellEnd"/>
            <w:r w:rsidRPr="00353D9A">
              <w:rPr>
                <w:rFonts w:ascii="Courier New" w:hAnsi="Courier New" w:cs="Courier New"/>
              </w:rPr>
              <w:t>, {bit2oct(</w:t>
            </w:r>
            <w:proofErr w:type="spellStart"/>
            <w:r w:rsidRPr="00353D9A">
              <w:rPr>
                <w:rFonts w:ascii="Courier New" w:hAnsi="Courier New" w:cs="Courier New"/>
              </w:rPr>
              <w:t>v_TAC</w:t>
            </w:r>
            <w:proofErr w:type="spellEnd"/>
            <w:r w:rsidRPr="00353D9A">
              <w:rPr>
                <w:rFonts w:ascii="Courier New" w:hAnsi="Courier New" w:cs="Courier New"/>
              </w:rPr>
              <w:t>)});</w:t>
            </w:r>
          </w:p>
          <w:p w14:paraId="689DFFB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67EE58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r w:rsidRPr="002A105A">
              <w:rPr>
                <w:rFonts w:ascii="Courier New" w:hAnsi="Courier New" w:cs="Courier New"/>
              </w:rPr>
              <w:t>// Registration Accepted</w:t>
            </w:r>
          </w:p>
          <w:p w14:paraId="7E2F57CB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A105A">
              <w:rPr>
                <w:rFonts w:ascii="Courier New" w:hAnsi="Courier New" w:cs="Courier New"/>
              </w:rPr>
              <w:t>v_MsgToSend</w:t>
            </w:r>
            <w:proofErr w:type="spellEnd"/>
            <w:r w:rsidRPr="002A105A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A105A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A105A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A105A">
              <w:rPr>
                <w:rFonts w:ascii="Courier New" w:hAnsi="Courier New" w:cs="Courier New"/>
              </w:rPr>
              <w:t>Initial_Secure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7947FEEE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v_GMM_MobilityInfo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5A0BD7C9" w14:textId="77777777" w:rsidR="008B560F" w:rsidRPr="002A105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v_GUTIToSend</w:t>
            </w:r>
            <w:proofErr w:type="spellEnd"/>
            <w:r w:rsidRPr="002A105A">
              <w:rPr>
                <w:rFonts w:ascii="Courier New" w:hAnsi="Courier New" w:cs="Courier New"/>
              </w:rPr>
              <w:t>,</w:t>
            </w:r>
          </w:p>
          <w:p w14:paraId="76FE5AA8" w14:textId="77777777" w:rsidR="00110B45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A105A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A105A">
              <w:rPr>
                <w:rFonts w:ascii="Courier New" w:hAnsi="Courier New" w:cs="Courier New"/>
              </w:rPr>
              <w:t>v_TAIList</w:t>
            </w:r>
            <w:proofErr w:type="spellEnd"/>
            <w:r w:rsidRPr="00110B45">
              <w:rPr>
                <w:rFonts w:ascii="Courier New" w:hAnsi="Courier New" w:cs="Courier New"/>
              </w:rPr>
              <w:t>);</w:t>
            </w:r>
          </w:p>
          <w:p w14:paraId="7B5C1A0F" w14:textId="77777777" w:rsidR="00110B45" w:rsidRDefault="00110B45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64C3763" w14:textId="16E8C862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SRB.send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cas_NR_SRB_NasPdu_REQ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353D9A">
              <w:rPr>
                <w:rFonts w:ascii="Courier New" w:hAnsi="Courier New" w:cs="Courier New"/>
              </w:rPr>
              <w:t>cs_NG_NAS_Request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v_MsgToSend</w:t>
            </w:r>
            <w:proofErr w:type="spellEnd"/>
            <w:r w:rsidRPr="00353D9A">
              <w:rPr>
                <w:rFonts w:ascii="Courier New" w:hAnsi="Courier New" w:cs="Courier New"/>
              </w:rPr>
              <w:t>)));</w:t>
            </w:r>
          </w:p>
          <w:p w14:paraId="04F57FA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592EBD00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f_NR5GC_RRC_Idle_Steps15_20(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TESTMode_OFF</w:t>
            </w:r>
            <w:proofErr w:type="spellEnd"/>
            <w:r w:rsidRPr="00353D9A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353D9A">
              <w:rPr>
                <w:rFonts w:ascii="Courier New" w:hAnsi="Courier New" w:cs="Courier New"/>
              </w:rPr>
              <w:t>rrcConnectionRelease</w:t>
            </w:r>
            <w:proofErr w:type="spellEnd"/>
            <w:r w:rsidRPr="00353D9A">
              <w:rPr>
                <w:rFonts w:ascii="Courier New" w:hAnsi="Courier New" w:cs="Courier New"/>
              </w:rPr>
              <w:t>);</w:t>
            </w:r>
          </w:p>
          <w:p w14:paraId="71157D97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60800CD4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f_NR_TestBody_Set</w:t>
            </w:r>
            <w:proofErr w:type="spellEnd"/>
            <w:r w:rsidRPr="00353D9A">
              <w:rPr>
                <w:rFonts w:ascii="Courier New" w:hAnsi="Courier New" w:cs="Courier New"/>
              </w:rPr>
              <w:t>(true);</w:t>
            </w:r>
          </w:p>
          <w:p w14:paraId="2B790E56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fl_TC_9_1_9_6_Body();</w:t>
            </w:r>
          </w:p>
          <w:p w14:paraId="5E27D39B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f_NR_TestBody_Set</w:t>
            </w:r>
            <w:proofErr w:type="spellEnd"/>
            <w:r w:rsidRPr="00353D9A">
              <w:rPr>
                <w:rFonts w:ascii="Courier New" w:hAnsi="Courier New" w:cs="Courier New"/>
              </w:rPr>
              <w:t>(false);</w:t>
            </w:r>
          </w:p>
          <w:p w14:paraId="38EDBD65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</w:p>
          <w:p w14:paraId="1387AE9A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// Finish</w:t>
            </w:r>
          </w:p>
          <w:p w14:paraId="5741F46E" w14:textId="77777777" w:rsidR="008B560F" w:rsidRPr="00353D9A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353D9A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353D9A">
              <w:rPr>
                <w:rFonts w:ascii="Courier New" w:hAnsi="Courier New" w:cs="Courier New"/>
              </w:rPr>
              <w:t>f_NR_Postamble</w:t>
            </w:r>
            <w:proofErr w:type="spellEnd"/>
            <w:r w:rsidRPr="00353D9A">
              <w:rPr>
                <w:rFonts w:ascii="Courier New" w:hAnsi="Courier New" w:cs="Courier New"/>
              </w:rPr>
              <w:t>(</w:t>
            </w:r>
            <w:proofErr w:type="spellStart"/>
            <w:r w:rsidRPr="00353D9A">
              <w:rPr>
                <w:rFonts w:ascii="Courier New" w:hAnsi="Courier New" w:cs="Courier New"/>
              </w:rPr>
              <w:t>v_NGC_NASCellA</w:t>
            </w:r>
            <w:proofErr w:type="spellEnd"/>
            <w:r w:rsidRPr="00353D9A">
              <w:rPr>
                <w:rFonts w:ascii="Courier New" w:hAnsi="Courier New" w:cs="Courier New"/>
              </w:rPr>
              <w:t>, STATE_CONNECTED_3A</w:t>
            </w:r>
            <w:r w:rsidRPr="00995760">
              <w:rPr>
                <w:rFonts w:ascii="Courier New" w:hAnsi="Courier New" w:cs="Courier New"/>
                <w:highlight w:val="yellow"/>
              </w:rPr>
              <w:t>, tsc_NR_RbId_SRB1);</w:t>
            </w:r>
          </w:p>
          <w:p w14:paraId="184AF96E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353D9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7CB1F660" w14:textId="77777777" w:rsidR="008B560F" w:rsidRDefault="008B560F" w:rsidP="008B560F">
      <w:pPr>
        <w:rPr>
          <w:lang w:val="en-US"/>
        </w:rPr>
      </w:pPr>
    </w:p>
    <w:p w14:paraId="5245B397" w14:textId="679C2539" w:rsidR="008B560F" w:rsidRDefault="008B560F" w:rsidP="008B560F">
      <w:pPr>
        <w:pStyle w:val="2"/>
      </w:pPr>
      <w:bookmarkStart w:id="11" w:name="_Toc118301089"/>
      <w:r>
        <w:t>2.2 Change 2</w:t>
      </w:r>
      <w:bookmarkEnd w:id="11"/>
    </w:p>
    <w:p w14:paraId="5707854A" w14:textId="77777777" w:rsidR="008B560F" w:rsidRPr="003374D3" w:rsidRDefault="008B560F" w:rsidP="008B560F"/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B560F" w14:paraId="42AADDCF" w14:textId="77777777" w:rsidTr="00DA2966">
        <w:trPr>
          <w:trHeight w:val="447"/>
        </w:trPr>
        <w:tc>
          <w:tcPr>
            <w:tcW w:w="1985" w:type="dxa"/>
          </w:tcPr>
          <w:p w14:paraId="56915521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Function name</w:t>
            </w:r>
          </w:p>
        </w:tc>
        <w:tc>
          <w:tcPr>
            <w:tcW w:w="7654" w:type="dxa"/>
          </w:tcPr>
          <w:p w14:paraId="207BA66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137928">
              <w:rPr>
                <w:rFonts w:ascii="Courier New" w:hAnsi="Courier New" w:cs="Courier New"/>
              </w:rPr>
              <w:t>fl_TC_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1</w:t>
            </w:r>
            <w:r w:rsidRPr="00137928">
              <w:rPr>
                <w:rFonts w:ascii="Courier New" w:hAnsi="Courier New" w:cs="Courier New"/>
              </w:rPr>
              <w:t>_</w:t>
            </w:r>
            <w:r>
              <w:rPr>
                <w:rFonts w:ascii="Courier New" w:hAnsi="Courier New" w:cs="Courier New"/>
              </w:rPr>
              <w:t>9</w:t>
            </w:r>
            <w:r w:rsidRPr="00137928">
              <w:rPr>
                <w:rFonts w:ascii="Courier New" w:hAnsi="Courier New" w:cs="Courier New"/>
              </w:rPr>
              <w:t>_6_TestBody</w:t>
            </w:r>
          </w:p>
        </w:tc>
      </w:tr>
      <w:tr w:rsidR="008B560F" w14:paraId="5526AF69" w14:textId="77777777" w:rsidTr="00DA2966">
        <w:trPr>
          <w:trHeight w:val="452"/>
        </w:trPr>
        <w:tc>
          <w:tcPr>
            <w:tcW w:w="1985" w:type="dxa"/>
          </w:tcPr>
          <w:p w14:paraId="300C30BB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7435BDDB" w14:textId="08A71DAA" w:rsidR="00110B45" w:rsidRDefault="00110B45" w:rsidP="001F23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the radio capability of the UE has changed, the UE will not include the NW-assigned UE radio capability ID in the REGISTRATION REQUEST at step 2 (also no UE radio capability ID was assigned during the preamble).</w:t>
            </w:r>
          </w:p>
          <w:p w14:paraId="357E9BAB" w14:textId="77777777" w:rsidR="008B560F" w:rsidRPr="001F230F" w:rsidRDefault="008B560F" w:rsidP="001F230F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8B560F" w14:paraId="130A8344" w14:textId="77777777" w:rsidTr="00DA2966">
        <w:tc>
          <w:tcPr>
            <w:tcW w:w="1985" w:type="dxa"/>
          </w:tcPr>
          <w:p w14:paraId="48242324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33D3CC39" w14:textId="77777777" w:rsidR="001F230F" w:rsidRDefault="008B560F" w:rsidP="001F230F">
            <w:pPr>
              <w:pStyle w:val="CRCoverPage"/>
              <w:spacing w:after="0"/>
              <w:rPr>
                <w:noProof/>
              </w:rPr>
            </w:pPr>
            <w:r w:rsidRPr="00593944">
              <w:rPr>
                <w:noProof/>
              </w:rPr>
              <w:t>Remove the check of UE Radio Capability ID at step 2</w:t>
            </w:r>
          </w:p>
          <w:p w14:paraId="5FC36242" w14:textId="77777777" w:rsidR="001F230F" w:rsidRDefault="001F230F" w:rsidP="001F230F">
            <w:pPr>
              <w:pStyle w:val="CRCoverPage"/>
              <w:spacing w:after="0"/>
              <w:rPr>
                <w:noProof/>
              </w:rPr>
            </w:pPr>
          </w:p>
          <w:p w14:paraId="2D64E74F" w14:textId="18B90A15" w:rsidR="001F230F" w:rsidRPr="00B0613A" w:rsidRDefault="001F230F" w:rsidP="001F230F">
            <w:pPr>
              <w:pStyle w:val="CRCoverPage"/>
              <w:spacing w:after="0"/>
              <w:rPr>
                <w:noProof/>
              </w:rPr>
            </w:pPr>
            <w:r w:rsidRPr="001F230F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associated prose CR on 38.523-1 will be raised at RAN5#97.</w:t>
            </w:r>
          </w:p>
        </w:tc>
      </w:tr>
      <w:tr w:rsidR="008B560F" w14:paraId="7D0E9399" w14:textId="77777777" w:rsidTr="00DA2966">
        <w:tc>
          <w:tcPr>
            <w:tcW w:w="1985" w:type="dxa"/>
          </w:tcPr>
          <w:p w14:paraId="155A78B6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4AD589A6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>
              <w:t>RACS_NR5GC</w:t>
            </w:r>
          </w:p>
        </w:tc>
      </w:tr>
      <w:tr w:rsidR="008B560F" w14:paraId="26AE068D" w14:textId="77777777" w:rsidTr="00DA2966">
        <w:tc>
          <w:tcPr>
            <w:tcW w:w="1985" w:type="dxa"/>
          </w:tcPr>
          <w:p w14:paraId="33413CCF" w14:textId="77777777" w:rsidR="008B560F" w:rsidRPr="00BB6AB8" w:rsidRDefault="008B560F" w:rsidP="00DA2966">
            <w:pPr>
              <w:spacing w:before="40" w:after="40"/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</w:pPr>
            <w:r w:rsidRPr="00BB6AB8">
              <w:rPr>
                <w:rFonts w:ascii="Segoe UI" w:hAnsi="Segoe UI" w:cs="Segoe UI"/>
                <w:b/>
                <w:color w:val="172B4D"/>
                <w:sz w:val="21"/>
                <w:szCs w:val="21"/>
                <w:shd w:val="clear" w:color="auto" w:fill="FFFFFF"/>
              </w:rPr>
              <w:t>MCC160 Comment</w:t>
            </w:r>
          </w:p>
        </w:tc>
        <w:tc>
          <w:tcPr>
            <w:tcW w:w="7654" w:type="dxa"/>
          </w:tcPr>
          <w:p w14:paraId="68C69E26" w14:textId="1B1759E9" w:rsidR="008B560F" w:rsidRDefault="001C6A21" w:rsidP="00DA2966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r>
              <w:rPr>
                <w:rFonts w:ascii="Arial" w:hAnsi="Arial"/>
                <w:highlight w:val="cyan"/>
              </w:rPr>
              <w:t xml:space="preserve"> </w:t>
            </w:r>
            <w:r>
              <w:rPr>
                <w:rFonts w:ascii="Arial" w:hAnsi="Arial" w:hint="eastAsia"/>
                <w:highlight w:val="cyan"/>
                <w:lang w:eastAsia="zh-CN"/>
              </w:rPr>
              <w:t>and</w:t>
            </w:r>
            <w:r>
              <w:rPr>
                <w:rFonts w:ascii="Arial" w:hAnsi="Arial"/>
                <w:highlight w:val="cyan"/>
              </w:rPr>
              <w:t xml:space="preserve"> implemented according to R5-227574.</w:t>
            </w:r>
          </w:p>
        </w:tc>
      </w:tr>
    </w:tbl>
    <w:p w14:paraId="7D3E1487" w14:textId="77777777" w:rsidR="008B560F" w:rsidRDefault="008B560F" w:rsidP="008B560F">
      <w:pPr>
        <w:rPr>
          <w:lang w:val="en-US"/>
        </w:rPr>
      </w:pPr>
    </w:p>
    <w:p w14:paraId="51A67FEB" w14:textId="77777777" w:rsidR="008B560F" w:rsidRPr="0043309B" w:rsidRDefault="008B560F" w:rsidP="008B56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B560F" w14:paraId="4C424F8E" w14:textId="77777777" w:rsidTr="00DA2966">
        <w:tc>
          <w:tcPr>
            <w:tcW w:w="9855" w:type="dxa"/>
          </w:tcPr>
          <w:p w14:paraId="7B86446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>function fl_TC_9_1_9_6_Body() runs on NR5GC_PTC</w:t>
            </w:r>
          </w:p>
          <w:p w14:paraId="68FAB15A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{</w:t>
            </w:r>
          </w:p>
          <w:p w14:paraId="7472C1C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NR_CellId_Type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995760">
              <w:rPr>
                <w:rFonts w:ascii="Courier New" w:hAnsi="Courier New" w:cs="Courier New"/>
              </w:rPr>
              <w:t>ngc_CellA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NG_AllCellsOnSamePLMN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7181DC3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GMM_MobilityInfo_Type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DE9346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68CC703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31BB854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NG_MobileIdentity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1F4975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1F5E8DF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NAS_PlmnId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97920C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995760">
              <w:rPr>
                <w:rFonts w:ascii="Courier New" w:hAnsi="Courier New" w:cs="Courier New"/>
              </w:rPr>
              <w:t>TrackingAreaCode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06EAB62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995760">
              <w:rPr>
                <w:rFonts w:ascii="Courier New" w:hAnsi="Courier New" w:cs="Courier New"/>
              </w:rPr>
              <w:t>NG_TrackingAreaIdList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>;</w:t>
            </w:r>
          </w:p>
          <w:p w14:paraId="7559C8E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107E5477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597B126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//Cause the UE to change the radio capability </w:t>
            </w:r>
            <w:proofErr w:type="spellStart"/>
            <w:r w:rsidRPr="00995760">
              <w:rPr>
                <w:rFonts w:ascii="Courier New" w:hAnsi="Courier New" w:cs="Courier New"/>
              </w:rPr>
              <w:t>configuraiton</w:t>
            </w:r>
            <w:proofErr w:type="spellEnd"/>
            <w:r w:rsidRPr="00995760">
              <w:rPr>
                <w:rFonts w:ascii="Courier New" w:hAnsi="Courier New" w:cs="Courier New"/>
              </w:rPr>
              <w:t>.</w:t>
            </w:r>
          </w:p>
          <w:p w14:paraId="617DC39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f_UT_ChangeRAC_Id</w:t>
            </w:r>
            <w:proofErr w:type="spellEnd"/>
            <w:r w:rsidRPr="00995760">
              <w:rPr>
                <w:rFonts w:ascii="Courier New" w:hAnsi="Courier New" w:cs="Courier New"/>
              </w:rPr>
              <w:t>(UT);</w:t>
            </w:r>
          </w:p>
          <w:p w14:paraId="30C597A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758B28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10C6718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lastRenderedPageBreak/>
              <w:t xml:space="preserve">    //Check: Does the UE transmit REGISTRATION REQUEST message including 'NG-RAN-RCU'? bit and the UE radio capability ID#1 (assigned during preamble)?</w:t>
            </w:r>
          </w:p>
          <w:p w14:paraId="27FD817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tsc_NR_RRC_TI_Def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995760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435C61A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995760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v_ReceivedMsg.Pdu</w:t>
            </w:r>
            <w:proofErr w:type="spellEnd"/>
            <w:r w:rsidRPr="00995760">
              <w:rPr>
                <w:rFonts w:ascii="Courier New" w:hAnsi="Courier New" w:cs="Courier New"/>
              </w:rPr>
              <w:t>, Mobility, -, -, -, -, -, -, -,</w:t>
            </w:r>
          </w:p>
          <w:p w14:paraId="4A1B6969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18A7B2E5" w14:textId="77777777" w:rsidR="008B560F" w:rsidRPr="00217587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  <w:highlight w:val="yello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-, -, -, -, -, </w:t>
            </w:r>
            <w:proofErr w:type="spellStart"/>
            <w:r w:rsidRPr="00995760">
              <w:rPr>
                <w:rFonts w:ascii="Courier New" w:hAnsi="Courier New" w:cs="Courier New"/>
              </w:rPr>
              <w:t>cr_NG_Update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('1'B</w:t>
            </w:r>
            <w:r w:rsidRPr="00217587">
              <w:rPr>
                <w:rFonts w:ascii="Courier New" w:hAnsi="Courier New" w:cs="Courier New"/>
              </w:rPr>
              <w:t>)</w:t>
            </w:r>
            <w:r w:rsidRPr="00217587">
              <w:rPr>
                <w:rFonts w:ascii="Courier New" w:hAnsi="Courier New" w:cs="Courier New"/>
                <w:highlight w:val="yellow"/>
              </w:rPr>
              <w:t>, -, -, -, -,</w:t>
            </w:r>
          </w:p>
          <w:p w14:paraId="7486B52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  <w:highlight w:val="yellow"/>
              </w:rPr>
              <w:t xml:space="preserve">                                            -, </w:t>
            </w:r>
            <w:proofErr w:type="spellStart"/>
            <w:r w:rsidRPr="00217587">
              <w:rPr>
                <w:rFonts w:ascii="Courier New" w:hAnsi="Courier New" w:cs="Courier New"/>
                <w:highlight w:val="yellow"/>
              </w:rPr>
              <w:t>cs_UERadioCapId</w:t>
            </w:r>
            <w:proofErr w:type="spellEnd"/>
            <w:r w:rsidRPr="00217587">
              <w:rPr>
                <w:rFonts w:ascii="Courier New" w:hAnsi="Courier New" w:cs="Courier New"/>
                <w:highlight w:val="yellow"/>
              </w:rPr>
              <w:t>('67'O, '01000000000010'O)</w:t>
            </w:r>
          </w:p>
          <w:p w14:paraId="6EE1BC8A" w14:textId="77777777" w:rsidR="008B560F" w:rsidRPr="001F230F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650AECB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F230F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F230F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6F275E8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}</w:t>
            </w:r>
          </w:p>
          <w:p w14:paraId="5462302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f_NR_PreliminaryPass</w:t>
            </w:r>
            <w:proofErr w:type="spellEnd"/>
            <w:r w:rsidRPr="00995760">
              <w:rPr>
                <w:rFonts w:ascii="Courier New" w:hAnsi="Courier New" w:cs="Courier New"/>
              </w:rPr>
              <w:t>(__FILE__, __LINE__, "Step 2");</w:t>
            </w:r>
          </w:p>
          <w:p w14:paraId="55DEB44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5BB67BF4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995760">
              <w:rPr>
                <w:rFonts w:ascii="Courier New" w:hAnsi="Courier New" w:cs="Courier New"/>
              </w:rPr>
              <w:t>f_NR_CellInfo_GetPLMN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));</w:t>
            </w:r>
          </w:p>
          <w:p w14:paraId="02BE250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539F0170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v_GutiParams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1607109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f_NR_CellInfo_GetTAC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2815293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v_PLMN</w:t>
            </w:r>
            <w:proofErr w:type="spellEnd"/>
            <w:r w:rsidRPr="00995760">
              <w:rPr>
                <w:rFonts w:ascii="Courier New" w:hAnsi="Courier New" w:cs="Courier New"/>
              </w:rPr>
              <w:t>, {bit2oct(</w:t>
            </w:r>
            <w:proofErr w:type="spellStart"/>
            <w:r w:rsidRPr="00995760">
              <w:rPr>
                <w:rFonts w:ascii="Courier New" w:hAnsi="Courier New" w:cs="Courier New"/>
              </w:rPr>
              <w:t>v_TAC</w:t>
            </w:r>
            <w:proofErr w:type="spellEnd"/>
            <w:r w:rsidRPr="00995760">
              <w:rPr>
                <w:rFonts w:ascii="Courier New" w:hAnsi="Courier New" w:cs="Courier New"/>
              </w:rPr>
              <w:t>)});</w:t>
            </w:r>
          </w:p>
          <w:p w14:paraId="4EDBA03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</w:t>
            </w:r>
          </w:p>
          <w:p w14:paraId="5A9F1BE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24FE3B4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995760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 (Mobility,</w:t>
            </w:r>
          </w:p>
          <w:p w14:paraId="483585E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v_GMM_MobilityInfo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48600BEC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v_GUTIToSend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27B63E5E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995760">
              <w:rPr>
                <w:rFonts w:ascii="Courier New" w:hAnsi="Courier New" w:cs="Courier New"/>
              </w:rPr>
              <w:t>v_TAIList</w:t>
            </w:r>
            <w:proofErr w:type="spellEnd"/>
            <w:r w:rsidRPr="00995760">
              <w:rPr>
                <w:rFonts w:ascii="Courier New" w:hAnsi="Courier New" w:cs="Courier New"/>
              </w:rPr>
              <w:t>,</w:t>
            </w:r>
          </w:p>
          <w:p w14:paraId="158369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6D77F1EB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D88B98F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71438015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45959D5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17C2DCD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99E0436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-, -, -, -, -, -, </w:t>
            </w:r>
            <w:proofErr w:type="spellStart"/>
            <w:r w:rsidRPr="00995760">
              <w:rPr>
                <w:rFonts w:ascii="Courier New" w:hAnsi="Courier New" w:cs="Courier New"/>
              </w:rPr>
              <w:t>cs_UERadioCapId</w:t>
            </w:r>
            <w:proofErr w:type="spellEnd"/>
            <w:r w:rsidRPr="00995760">
              <w:rPr>
                <w:rFonts w:ascii="Courier New" w:hAnsi="Courier New" w:cs="Courier New"/>
              </w:rPr>
              <w:t>('67'O, '01000000000001'O)</w:t>
            </w:r>
          </w:p>
          <w:p w14:paraId="2E144DA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5BF2F44D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995760">
              <w:rPr>
                <w:rFonts w:ascii="Courier New" w:hAnsi="Courier New" w:cs="Courier New"/>
              </w:rPr>
              <w:t>SRB.send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cas_NR_SRB_NasPdu_REQ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995760">
              <w:rPr>
                <w:rFonts w:ascii="Courier New" w:hAnsi="Courier New" w:cs="Courier New"/>
              </w:rPr>
              <w:t>cs_NG_NAS_Request</w:t>
            </w:r>
            <w:proofErr w:type="spellEnd"/>
            <w:r w:rsidRPr="00995760">
              <w:rPr>
                <w:rFonts w:ascii="Courier New" w:hAnsi="Courier New" w:cs="Courier New"/>
              </w:rPr>
              <w:t>(</w:t>
            </w:r>
            <w:proofErr w:type="spellStart"/>
            <w:r w:rsidRPr="00995760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995760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995760">
              <w:rPr>
                <w:rFonts w:ascii="Courier New" w:hAnsi="Courier New" w:cs="Courier New"/>
              </w:rPr>
              <w:t>v_MsgToSend</w:t>
            </w:r>
            <w:proofErr w:type="spellEnd"/>
            <w:r w:rsidRPr="00995760">
              <w:rPr>
                <w:rFonts w:ascii="Courier New" w:hAnsi="Courier New" w:cs="Courier New"/>
              </w:rPr>
              <w:t>)));</w:t>
            </w:r>
          </w:p>
          <w:p w14:paraId="12930D82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</w:t>
            </w:r>
          </w:p>
          <w:p w14:paraId="2E79FE68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//@siclog "Steps 4" </w:t>
            </w:r>
            <w:proofErr w:type="spellStart"/>
            <w:r w:rsidRPr="00995760">
              <w:rPr>
                <w:rFonts w:ascii="Courier New" w:hAnsi="Courier New" w:cs="Courier New"/>
              </w:rPr>
              <w:t>siclog</w:t>
            </w:r>
            <w:proofErr w:type="spellEnd"/>
            <w:r w:rsidRPr="00995760">
              <w:rPr>
                <w:rFonts w:ascii="Courier New" w:hAnsi="Courier New" w:cs="Courier New"/>
              </w:rPr>
              <w:t>@</w:t>
            </w:r>
          </w:p>
          <w:p w14:paraId="1921AEE1" w14:textId="77777777" w:rsidR="008B560F" w:rsidRPr="00995760" w:rsidRDefault="008B56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995760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995760">
              <w:rPr>
                <w:rFonts w:ascii="Courier New" w:hAnsi="Courier New" w:cs="Courier New"/>
              </w:rPr>
              <w:t>v_NGC_NASCellA</w:t>
            </w:r>
            <w:proofErr w:type="spellEnd"/>
            <w:r w:rsidRPr="00995760">
              <w:rPr>
                <w:rFonts w:ascii="Courier New" w:hAnsi="Courier New" w:cs="Courier New"/>
              </w:rPr>
              <w:t>);</w:t>
            </w:r>
          </w:p>
          <w:p w14:paraId="3C3EB213" w14:textId="77777777" w:rsidR="008B560F" w:rsidRPr="00BB6AB8" w:rsidRDefault="008B56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95760">
              <w:rPr>
                <w:rFonts w:ascii="Courier New" w:hAnsi="Courier New" w:cs="Courier New"/>
              </w:rPr>
              <w:t xml:space="preserve">    } //End of fl_TC_9_1_9_6_Body</w:t>
            </w:r>
            <w:r w:rsidRPr="00137928">
              <w:rPr>
                <w:rFonts w:ascii="Courier New" w:hAnsi="Courier New" w:cs="Courier New"/>
              </w:rPr>
              <w:t>}</w:t>
            </w:r>
          </w:p>
        </w:tc>
      </w:tr>
    </w:tbl>
    <w:p w14:paraId="462BB1B8" w14:textId="042FAA21" w:rsidR="0015040D" w:rsidRDefault="0015040D" w:rsidP="0015040D"/>
    <w:p w14:paraId="6138B7C7" w14:textId="77777777" w:rsidR="001F230F" w:rsidRPr="0043309B" w:rsidRDefault="001F230F" w:rsidP="001F230F">
      <w:pPr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</w:pPr>
      <w:r w:rsidRPr="0043309B">
        <w:rPr>
          <w:rFonts w:ascii="Segoe UI" w:hAnsi="Segoe UI" w:cs="Segoe UI"/>
          <w:b/>
          <w:color w:val="172B4D"/>
          <w:sz w:val="21"/>
          <w:szCs w:val="21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F230F" w14:paraId="32A75AF9" w14:textId="77777777" w:rsidTr="00DA2966">
        <w:tc>
          <w:tcPr>
            <w:tcW w:w="9855" w:type="dxa"/>
          </w:tcPr>
          <w:p w14:paraId="57EF323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6A1F8B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 </w:t>
            </w:r>
            <w:r w:rsidRPr="00217587">
              <w:rPr>
                <w:rFonts w:ascii="Courier New" w:hAnsi="Courier New" w:cs="Courier New"/>
              </w:rPr>
              <w:t>function fl_TC_9_1_9_6_Body() runs on NR5GC_PTC</w:t>
            </w:r>
          </w:p>
          <w:p w14:paraId="0E6681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{</w:t>
            </w:r>
          </w:p>
          <w:p w14:paraId="0D91986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NR_CellId_Type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f_NR5GC_MapNASCell(</w:t>
            </w:r>
            <w:proofErr w:type="spellStart"/>
            <w:r w:rsidRPr="00217587">
              <w:rPr>
                <w:rFonts w:ascii="Courier New" w:hAnsi="Courier New" w:cs="Courier New"/>
              </w:rPr>
              <w:t>ngc_CellA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NG_AllCellsOnSamePLMN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258FED4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GMM_MobilityInfo_Type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1D8E721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NG_NAS_MSG_Indication_Type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7CBAD5A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NG_NAS_DL_Message_Type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26A2916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NG_MobileIdentity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45B1D9E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NG_NAS_GutiParameters_Type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5300CAC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NAS_PlmnId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606F408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</w:t>
            </w:r>
            <w:proofErr w:type="spellStart"/>
            <w:r w:rsidRPr="00217587">
              <w:rPr>
                <w:rFonts w:ascii="Courier New" w:hAnsi="Courier New" w:cs="Courier New"/>
              </w:rPr>
              <w:t>TrackingAreaCode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270B62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var template (value) </w:t>
            </w:r>
            <w:proofErr w:type="spellStart"/>
            <w:r w:rsidRPr="00217587">
              <w:rPr>
                <w:rFonts w:ascii="Courier New" w:hAnsi="Courier New" w:cs="Courier New"/>
              </w:rPr>
              <w:t>NG_TrackingAreaIdList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>;</w:t>
            </w:r>
          </w:p>
          <w:p w14:paraId="7ADDBB9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277265E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1"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6ABB09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//Cause the UE to change the radio capability </w:t>
            </w:r>
            <w:proofErr w:type="spellStart"/>
            <w:r w:rsidRPr="00217587">
              <w:rPr>
                <w:rFonts w:ascii="Courier New" w:hAnsi="Courier New" w:cs="Courier New"/>
              </w:rPr>
              <w:t>configuraiton</w:t>
            </w:r>
            <w:proofErr w:type="spellEnd"/>
            <w:r w:rsidRPr="00217587">
              <w:rPr>
                <w:rFonts w:ascii="Courier New" w:hAnsi="Courier New" w:cs="Courier New"/>
              </w:rPr>
              <w:t>.</w:t>
            </w:r>
          </w:p>
          <w:p w14:paraId="2478DB36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f_UT_ChangeRAC_Id</w:t>
            </w:r>
            <w:proofErr w:type="spellEnd"/>
            <w:r w:rsidRPr="00217587">
              <w:rPr>
                <w:rFonts w:ascii="Courier New" w:hAnsi="Courier New" w:cs="Courier New"/>
              </w:rPr>
              <w:t>(UT);</w:t>
            </w:r>
          </w:p>
          <w:p w14:paraId="4B7E61B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lastRenderedPageBreak/>
              <w:t xml:space="preserve">    </w:t>
            </w:r>
          </w:p>
          <w:p w14:paraId="4A784F3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2"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0483329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//Check: Does the UE transmit REGISTRATION REQUEST message including 'NG-RAN-RCU'? bit and the UE radio capability ID#1 (assigned during preamble)?</w:t>
            </w:r>
          </w:p>
          <w:p w14:paraId="3837B2C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f_NR_RRC_ConnEst_DefWithNas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tsc_NR_RRC_TI_Def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?, </w:t>
            </w:r>
            <w:proofErr w:type="spellStart"/>
            <w:r w:rsidRPr="00217587">
              <w:rPr>
                <w:rFonts w:ascii="Courier New" w:hAnsi="Courier New" w:cs="Courier New"/>
              </w:rPr>
              <w:t>tsc_SHT_IntegrityProtected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4BD153E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if (not </w:t>
            </w:r>
            <w:proofErr w:type="spellStart"/>
            <w:r w:rsidRPr="00217587">
              <w:rPr>
                <w:rFonts w:ascii="Courier New" w:hAnsi="Courier New" w:cs="Courier New"/>
              </w:rPr>
              <w:t>f_Check_NG_RegistrationReqMsg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v_ReceivedMsg.Pdu</w:t>
            </w:r>
            <w:proofErr w:type="spellEnd"/>
            <w:r w:rsidRPr="00217587">
              <w:rPr>
                <w:rFonts w:ascii="Courier New" w:hAnsi="Courier New" w:cs="Courier New"/>
              </w:rPr>
              <w:t>, Mobility, -, -, -, -, -, -, -,</w:t>
            </w:r>
          </w:p>
          <w:p w14:paraId="388DA5A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-, -, -, -, -,</w:t>
            </w:r>
          </w:p>
          <w:p w14:paraId="2D19E45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-, -, -, -, -, </w:t>
            </w:r>
            <w:proofErr w:type="spellStart"/>
            <w:r w:rsidRPr="00217587">
              <w:rPr>
                <w:rFonts w:ascii="Courier New" w:hAnsi="Courier New" w:cs="Courier New"/>
              </w:rPr>
              <w:t>cr_NG_Update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('1'B</w:t>
            </w:r>
            <w:r>
              <w:rPr>
                <w:rFonts w:ascii="Courier New" w:hAnsi="Courier New" w:cs="Courier New"/>
              </w:rPr>
              <w:t>)</w:t>
            </w:r>
          </w:p>
          <w:p w14:paraId="5559DF88" w14:textId="77777777" w:rsidR="001F230F" w:rsidRPr="001F230F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</w:t>
            </w:r>
            <w:r w:rsidRPr="001F230F">
              <w:rPr>
                <w:rFonts w:ascii="Courier New" w:hAnsi="Courier New" w:cs="Courier New"/>
              </w:rPr>
              <w:t>)) {</w:t>
            </w:r>
          </w:p>
          <w:p w14:paraId="73E13CE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1F230F">
              <w:rPr>
                <w:rFonts w:ascii="Courier New" w:hAnsi="Courier New" w:cs="Courier New"/>
              </w:rPr>
              <w:t xml:space="preserve">      </w:t>
            </w:r>
            <w:proofErr w:type="spellStart"/>
            <w:r w:rsidRPr="001F230F">
              <w:rPr>
                <w:rFonts w:ascii="Courier New" w:hAnsi="Courier New" w:cs="Courier New"/>
              </w:rPr>
              <w:t>f_NR_SetVerdictFailOrInconc</w:t>
            </w:r>
            <w:proofErr w:type="spellEnd"/>
            <w:r w:rsidRPr="001F230F">
              <w:rPr>
                <w:rFonts w:ascii="Courier New" w:hAnsi="Courier New" w:cs="Courier New"/>
              </w:rPr>
              <w:t>(__FILE__, __LINE__, "Registration Request Message Failed");</w:t>
            </w:r>
          </w:p>
          <w:p w14:paraId="22EA0AE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}</w:t>
            </w:r>
          </w:p>
          <w:p w14:paraId="07B07D4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f_NR_PreliminaryPass</w:t>
            </w:r>
            <w:proofErr w:type="spellEnd"/>
            <w:r w:rsidRPr="00217587">
              <w:rPr>
                <w:rFonts w:ascii="Courier New" w:hAnsi="Courier New" w:cs="Courier New"/>
              </w:rPr>
              <w:t>(__FILE__, __LINE__, "Step 2");</w:t>
            </w:r>
          </w:p>
          <w:p w14:paraId="18C4072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</w:p>
          <w:p w14:paraId="3354547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f_NR_Asn2Nas_PlmnId(</w:t>
            </w:r>
            <w:proofErr w:type="spellStart"/>
            <w:r w:rsidRPr="00217587">
              <w:rPr>
                <w:rFonts w:ascii="Courier New" w:hAnsi="Courier New" w:cs="Courier New"/>
              </w:rPr>
              <w:t>f_NR_CellInfo_GetPLMN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));</w:t>
            </w:r>
          </w:p>
          <w:p w14:paraId="453A2503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f_NR5GC_CellInfo_GetGutiParameters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62AAC99E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f_NG_GutiParameters2MobileIdentity (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v_GutiParams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4D0590F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f_NR_CellInfo_GetTAC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6996E9A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cs_NG_TAIListNonConsecutive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v_PLMN</w:t>
            </w:r>
            <w:proofErr w:type="spellEnd"/>
            <w:r w:rsidRPr="00217587">
              <w:rPr>
                <w:rFonts w:ascii="Courier New" w:hAnsi="Courier New" w:cs="Courier New"/>
              </w:rPr>
              <w:t>, {bit2oct(</w:t>
            </w:r>
            <w:proofErr w:type="spellStart"/>
            <w:r w:rsidRPr="00217587">
              <w:rPr>
                <w:rFonts w:ascii="Courier New" w:hAnsi="Courier New" w:cs="Courier New"/>
              </w:rPr>
              <w:t>v_TAC</w:t>
            </w:r>
            <w:proofErr w:type="spellEnd"/>
            <w:r w:rsidRPr="00217587">
              <w:rPr>
                <w:rFonts w:ascii="Courier New" w:hAnsi="Courier New" w:cs="Courier New"/>
              </w:rPr>
              <w:t>)});</w:t>
            </w:r>
          </w:p>
          <w:p w14:paraId="5D8FC0E1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</w:t>
            </w:r>
          </w:p>
          <w:p w14:paraId="6EE75D9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 3"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3CFD57BF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:= </w:t>
            </w:r>
            <w:proofErr w:type="spellStart"/>
            <w:r w:rsidRPr="00217587">
              <w:rPr>
                <w:rFonts w:ascii="Courier New" w:hAnsi="Courier New" w:cs="Courier New"/>
              </w:rPr>
              <w:t>f_Get_NG_RegistrationAcceptMsg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 (Mobility,</w:t>
            </w:r>
          </w:p>
          <w:p w14:paraId="5E1C0CBB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v_GMM_MobilityInfo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752153A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v_GUTIToSend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1A93E35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</w:t>
            </w:r>
            <w:proofErr w:type="spellStart"/>
            <w:r w:rsidRPr="00217587">
              <w:rPr>
                <w:rFonts w:ascii="Courier New" w:hAnsi="Courier New" w:cs="Courier New"/>
              </w:rPr>
              <w:t>v_TAIList</w:t>
            </w:r>
            <w:proofErr w:type="spellEnd"/>
            <w:r w:rsidRPr="00217587">
              <w:rPr>
                <w:rFonts w:ascii="Courier New" w:hAnsi="Courier New" w:cs="Courier New"/>
              </w:rPr>
              <w:t>,</w:t>
            </w:r>
          </w:p>
          <w:p w14:paraId="36859C88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omit,</w:t>
            </w:r>
          </w:p>
          <w:p w14:paraId="3ED2E705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F58DF2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65362AA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57FD073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210AEC0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</w:t>
            </w:r>
          </w:p>
          <w:p w14:paraId="3B0D859C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-, -, -, -, -, -, </w:t>
            </w:r>
            <w:proofErr w:type="spellStart"/>
            <w:r w:rsidRPr="00217587">
              <w:rPr>
                <w:rFonts w:ascii="Courier New" w:hAnsi="Courier New" w:cs="Courier New"/>
              </w:rPr>
              <w:t>cs_UERadioCapId</w:t>
            </w:r>
            <w:proofErr w:type="spellEnd"/>
            <w:r w:rsidRPr="00217587">
              <w:rPr>
                <w:rFonts w:ascii="Courier New" w:hAnsi="Courier New" w:cs="Courier New"/>
              </w:rPr>
              <w:t>('67'O, '01000000000001'O)</w:t>
            </w:r>
          </w:p>
          <w:p w14:paraId="10CB8CF0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                                               );</w:t>
            </w:r>
          </w:p>
          <w:p w14:paraId="6BEA8FCD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217587">
              <w:rPr>
                <w:rFonts w:ascii="Courier New" w:hAnsi="Courier New" w:cs="Courier New"/>
              </w:rPr>
              <w:t>SRB.send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cas_NR_SRB_NasPdu_REQ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tsc_NR_RbId_SRB1, -, </w:t>
            </w:r>
            <w:proofErr w:type="spellStart"/>
            <w:r w:rsidRPr="00217587">
              <w:rPr>
                <w:rFonts w:ascii="Courier New" w:hAnsi="Courier New" w:cs="Courier New"/>
              </w:rPr>
              <w:t>cs_NG_NAS_Request</w:t>
            </w:r>
            <w:proofErr w:type="spellEnd"/>
            <w:r w:rsidRPr="00217587">
              <w:rPr>
                <w:rFonts w:ascii="Courier New" w:hAnsi="Courier New" w:cs="Courier New"/>
              </w:rPr>
              <w:t>(</w:t>
            </w:r>
            <w:proofErr w:type="spellStart"/>
            <w:r w:rsidRPr="00217587">
              <w:rPr>
                <w:rFonts w:ascii="Courier New" w:hAnsi="Courier New" w:cs="Courier New"/>
              </w:rPr>
              <w:t>tsc_SHT_IntegrityProtected_Ciphered</w:t>
            </w:r>
            <w:proofErr w:type="spellEnd"/>
            <w:r w:rsidRPr="00217587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217587">
              <w:rPr>
                <w:rFonts w:ascii="Courier New" w:hAnsi="Courier New" w:cs="Courier New"/>
              </w:rPr>
              <w:t>v_MsgToSend</w:t>
            </w:r>
            <w:proofErr w:type="spellEnd"/>
            <w:r w:rsidRPr="00217587">
              <w:rPr>
                <w:rFonts w:ascii="Courier New" w:hAnsi="Courier New" w:cs="Courier New"/>
              </w:rPr>
              <w:t>)));</w:t>
            </w:r>
          </w:p>
          <w:p w14:paraId="209BA9A7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</w:t>
            </w:r>
          </w:p>
          <w:p w14:paraId="0EC84104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//@siclog "Steps 4" </w:t>
            </w:r>
            <w:proofErr w:type="spellStart"/>
            <w:r w:rsidRPr="00217587">
              <w:rPr>
                <w:rFonts w:ascii="Courier New" w:hAnsi="Courier New" w:cs="Courier New"/>
              </w:rPr>
              <w:t>siclog</w:t>
            </w:r>
            <w:proofErr w:type="spellEnd"/>
            <w:r w:rsidRPr="00217587">
              <w:rPr>
                <w:rFonts w:ascii="Courier New" w:hAnsi="Courier New" w:cs="Courier New"/>
              </w:rPr>
              <w:t>@</w:t>
            </w:r>
          </w:p>
          <w:p w14:paraId="3372E5A9" w14:textId="77777777" w:rsidR="001F230F" w:rsidRPr="00217587" w:rsidRDefault="001F230F" w:rsidP="00DA2966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 w:rsidRPr="00217587">
              <w:rPr>
                <w:rFonts w:ascii="Courier New" w:hAnsi="Courier New" w:cs="Courier New"/>
              </w:rPr>
              <w:t xml:space="preserve">    f_NR5GC_Registration_Complete(</w:t>
            </w:r>
            <w:proofErr w:type="spellStart"/>
            <w:r w:rsidRPr="00217587">
              <w:rPr>
                <w:rFonts w:ascii="Courier New" w:hAnsi="Courier New" w:cs="Courier New"/>
              </w:rPr>
              <w:t>v_NGC_NASCellA</w:t>
            </w:r>
            <w:proofErr w:type="spellEnd"/>
            <w:r w:rsidRPr="00217587">
              <w:rPr>
                <w:rFonts w:ascii="Courier New" w:hAnsi="Courier New" w:cs="Courier New"/>
              </w:rPr>
              <w:t>);</w:t>
            </w:r>
          </w:p>
          <w:p w14:paraId="59E14881" w14:textId="77777777" w:rsidR="001F230F" w:rsidRPr="00BB6AB8" w:rsidRDefault="001F230F" w:rsidP="00DA2966">
            <w:pPr>
              <w:pStyle w:val="CRCoverPage"/>
              <w:spacing w:after="0"/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217587">
              <w:rPr>
                <w:rFonts w:ascii="Courier New" w:hAnsi="Courier New" w:cs="Courier New"/>
              </w:rPr>
              <w:t xml:space="preserve">    } //End of fl_TC_9_1_9_6_Body</w:t>
            </w:r>
          </w:p>
        </w:tc>
      </w:tr>
    </w:tbl>
    <w:p w14:paraId="5959E1B1" w14:textId="77777777" w:rsidR="001F230F" w:rsidRDefault="001F230F" w:rsidP="001F230F">
      <w:pPr>
        <w:rPr>
          <w:lang w:val="en-US"/>
        </w:rPr>
      </w:pPr>
    </w:p>
    <w:p w14:paraId="683417F8" w14:textId="77777777" w:rsidR="001F230F" w:rsidRDefault="001F230F" w:rsidP="001F230F">
      <w:pPr>
        <w:rPr>
          <w:lang w:val="en-US"/>
        </w:rPr>
      </w:pPr>
    </w:p>
    <w:p w14:paraId="339E769A" w14:textId="77777777" w:rsidR="001F230F" w:rsidRDefault="001F230F" w:rsidP="0015040D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122434493"/>
      <w:bookmarkStart w:id="13" w:name="_Toc295288970"/>
      <w:bookmarkStart w:id="14" w:name="_Toc325725665"/>
      <w:bookmarkStart w:id="15" w:name="_Toc118301090"/>
      <w:r w:rsidRPr="00854C55">
        <w:rPr>
          <w:rFonts w:cs="Arial"/>
          <w:b/>
        </w:rPr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5"/>
    </w:p>
    <w:p w14:paraId="7A367498" w14:textId="4BD04E23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015316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18301091"/>
      <w:r w:rsidRPr="00854C55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3F4DE0CB" w14:textId="2FE28A93" w:rsidR="00007D89" w:rsidRPr="00954EDD" w:rsidRDefault="00173BE9" w:rsidP="00007D8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118301092"/>
      <w:r w:rsidRPr="00173BE9">
        <w:rPr>
          <w:rFonts w:cs="Arial"/>
          <w:b/>
        </w:rPr>
        <w:t>Samsung SM-G996B</w:t>
      </w:r>
      <w:bookmarkEnd w:id="20"/>
    </w:p>
    <w:p w14:paraId="29B59B52" w14:textId="4CF1FB7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173BE9" w:rsidRPr="00173BE9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EC0B7FF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173BE9">
        <w:t>9_1_9_</w:t>
      </w:r>
      <w:r w:rsidR="008B560F">
        <w:t>6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57C40A10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>
        <w:rPr>
          <w:rFonts w:cs="Arial"/>
        </w:rPr>
        <w:t>9_1_9_</w:t>
      </w:r>
      <w:r w:rsidR="008B560F">
        <w:rPr>
          <w:rFonts w:cs="Arial"/>
        </w:rPr>
        <w:t>6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18301093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566B0EE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12</w:t>
            </w:r>
            <w:r w:rsidR="008B560F">
              <w:rPr>
                <w:rFonts w:cs="Arial"/>
                <w:b/>
                <w:sz w:val="18"/>
              </w:rPr>
              <w:t>52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CE0F7F" w:rsidRPr="00CE0F7F">
              <w:rPr>
                <w:rFonts w:cs="Arial"/>
                <w:b/>
                <w:sz w:val="18"/>
              </w:rPr>
              <w:t xml:space="preserve">NR5GC FR1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 5GMM Rel-16 RACS test case 9.1.9.</w:t>
            </w:r>
            <w:r w:rsidR="008B560F">
              <w:rPr>
                <w:rFonts w:cs="Arial"/>
                <w:b/>
                <w:sz w:val="18"/>
              </w:rPr>
              <w:t>6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0FC96" w14:textId="77777777" w:rsidR="00F62B96" w:rsidRDefault="00F62B96">
      <w:r>
        <w:separator/>
      </w:r>
    </w:p>
  </w:endnote>
  <w:endnote w:type="continuationSeparator" w:id="0">
    <w:p w14:paraId="771E67D3" w14:textId="77777777" w:rsidR="00F62B96" w:rsidRDefault="00F6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D6710" w14:textId="77777777" w:rsidR="00F62B96" w:rsidRDefault="00F62B96">
      <w:r>
        <w:separator/>
      </w:r>
    </w:p>
  </w:footnote>
  <w:footnote w:type="continuationSeparator" w:id="0">
    <w:p w14:paraId="76BA793B" w14:textId="77777777" w:rsidR="00F62B96" w:rsidRDefault="00F62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190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0778731">
    <w:abstractNumId w:val="5"/>
  </w:num>
  <w:num w:numId="3" w16cid:durableId="1775519248">
    <w:abstractNumId w:val="1"/>
  </w:num>
  <w:num w:numId="4" w16cid:durableId="600569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788226">
    <w:abstractNumId w:val="10"/>
  </w:num>
  <w:num w:numId="6" w16cid:durableId="1023628558">
    <w:abstractNumId w:val="7"/>
  </w:num>
  <w:num w:numId="7" w16cid:durableId="1115904645">
    <w:abstractNumId w:val="4"/>
  </w:num>
  <w:num w:numId="8" w16cid:durableId="1589465690">
    <w:abstractNumId w:val="12"/>
  </w:num>
  <w:num w:numId="9" w16cid:durableId="622657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1328016">
    <w:abstractNumId w:val="9"/>
  </w:num>
  <w:num w:numId="11" w16cid:durableId="295911546">
    <w:abstractNumId w:val="6"/>
  </w:num>
  <w:num w:numId="12" w16cid:durableId="54864936">
    <w:abstractNumId w:val="0"/>
  </w:num>
  <w:num w:numId="13" w16cid:durableId="1041982290">
    <w:abstractNumId w:val="3"/>
  </w:num>
  <w:num w:numId="14" w16cid:durableId="1275212906">
    <w:abstractNumId w:val="11"/>
  </w:num>
  <w:num w:numId="15" w16cid:durableId="18972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C6A21"/>
    <w:rsid w:val="001D46C8"/>
    <w:rsid w:val="001E41F3"/>
    <w:rsid w:val="001E790C"/>
    <w:rsid w:val="001F230F"/>
    <w:rsid w:val="002313D0"/>
    <w:rsid w:val="0026004D"/>
    <w:rsid w:val="002640DD"/>
    <w:rsid w:val="00275D12"/>
    <w:rsid w:val="00284FEB"/>
    <w:rsid w:val="002860C4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523EE"/>
    <w:rsid w:val="00457F71"/>
    <w:rsid w:val="00491E2E"/>
    <w:rsid w:val="00495888"/>
    <w:rsid w:val="00495D31"/>
    <w:rsid w:val="004B586D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4A7C"/>
    <w:rsid w:val="00587FB5"/>
    <w:rsid w:val="00592D74"/>
    <w:rsid w:val="005972AE"/>
    <w:rsid w:val="005D5B00"/>
    <w:rsid w:val="005E2C44"/>
    <w:rsid w:val="00601DEF"/>
    <w:rsid w:val="00611656"/>
    <w:rsid w:val="00621188"/>
    <w:rsid w:val="006257ED"/>
    <w:rsid w:val="00653DE4"/>
    <w:rsid w:val="00662A05"/>
    <w:rsid w:val="00665C47"/>
    <w:rsid w:val="00674FC3"/>
    <w:rsid w:val="00675FFC"/>
    <w:rsid w:val="0068290A"/>
    <w:rsid w:val="006842C0"/>
    <w:rsid w:val="00693C41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A5263"/>
    <w:rsid w:val="007B1E12"/>
    <w:rsid w:val="007B512A"/>
    <w:rsid w:val="007C2097"/>
    <w:rsid w:val="007C5B14"/>
    <w:rsid w:val="007D6A07"/>
    <w:rsid w:val="007E0BF4"/>
    <w:rsid w:val="007E198F"/>
    <w:rsid w:val="007F7259"/>
    <w:rsid w:val="008040A8"/>
    <w:rsid w:val="008279FA"/>
    <w:rsid w:val="008626E7"/>
    <w:rsid w:val="00870EE7"/>
    <w:rsid w:val="008863B9"/>
    <w:rsid w:val="00886692"/>
    <w:rsid w:val="00895872"/>
    <w:rsid w:val="008A0D7B"/>
    <w:rsid w:val="008A45A6"/>
    <w:rsid w:val="008B560F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A36"/>
    <w:rsid w:val="00991B88"/>
    <w:rsid w:val="00993018"/>
    <w:rsid w:val="00997B26"/>
    <w:rsid w:val="009A5753"/>
    <w:rsid w:val="009A579D"/>
    <w:rsid w:val="009B4549"/>
    <w:rsid w:val="009E3297"/>
    <w:rsid w:val="009F734F"/>
    <w:rsid w:val="00A20BFD"/>
    <w:rsid w:val="00A246B6"/>
    <w:rsid w:val="00A277A1"/>
    <w:rsid w:val="00A47E70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67B97"/>
    <w:rsid w:val="00B94614"/>
    <w:rsid w:val="00B968C8"/>
    <w:rsid w:val="00B976D4"/>
    <w:rsid w:val="00BA3EC5"/>
    <w:rsid w:val="00BA51D9"/>
    <w:rsid w:val="00BB5DFC"/>
    <w:rsid w:val="00BC41FF"/>
    <w:rsid w:val="00BD279D"/>
    <w:rsid w:val="00BD6BB8"/>
    <w:rsid w:val="00BE718A"/>
    <w:rsid w:val="00BF081D"/>
    <w:rsid w:val="00C02433"/>
    <w:rsid w:val="00C60BD0"/>
    <w:rsid w:val="00C66BA2"/>
    <w:rsid w:val="00C777AD"/>
    <w:rsid w:val="00C870F6"/>
    <w:rsid w:val="00C95985"/>
    <w:rsid w:val="00CB7009"/>
    <w:rsid w:val="00CB71F7"/>
    <w:rsid w:val="00CC5026"/>
    <w:rsid w:val="00CC68D0"/>
    <w:rsid w:val="00CE0F7F"/>
    <w:rsid w:val="00CE4FAC"/>
    <w:rsid w:val="00CF4DE2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62B96"/>
    <w:rsid w:val="00F96B9B"/>
    <w:rsid w:val="00FB6386"/>
    <w:rsid w:val="00FC2058"/>
    <w:rsid w:val="00FC64D3"/>
    <w:rsid w:val="00FC66A7"/>
    <w:rsid w:val="00FC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4">
    <w:name w:val="List Paragraph"/>
    <w:basedOn w:val="a"/>
    <w:uiPriority w:val="99"/>
    <w:qFormat/>
    <w:rsid w:val="00662A05"/>
    <w:pPr>
      <w:ind w:left="720"/>
      <w:contextualSpacing/>
    </w:pPr>
  </w:style>
  <w:style w:type="character" w:customStyle="1" w:styleId="20">
    <w:name w:val="标题 2 字符"/>
    <w:aliases w:val="Head2A 字符,2 字符,H2 字符,h2 字符"/>
    <w:basedOn w:val="a0"/>
    <w:link w:val="2"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basedOn w:val="a0"/>
    <w:link w:val="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477</TotalTime>
  <Pages>8</Pages>
  <Words>2170</Words>
  <Characters>12375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</cp:lastModifiedBy>
  <cp:revision>93</cp:revision>
  <cp:lastPrinted>1900-01-01T00:00:00Z</cp:lastPrinted>
  <dcterms:created xsi:type="dcterms:W3CDTF">2022-01-24T16:23:00Z</dcterms:created>
  <dcterms:modified xsi:type="dcterms:W3CDTF">2022-12-03T09:48:00Z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