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49A6" w14:textId="77777777" w:rsidR="001D4957" w:rsidRDefault="001D4957" w:rsidP="001D4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R5s221246</w:t>
        </w:r>
      </w:fldSimple>
    </w:p>
    <w:p w14:paraId="33682658" w14:textId="77777777" w:rsidR="001D4957" w:rsidRDefault="001D4957" w:rsidP="001D495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957" w14:paraId="69DC881D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3CAEC" w14:textId="77777777" w:rsidR="001D4957" w:rsidRDefault="001D4957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957" w14:paraId="670147C4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EAC35" w14:textId="77777777" w:rsidR="001D4957" w:rsidRDefault="001D495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957" w14:paraId="0AB3CFBD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B143A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06572679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2F3530E5" w14:textId="77777777"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A1939D" w14:textId="77777777" w:rsidR="001D4957" w:rsidRPr="00410371" w:rsidRDefault="001D4957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FA8C062" w14:textId="77777777" w:rsidR="001D4957" w:rsidRDefault="001D495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E93AFB" w14:textId="77777777" w:rsidR="001D4957" w:rsidRPr="00410371" w:rsidRDefault="001D4957" w:rsidP="00D4590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2843</w:t>
              </w:r>
            </w:fldSimple>
          </w:p>
        </w:tc>
        <w:tc>
          <w:tcPr>
            <w:tcW w:w="709" w:type="dxa"/>
          </w:tcPr>
          <w:p w14:paraId="39887EAF" w14:textId="77777777" w:rsidR="001D4957" w:rsidRDefault="001D4957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70CEB3" w14:textId="77777777" w:rsidR="001D4957" w:rsidRPr="00410371" w:rsidRDefault="001D4957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B67BAD" w14:textId="77777777" w:rsidR="001D4957" w:rsidRDefault="001D4957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35CBD" w14:textId="77777777" w:rsidR="001D4957" w:rsidRPr="00410371" w:rsidRDefault="001D4957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97DAD" w14:textId="77777777" w:rsidR="001D4957" w:rsidRDefault="001D495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1D4957" w14:paraId="36F90D83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BB484" w14:textId="77777777" w:rsidR="001D4957" w:rsidRDefault="001D495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1D4957" w14:paraId="006A9301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8211A" w14:textId="77777777" w:rsidR="001D4957" w:rsidRPr="00F25D98" w:rsidRDefault="001D4957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957" w14:paraId="048D5D71" w14:textId="77777777" w:rsidTr="00D45907">
        <w:tc>
          <w:tcPr>
            <w:tcW w:w="9641" w:type="dxa"/>
            <w:gridSpan w:val="9"/>
          </w:tcPr>
          <w:p w14:paraId="13963574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465CCE" w14:textId="77777777" w:rsidR="001D4957" w:rsidRDefault="001D4957" w:rsidP="001D49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957" w14:paraId="70BB05C1" w14:textId="77777777" w:rsidTr="00D45907">
        <w:tc>
          <w:tcPr>
            <w:tcW w:w="2835" w:type="dxa"/>
          </w:tcPr>
          <w:p w14:paraId="2C631521" w14:textId="77777777" w:rsidR="001D4957" w:rsidRDefault="001D4957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E5D51" w14:textId="77777777"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ECD75" w14:textId="77777777" w:rsidR="001D4957" w:rsidRDefault="001D495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CE409" w14:textId="77777777" w:rsidR="001D4957" w:rsidRDefault="001D495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01A4" w14:textId="77777777" w:rsidR="001D4957" w:rsidRDefault="001D495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BCB848" w14:textId="77777777" w:rsidR="001D4957" w:rsidRDefault="001D495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69BD8" w14:textId="77777777" w:rsidR="001D4957" w:rsidRDefault="001D495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C56058" w14:textId="77777777"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DF69F" w14:textId="77777777" w:rsidR="001D4957" w:rsidRDefault="001D4957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D8AEB4" w14:textId="77777777" w:rsidR="001D4957" w:rsidRDefault="001D4957" w:rsidP="001D49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957" w14:paraId="719255CA" w14:textId="77777777" w:rsidTr="00D45907">
        <w:tc>
          <w:tcPr>
            <w:tcW w:w="9640" w:type="dxa"/>
            <w:gridSpan w:val="11"/>
          </w:tcPr>
          <w:p w14:paraId="00B31752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67F14A30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F21EA6" w14:textId="77777777"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E737E" w14:textId="77777777"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f_NR_Calculate_PF_PO</w:t>
            </w:r>
            <w:proofErr w:type="spellEnd"/>
            <w:r>
              <w:fldChar w:fldCharType="end"/>
            </w:r>
          </w:p>
        </w:tc>
      </w:tr>
      <w:tr w:rsidR="001D4957" w14:paraId="5BDE87FB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EB81417" w14:textId="77777777"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78B79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7C102545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03139F06" w14:textId="77777777"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85FCE" w14:textId="77777777"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D4957" w14:paraId="21099D87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1272CB32" w14:textId="77777777"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9EBD8" w14:textId="77777777"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4957" w14:paraId="756DE8F8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08ED18A4" w14:textId="77777777"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701D4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41CE1873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148F72D3" w14:textId="77777777"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4BE86" w14:textId="77777777"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7E0B86" w14:textId="77777777" w:rsidR="001D4957" w:rsidRDefault="001D4957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CDC4A" w14:textId="77777777" w:rsidR="001D4957" w:rsidRDefault="001D495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BB6BB" w14:textId="77777777"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2022-11-01</w:t>
              </w:r>
            </w:fldSimple>
          </w:p>
        </w:tc>
      </w:tr>
      <w:tr w:rsidR="001D4957" w14:paraId="3FDAE792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1A8CB890" w14:textId="77777777"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13C6A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68A8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06A6B6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365802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718669E1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29146" w14:textId="77777777" w:rsidR="001D4957" w:rsidRDefault="001D495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C0C5D" w14:textId="77777777" w:rsidR="001D4957" w:rsidRDefault="001D4957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330EC5" w14:textId="77777777" w:rsidR="001D4957" w:rsidRDefault="001D4957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A843E" w14:textId="77777777" w:rsidR="001D4957" w:rsidRDefault="001D4957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400ED8" w14:textId="77777777" w:rsidR="001D4957" w:rsidRDefault="001D4957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D4957" w14:paraId="7A7F4630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CEC7" w14:textId="77777777"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193D1" w14:textId="77777777" w:rsidR="001D4957" w:rsidRDefault="001D4957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D08580" w14:textId="77777777" w:rsidR="001D4957" w:rsidRDefault="001D4957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E71C5" w14:textId="77777777" w:rsidR="001D4957" w:rsidRPr="007C2097" w:rsidRDefault="001D4957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957" w14:paraId="6F0BD24B" w14:textId="77777777" w:rsidTr="00D45907">
        <w:tc>
          <w:tcPr>
            <w:tcW w:w="1843" w:type="dxa"/>
          </w:tcPr>
          <w:p w14:paraId="7FB4A568" w14:textId="77777777" w:rsidR="001D4957" w:rsidRDefault="001D495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3A7E4B" w14:textId="77777777" w:rsidR="001D4957" w:rsidRDefault="001D495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2C5C5F93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F794A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CD10B" w14:textId="77777777" w:rsidR="001D4957" w:rsidRPr="0037699A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in 22wk43, Symbol is not initialized which results in run time issue </w:t>
            </w:r>
          </w:p>
        </w:tc>
      </w:tr>
      <w:tr w:rsidR="001D4957" w14:paraId="5DA117E4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564D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AC841" w14:textId="77777777" w:rsidR="001D4957" w:rsidRPr="00F12C50" w:rsidRDefault="001D4957" w:rsidP="001D495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D4957" w14:paraId="131CADC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5B1A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99CAF" w14:textId="77777777" w:rsidR="001D4957" w:rsidRPr="006316B2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, the symbol value is initialized</w:t>
            </w:r>
          </w:p>
        </w:tc>
      </w:tr>
      <w:tr w:rsidR="001D4957" w14:paraId="6098290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592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AE4CC" w14:textId="77777777" w:rsidR="001D4957" w:rsidRPr="00CF39F2" w:rsidRDefault="001D4957" w:rsidP="001D495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4957" w14:paraId="532D754D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A8686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9720" w14:textId="77777777" w:rsidR="001D4957" w:rsidRPr="00CF39F2" w:rsidRDefault="001D4957" w:rsidP="001D495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1D4957" w14:paraId="0D1807B7" w14:textId="77777777" w:rsidTr="00D45907">
        <w:tc>
          <w:tcPr>
            <w:tcW w:w="2694" w:type="dxa"/>
            <w:gridSpan w:val="2"/>
          </w:tcPr>
          <w:p w14:paraId="11F9DA2D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33A399" w14:textId="77777777" w:rsidR="001D4957" w:rsidRDefault="001D4957" w:rsidP="001D4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32646CEE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CB6DE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0561D" w14:textId="77777777" w:rsidR="001D4957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SA test cases </w:t>
            </w:r>
          </w:p>
        </w:tc>
      </w:tr>
      <w:tr w:rsidR="001D4957" w14:paraId="51580426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3AA7F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0A147" w14:textId="77777777" w:rsidR="001D4957" w:rsidRDefault="001D4957" w:rsidP="001D4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57" w14:paraId="074FFB8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FA40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437EE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24E4C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2933A" w14:textId="77777777" w:rsidR="001D4957" w:rsidRDefault="001D4957" w:rsidP="001D4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6D4D6" w14:textId="77777777"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14:paraId="7B9C9618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0043D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F6E7A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E21BF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19E04" w14:textId="77777777" w:rsidR="001D4957" w:rsidRDefault="001D4957" w:rsidP="001D4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7BC37" w14:textId="77777777"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14:paraId="12AB405C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70A55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4334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32A6A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ED62F" w14:textId="77777777" w:rsidR="001D4957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BB353" w14:textId="77777777"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14:paraId="7053AEC2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CEA8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4D694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8B38C" w14:textId="77777777" w:rsidR="001D4957" w:rsidRDefault="001D4957" w:rsidP="001D4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CDC25" w14:textId="77777777" w:rsidR="001D4957" w:rsidRDefault="001D4957" w:rsidP="001D4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672ED" w14:textId="77777777" w:rsidR="001D4957" w:rsidRDefault="001D4957" w:rsidP="001D4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57" w14:paraId="32B01EE7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43F50" w14:textId="77777777" w:rsidR="001D4957" w:rsidRDefault="001D4957" w:rsidP="001D4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DBD34" w14:textId="77777777" w:rsidR="001D4957" w:rsidRDefault="001D4957" w:rsidP="001D4957">
            <w:pPr>
              <w:pStyle w:val="CRCoverPage"/>
              <w:spacing w:after="0"/>
              <w:rPr>
                <w:noProof/>
              </w:rPr>
            </w:pPr>
          </w:p>
        </w:tc>
      </w:tr>
      <w:tr w:rsidR="001D4957" w14:paraId="5B9C81D2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E4170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1350A" w14:textId="77777777" w:rsidR="001D4957" w:rsidRDefault="001D4957" w:rsidP="001D4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957" w:rsidRPr="008863B9" w14:paraId="3992B541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D302E" w14:textId="77777777" w:rsidR="001D4957" w:rsidRPr="008863B9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9E14D9" w14:textId="77777777" w:rsidR="001D4957" w:rsidRPr="008863B9" w:rsidRDefault="001D4957" w:rsidP="001D4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957" w14:paraId="5AD27B3F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05215" w14:textId="77777777" w:rsidR="001D4957" w:rsidRDefault="001D4957" w:rsidP="001D4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9D6CE" w14:textId="77777777" w:rsidR="001D4957" w:rsidRDefault="001D4957" w:rsidP="001D4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CEF4A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98BAF0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6D159" w14:textId="77777777" w:rsidR="009478EE" w:rsidRDefault="009478EE" w:rsidP="009478EE">
      <w:pPr>
        <w:rPr>
          <w:noProof/>
        </w:rPr>
      </w:pPr>
    </w:p>
    <w:p w14:paraId="6C5A1E7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81762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84ED075" w14:textId="77777777" w:rsidR="001D495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4957" w:rsidRPr="00A52796">
        <w:rPr>
          <w:rFonts w:ascii="Arial" w:hAnsi="Arial" w:cs="Arial"/>
          <w:iCs/>
        </w:rPr>
        <w:t>Table of Contents</w:t>
      </w:r>
      <w:r w:rsidR="001D4957">
        <w:tab/>
      </w:r>
      <w:r w:rsidR="001D4957">
        <w:fldChar w:fldCharType="begin"/>
      </w:r>
      <w:r w:rsidR="001D4957">
        <w:instrText xml:space="preserve"> PAGEREF _Toc118176209 \h </w:instrText>
      </w:r>
      <w:r w:rsidR="001D4957">
        <w:fldChar w:fldCharType="separate"/>
      </w:r>
      <w:r w:rsidR="001D4957">
        <w:t>2</w:t>
      </w:r>
      <w:r w:rsidR="001D4957">
        <w:fldChar w:fldCharType="end"/>
      </w:r>
    </w:p>
    <w:p w14:paraId="629FF8A3" w14:textId="77777777" w:rsidR="001D4957" w:rsidRDefault="001D49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27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27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_Toc118176210 \h </w:instrText>
      </w:r>
      <w:r>
        <w:fldChar w:fldCharType="separate"/>
      </w:r>
      <w:r>
        <w:t>2</w:t>
      </w:r>
      <w:r>
        <w:fldChar w:fldCharType="end"/>
      </w:r>
    </w:p>
    <w:p w14:paraId="2E1260C7" w14:textId="77777777" w:rsidR="001D4957" w:rsidRDefault="001D49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27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27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_Toc118176211 \h </w:instrText>
      </w:r>
      <w:r>
        <w:fldChar w:fldCharType="separate"/>
      </w:r>
      <w:r>
        <w:t>2</w:t>
      </w:r>
      <w:r>
        <w:fldChar w:fldCharType="end"/>
      </w:r>
    </w:p>
    <w:p w14:paraId="12178AC9" w14:textId="77777777" w:rsidR="001D4957" w:rsidRDefault="001D49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27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2796">
        <w:rPr>
          <w:rFonts w:cs="Arial"/>
          <w:b/>
          <w:color w:val="000000"/>
          <w:lang w:eastAsia="en-GB"/>
        </w:rPr>
        <w:t xml:space="preserve">Correction to the </w:t>
      </w:r>
      <w:r w:rsidRPr="00A52796">
        <w:rPr>
          <w:rFonts w:cs="Arial"/>
          <w:b/>
          <w:bCs/>
          <w:color w:val="000000"/>
          <w:lang w:val="en-US" w:eastAsia="en-GB"/>
        </w:rPr>
        <w:t>function f_NR_Calculate_PF_PO</w:t>
      </w:r>
      <w:r>
        <w:tab/>
      </w:r>
      <w:r>
        <w:fldChar w:fldCharType="begin"/>
      </w:r>
      <w:r>
        <w:instrText xml:space="preserve"> PAGEREF _Toc118176212 \h </w:instrText>
      </w:r>
      <w:r>
        <w:fldChar w:fldCharType="separate"/>
      </w:r>
      <w:r>
        <w:t>2</w:t>
      </w:r>
      <w:r>
        <w:fldChar w:fldCharType="end"/>
      </w:r>
    </w:p>
    <w:p w14:paraId="2C34085A" w14:textId="77777777" w:rsidR="001D4957" w:rsidRDefault="007A73E5" w:rsidP="001D495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1D495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Hlk107318485"/>
      <w:r w:rsidR="001D495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313B89" w14:textId="77777777"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43 related to the title of this CR</w:t>
      </w:r>
      <w:r>
        <w:rPr>
          <w:rFonts w:cs="Arial"/>
          <w:lang w:eastAsia="ja-JP"/>
        </w:rPr>
        <w:t xml:space="preserve">. </w:t>
      </w:r>
    </w:p>
    <w:p w14:paraId="72C5E49D" w14:textId="77777777"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CE03FD1" w14:textId="77777777"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31FCF43E" w14:textId="77777777" w:rsidR="007A73E5" w:rsidRDefault="007A73E5" w:rsidP="007A73E5">
      <w:pPr>
        <w:rPr>
          <w:b/>
          <w:sz w:val="24"/>
          <w:lang w:eastAsia="ja-JP"/>
        </w:rPr>
      </w:pPr>
    </w:p>
    <w:p w14:paraId="5032B4A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8176211"/>
      <w:r w:rsidRPr="00854C55">
        <w:rPr>
          <w:b/>
        </w:rPr>
        <w:t>Corrections required</w:t>
      </w:r>
      <w:bookmarkEnd w:id="19"/>
      <w:bookmarkEnd w:id="20"/>
      <w:bookmarkEnd w:id="21"/>
    </w:p>
    <w:p w14:paraId="44496B7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81762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E028F4" w:rsidRPr="002D7C70">
        <w:rPr>
          <w:rFonts w:cs="Arial"/>
          <w:b/>
          <w:bCs/>
          <w:color w:val="000000"/>
          <w:lang w:val="en-US" w:eastAsia="en-GB"/>
        </w:rPr>
        <w:t>f_NR_Calculate_PF_PO</w:t>
      </w:r>
      <w:bookmarkEnd w:id="22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B4A0B9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BDA6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6817" w14:textId="77777777" w:rsidR="00FB0A08" w:rsidRPr="00E44127" w:rsidRDefault="007B1330" w:rsidP="002B42D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01F47">
              <w:t>f_NR_Calculate_PF_PO</w:t>
            </w:r>
            <w:proofErr w:type="spellEnd"/>
          </w:p>
        </w:tc>
      </w:tr>
      <w:tr w:rsidR="00FB0A08" w14:paraId="1054A943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02B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0B6" w14:textId="77777777" w:rsidR="00FB0A08" w:rsidRPr="00AD4ADA" w:rsidRDefault="00053790" w:rsidP="00D80A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in wk43, Symbol is not initialized which results in a run time issue</w:t>
            </w:r>
          </w:p>
        </w:tc>
      </w:tr>
      <w:tr w:rsidR="00FB0A08" w14:paraId="221F4F5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2A1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10E" w14:textId="77777777" w:rsidR="005C6479" w:rsidRPr="001124B3" w:rsidRDefault="000C54DB" w:rsidP="002856E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C3595">
              <w:rPr>
                <w:noProof/>
              </w:rPr>
              <w:t>f_NR_Calculate_PF_PO</w:t>
            </w:r>
            <w:r>
              <w:rPr>
                <w:noProof/>
              </w:rPr>
              <w:t xml:space="preserve"> , the symbol value is initialized</w:t>
            </w:r>
          </w:p>
        </w:tc>
      </w:tr>
      <w:tr w:rsidR="00FB0A08" w14:paraId="5731066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55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6D1E" w14:textId="77777777" w:rsidR="00FB0A08" w:rsidRPr="00CC39F9" w:rsidRDefault="00DD527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D527E">
              <w:rPr>
                <w:rFonts w:ascii="Arial" w:hAnsi="Arial" w:cs="Arial"/>
                <w:lang w:eastAsia="en-GB"/>
              </w:rPr>
              <w:t>NR5GC_SysinfoPaging.ttcn</w:t>
            </w:r>
          </w:p>
        </w:tc>
      </w:tr>
      <w:tr w:rsidR="00FB0A08" w14:paraId="700B144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DA4" w14:textId="77777777" w:rsidR="00FB0A08" w:rsidRPr="001137AA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137A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BB6" w14:textId="77777777" w:rsidR="0087536D" w:rsidRPr="001137AA" w:rsidRDefault="00940405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1137AA">
              <w:rPr>
                <w:rFonts w:ascii="Arial" w:hAnsi="Arial"/>
                <w:highlight w:val="cyan"/>
                <w:lang w:eastAsia="zh-CN"/>
              </w:rPr>
              <w:t>Accepted, implemented as follows:</w:t>
            </w:r>
          </w:p>
          <w:p w14:paraId="685D237A" w14:textId="46CA0E22" w:rsidR="00940405" w:rsidRPr="001137AA" w:rsidRDefault="00940405" w:rsidP="002B42D8">
            <w:pPr>
              <w:rPr>
                <w:rFonts w:ascii="Arial" w:hAnsi="Arial"/>
                <w:highlight w:val="cyan"/>
                <w:lang w:eastAsia="zh-CN"/>
              </w:rPr>
            </w:pPr>
            <w:proofErr w:type="spellStart"/>
            <w:r w:rsidRPr="001137AA">
              <w:rPr>
                <w:rFonts w:ascii="Arial" w:hAnsi="Arial"/>
                <w:highlight w:val="cyan"/>
                <w:lang w:eastAsia="zh-CN"/>
              </w:rPr>
              <w:t>v_</w:t>
            </w:r>
            <w:proofErr w:type="gramStart"/>
            <w:r w:rsidRPr="001137AA">
              <w:rPr>
                <w:rFonts w:ascii="Arial" w:hAnsi="Arial"/>
                <w:highlight w:val="cyan"/>
                <w:lang w:eastAsia="zh-CN"/>
              </w:rPr>
              <w:t>PagingOccasion.Symbol</w:t>
            </w:r>
            <w:proofErr w:type="spellEnd"/>
            <w:r w:rsidRPr="001137AA">
              <w:rPr>
                <w:rFonts w:ascii="Arial" w:hAnsi="Arial"/>
                <w:highlight w:val="cyan"/>
                <w:lang w:eastAsia="zh-CN"/>
              </w:rPr>
              <w:t xml:space="preserve"> :</w:t>
            </w:r>
            <w:proofErr w:type="gramEnd"/>
            <w:r w:rsidRPr="001137AA">
              <w:rPr>
                <w:rFonts w:ascii="Arial" w:hAnsi="Arial"/>
                <w:highlight w:val="cyan"/>
                <w:lang w:eastAsia="zh-CN"/>
              </w:rPr>
              <w:t xml:space="preserve">= </w:t>
            </w:r>
            <w:proofErr w:type="spellStart"/>
            <w:r w:rsidRPr="001137AA">
              <w:rPr>
                <w:rFonts w:ascii="Arial" w:hAnsi="Arial"/>
                <w:highlight w:val="cyan"/>
                <w:lang w:eastAsia="zh-CN"/>
              </w:rPr>
              <w:t>valueof</w:t>
            </w:r>
            <w:proofErr w:type="spellEnd"/>
            <w:r w:rsidRPr="001137AA">
              <w:rPr>
                <w:rFonts w:ascii="Arial" w:hAnsi="Arial"/>
                <w:highlight w:val="cyan"/>
                <w:lang w:eastAsia="zh-CN"/>
              </w:rPr>
              <w:t>(</w:t>
            </w:r>
            <w:proofErr w:type="spellStart"/>
            <w:r w:rsidRPr="001137AA">
              <w:rPr>
                <w:rFonts w:ascii="Arial" w:hAnsi="Arial"/>
                <w:highlight w:val="cyan"/>
                <w:lang w:eastAsia="zh-CN"/>
              </w:rPr>
              <w:t>cs_SymbolTimingInfo_FirstSlot</w:t>
            </w:r>
            <w:proofErr w:type="spellEnd"/>
            <w:r w:rsidRPr="001137AA">
              <w:rPr>
                <w:rFonts w:ascii="Arial" w:hAnsi="Arial"/>
                <w:highlight w:val="cyan"/>
                <w:lang w:eastAsia="zh-CN"/>
              </w:rPr>
              <w:t>);</w:t>
            </w:r>
          </w:p>
          <w:p w14:paraId="214BEBBD" w14:textId="77777777" w:rsidR="00940405" w:rsidRPr="001137AA" w:rsidRDefault="00940405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1137AA">
              <w:rPr>
                <w:rFonts w:ascii="Arial" w:hAnsi="Arial"/>
                <w:highlight w:val="cyan"/>
                <w:lang w:eastAsia="zh-CN"/>
              </w:rPr>
              <w:lastRenderedPageBreak/>
              <w:t xml:space="preserve">because </w:t>
            </w:r>
            <w:proofErr w:type="spellStart"/>
            <w:r w:rsidRPr="001137AA">
              <w:rPr>
                <w:rFonts w:ascii="Arial" w:hAnsi="Arial"/>
                <w:highlight w:val="cyan"/>
                <w:lang w:eastAsia="zh-CN"/>
              </w:rPr>
              <w:t>v_PagingOccasion</w:t>
            </w:r>
            <w:proofErr w:type="spellEnd"/>
            <w:r w:rsidRPr="001137AA">
              <w:rPr>
                <w:rFonts w:ascii="Arial" w:hAnsi="Arial"/>
                <w:highlight w:val="cyan"/>
                <w:lang w:eastAsia="zh-CN"/>
              </w:rPr>
              <w:t xml:space="preserve"> is not declared as a template.</w:t>
            </w:r>
          </w:p>
          <w:p w14:paraId="17A40E1F" w14:textId="77777777" w:rsidR="0087536D" w:rsidRPr="001137AA" w:rsidRDefault="0087536D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  <w:p w14:paraId="5EA80D17" w14:textId="4F7C7B3F" w:rsidR="0087536D" w:rsidRPr="001137AA" w:rsidRDefault="0087536D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1137AA">
              <w:rPr>
                <w:rFonts w:ascii="Arial" w:hAnsi="Arial"/>
                <w:highlight w:val="cyan"/>
                <w:lang w:eastAsia="zh-CN"/>
              </w:rPr>
              <w:t>S</w:t>
            </w:r>
            <w:r w:rsidR="001137AA" w:rsidRPr="001137AA">
              <w:rPr>
                <w:rFonts w:ascii="Arial" w:hAnsi="Arial"/>
                <w:highlight w:val="cyan"/>
                <w:lang w:eastAsia="zh-CN"/>
              </w:rPr>
              <w:t>imilar</w:t>
            </w:r>
            <w:r w:rsidRPr="001137AA">
              <w:rPr>
                <w:rFonts w:ascii="Arial" w:hAnsi="Arial"/>
                <w:highlight w:val="cyan"/>
                <w:lang w:eastAsia="zh-CN"/>
              </w:rPr>
              <w:t xml:space="preserve"> change done in </w:t>
            </w:r>
            <w:proofErr w:type="spellStart"/>
            <w:r w:rsidRPr="001137AA">
              <w:rPr>
                <w:rFonts w:ascii="Arial" w:hAnsi="Arial"/>
                <w:highlight w:val="cyan"/>
                <w:lang w:eastAsia="zh-CN"/>
              </w:rPr>
              <w:t>f_NR_ModifySysinfo</w:t>
            </w:r>
            <w:proofErr w:type="spellEnd"/>
            <w:r w:rsidRPr="001137AA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proofErr w:type="spellStart"/>
            <w:r w:rsidRPr="001137AA">
              <w:rPr>
                <w:rFonts w:ascii="Arial" w:hAnsi="Arial"/>
                <w:highlight w:val="cyan"/>
                <w:lang w:eastAsia="zh-CN"/>
              </w:rPr>
              <w:t>f_NR_ModifySysinfo_PWS</w:t>
            </w:r>
            <w:proofErr w:type="spellEnd"/>
            <w:r w:rsidR="001137AA" w:rsidRPr="001137AA">
              <w:rPr>
                <w:rFonts w:ascii="Arial" w:hAnsi="Arial"/>
                <w:highlight w:val="cyan"/>
                <w:lang w:eastAsia="zh-CN"/>
              </w:rPr>
              <w:t xml:space="preserve"> for the </w:t>
            </w:r>
            <w:proofErr w:type="spellStart"/>
            <w:r w:rsidR="001137AA" w:rsidRPr="001137AA">
              <w:rPr>
                <w:rFonts w:ascii="Arial" w:hAnsi="Arial"/>
                <w:highlight w:val="cyan"/>
                <w:lang w:eastAsia="zh-CN"/>
              </w:rPr>
              <w:t>intialisation</w:t>
            </w:r>
            <w:proofErr w:type="spellEnd"/>
            <w:r w:rsidR="001137AA" w:rsidRPr="001137AA">
              <w:rPr>
                <w:rFonts w:ascii="Arial" w:hAnsi="Arial"/>
                <w:highlight w:val="cyan"/>
                <w:lang w:eastAsia="zh-CN"/>
              </w:rPr>
              <w:t xml:space="preserve"> respectively of </w:t>
            </w:r>
            <w:proofErr w:type="spellStart"/>
            <w:r w:rsidR="001137AA" w:rsidRPr="001137AA">
              <w:rPr>
                <w:rFonts w:ascii="Arial" w:hAnsi="Arial"/>
                <w:highlight w:val="cyan"/>
                <w:lang w:eastAsia="zh-CN"/>
              </w:rPr>
              <w:t>v_StartNextModPeriod</w:t>
            </w:r>
            <w:proofErr w:type="spellEnd"/>
            <w:r w:rsidR="001137AA" w:rsidRPr="001137AA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proofErr w:type="spellStart"/>
            <w:r w:rsidR="001137AA" w:rsidRPr="001137AA">
              <w:rPr>
                <w:rFonts w:ascii="Arial" w:hAnsi="Arial"/>
                <w:highlight w:val="cyan"/>
                <w:lang w:eastAsia="zh-CN"/>
              </w:rPr>
              <w:t>v_TimeOfShortMessage</w:t>
            </w:r>
            <w:proofErr w:type="spellEnd"/>
          </w:p>
        </w:tc>
      </w:tr>
    </w:tbl>
    <w:p w14:paraId="7414E6D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0E8AF3A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9973E4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09047B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D73" w14:textId="77777777" w:rsidR="002D5490" w:rsidRPr="002D5490" w:rsidRDefault="00F7580F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>f_NR_Calculate_PF_PO</w:t>
            </w:r>
            <w:proofErr w:type="spellEnd"/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>p_CurrentTiming</w:t>
            </w:r>
            <w:proofErr w:type="spellEnd"/>
            <w:r w:rsidR="002D5490"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39BE95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5130BF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PCCH_Config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p_PCCH_Config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C7E854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B32_Type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p_NG_TMSI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28A94B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p_SlotsNumberPerSubframe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F386BA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p_SCS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845760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p_SlotOffset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14:paraId="0118D47F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09CBEB7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R5s190291 change 1: change first parameter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-&gt;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p_CurrentTiming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(type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 sic@</w:t>
            </w:r>
          </w:p>
          <w:p w14:paraId="084D3D44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v_UE_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= bit2int(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p_NG_TMSI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 mod 1024;                         // 5G-S-TMSI mod 1024</w:t>
            </w:r>
          </w:p>
          <w:p w14:paraId="1633FCF6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v_PF_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fl_NR_ConvertPF_Offset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p_PCCH_Config.nAndPagingFrameOffset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7C1B61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Ns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fl_NR_ConvertNs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p_PCCH_Config.ns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);                 //number of paging occasions for a PF</w:t>
            </w:r>
          </w:p>
          <w:p w14:paraId="2B334EAA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NextSfn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p_CurrentTiming.SFN.Number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tsc_NR_SfnDelay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 //Absolute value - no mod 1024</w:t>
            </w:r>
          </w:p>
          <w:p w14:paraId="6A5D99A3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SfnPlusOffsetModT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3DBDFCD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FirstPagingFrame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525904B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fl_NR_ConvertPagingCycle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1D5866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fl_NR_GetN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p_PCCH_Config.nAndPagingFrameOffset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);     // N: number of total paging frames in T @sic R5s190150 change 4 sic@</w:t>
            </w:r>
          </w:p>
          <w:p w14:paraId="79D52202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086A895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8FE075D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6D4D35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the first paging Frame</w:t>
            </w:r>
          </w:p>
          <w:p w14:paraId="0037C811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//SFN for the PF is determined by: (SFN +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PF_offset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mod T = (T div 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N)*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(UE_ID mod N)</w:t>
            </w:r>
          </w:p>
          <w:p w14:paraId="7702F789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//Absolute value - no mod 1024 @sic R5-211417 sic@</w:t>
            </w:r>
          </w:p>
          <w:p w14:paraId="47DF27ED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SfnPlusOffsetModT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 *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v_UE_ID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0B7933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&lt;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v_SfnPlusOffsetModT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E358C04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FirstPagingFrame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= ((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v_SfnPlusOffsetModT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-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v_PF_Offset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496446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5989DC7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FirstPagingFrame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v_SfnPlusOffsetModT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v_PF_Offset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E9DF03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1D82E0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//* Calculate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i_s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= floor (UE_ID/N) mod Ns</w:t>
            </w:r>
          </w:p>
          <w:p w14:paraId="7C32D743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v_UE_ID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)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v_Ns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 Note: unused so far</w:t>
            </w:r>
          </w:p>
          <w:p w14:paraId="45792A56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paging-SearchSpace and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firstPDCCH-MonitoringOccasionOfPO</w:t>
            </w:r>
            <w:proofErr w:type="spellEnd"/>
          </w:p>
          <w:p w14:paraId="545A0EF7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1DFCFEE3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1, there is only one PO which starts in the PF.</w:t>
            </w:r>
          </w:p>
          <w:p w14:paraId="0DCB0630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2, PO is either in the first half frame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i_s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= 0) or the second half frame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i_s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= 1) of the PF.</w:t>
            </w:r>
          </w:p>
          <w:p w14:paraId="40B909FF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PagingOccasion.HSFN.Number</w:t>
            </w:r>
            <w:proofErr w:type="spellEnd"/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p_CurrentTiming.HSFN.Number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v_FirstPagingFrame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)/1024 ) mod 1024;  //@sic R5-211417 sic@</w:t>
            </w:r>
          </w:p>
          <w:p w14:paraId="15C15C13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v_PagingOccasion.SFN.Number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v_FirstPagingFrame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1024;                                           //@sic R5-211417 sic@</w:t>
            </w:r>
          </w:p>
          <w:p w14:paraId="35F5EF9D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PagingOccasion.Subframe.Number</w:t>
            </w:r>
            <w:proofErr w:type="spellEnd"/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p_SlotOffset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p_SlotsNumberPerSubframe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F6220B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f_NR_SubFrameTiming_SetSlot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v_PagingOccasion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84C8D4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p_SlotOffset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p_SlotsNumberPerSubframe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1935C5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p_SCS</w:t>
            </w:r>
            <w:proofErr w:type="spellEnd"/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230AEB7" w14:textId="77777777" w:rsidR="002D5490" w:rsidRPr="002D5490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0AB8EC0" w14:textId="77777777" w:rsidR="002C2496" w:rsidRPr="00455951" w:rsidRDefault="002D5490" w:rsidP="002D54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4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1C543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BD834F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78DA4CD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109E" w14:textId="77777777" w:rsidR="0091228B" w:rsidRPr="0091228B" w:rsidRDefault="00187C4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>f_NR_Calculate_PF_PO</w:t>
            </w:r>
            <w:proofErr w:type="spellEnd"/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>p_CurrentTiming</w:t>
            </w:r>
            <w:proofErr w:type="spellEnd"/>
            <w:r w:rsidR="0091228B"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0B6745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85B528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PCCH_Config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p_PCCH_Config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83995F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B32_Type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p_NG_TMSI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9FA32F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p_SlotsNumberPerSubframe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441B77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p_SCS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DE7274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p_SlotOffset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14:paraId="2BD9BE42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4B607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R5s190291 change 1: change first parameter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-&gt;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p_CurrentTiming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(type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 sic@</w:t>
            </w:r>
          </w:p>
          <w:p w14:paraId="41A81265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v_UE_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= bit2int(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p_NG_TMSI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 mod 1024;                         // 5G-S-TMSI mod 1024</w:t>
            </w:r>
          </w:p>
          <w:p w14:paraId="67D67D16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v_PF_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fl_NR_ConvertPF_Offset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p_PCCH_Config.nAndPagingFrameOffset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A89B160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Ns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fl_NR_ConvertNs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p_PCCH_Config.ns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);                 //number of paging occasions for a PF</w:t>
            </w:r>
          </w:p>
          <w:p w14:paraId="7F66776E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NextSfn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p_CurrentTiming.SFN.Number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tsc_NR_SfnDelay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 //Absolute value - no mod 1024</w:t>
            </w:r>
          </w:p>
          <w:p w14:paraId="1900A2B6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SfnPlusOffsetModT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86EDB63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FirstPagingFrame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FE33270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fl_NR_ConvertPagingCycle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A12EBD9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fl_NR_GetN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p_PCCH_Config.nAndPagingFrameOffset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);     // N: number of total paging frames in T @sic R5s190150 change 4 sic@</w:t>
            </w:r>
          </w:p>
          <w:p w14:paraId="32EEB2A8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   var integer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A48B42C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34A6FF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F74227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the first paging Frame</w:t>
            </w:r>
          </w:p>
          <w:p w14:paraId="20B1B0E1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//SFN for the PF is determined by: (SFN +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PF_offset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mod T = (T div 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N)*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(UE_ID mod N)</w:t>
            </w:r>
          </w:p>
          <w:p w14:paraId="5BDB71FE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//Absolute value - no mod 1024 @sic R5-211417 sic@</w:t>
            </w:r>
          </w:p>
          <w:p w14:paraId="0CB0F757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SfnPlusOffsetModT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 *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v_UE_ID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0D84D1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&lt;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v_SfnPlusOffsetModT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DAD3951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FirstPagingFrame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= ((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v_SfnPlusOffsetModT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-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v_PF_Offset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7CA7C6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E3D3E7A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FirstPagingFrame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v_NextSfn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v_SfnPlusOffsetModT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v_PF_Offset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92CF92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31FA9E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//* Calculate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i_s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= floor (UE_ID/N) mod Ns</w:t>
            </w:r>
          </w:p>
          <w:p w14:paraId="15684C6D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v_UE_ID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)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v_Ns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 Note: unused so far</w:t>
            </w:r>
          </w:p>
          <w:p w14:paraId="5D48C0F2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paging-SearchSpace and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firstPDCCH-MonitoringOccasionOfPO</w:t>
            </w:r>
            <w:proofErr w:type="spellEnd"/>
          </w:p>
          <w:p w14:paraId="4B1EEB77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7C3C0F1D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1, there is only one PO which starts in the PF.</w:t>
            </w:r>
          </w:p>
          <w:p w14:paraId="271CD867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//For Ns = 2, PO is either in the first half frame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i_s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= 0) or the second half frame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i_s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= 1) of the PF.</w:t>
            </w:r>
          </w:p>
          <w:p w14:paraId="18A6AD7B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PagingOccasion.HSFN.Number</w:t>
            </w:r>
            <w:proofErr w:type="spellEnd"/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p_CurrentTiming.HSFN.Number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v_FirstPagingFrame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)/1024 ) mod 1024;  //@sic R5-211417 sic@</w:t>
            </w:r>
          </w:p>
          <w:p w14:paraId="4D59F4CA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v_PagingOccasion.SFN.Number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v_FirstPagingFrame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1024;                                           //@sic R5-211417 sic@</w:t>
            </w:r>
          </w:p>
          <w:p w14:paraId="0F10D090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PagingOccasion.Subframe.Number</w:t>
            </w:r>
            <w:proofErr w:type="spellEnd"/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p_SlotOffset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p_SlotsNumberPerSubframe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1DDC5D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PagingOccasion.Symbol</w:t>
            </w:r>
            <w:proofErr w:type="spellEnd"/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cs_SymbolTimingInfo_FirstSlot</w:t>
            </w:r>
            <w:proofErr w:type="spellEnd"/>
            <w:r w:rsidRPr="00DD5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//WA#WI=1022866</w:t>
            </w:r>
          </w:p>
          <w:p w14:paraId="7B9B8A2A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f_NR_SubFrameTiming_SetSlot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v_PagingOccasion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1057CF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p_SlotOffset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p_SlotsNumberPerSubframe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055F11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p_SCS</w:t>
            </w:r>
            <w:proofErr w:type="spellEnd"/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01CD1DD" w14:textId="77777777" w:rsidR="0091228B" w:rsidRPr="0091228B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CABD817" w14:textId="77777777" w:rsidR="00FB0A08" w:rsidRPr="006D35E4" w:rsidRDefault="0091228B" w:rsidP="009122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122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F81A06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C25F" w14:textId="77777777" w:rsidR="000E22BE" w:rsidRDefault="000E22BE">
      <w:r>
        <w:separator/>
      </w:r>
    </w:p>
  </w:endnote>
  <w:endnote w:type="continuationSeparator" w:id="0">
    <w:p w14:paraId="1ADCB207" w14:textId="77777777" w:rsidR="000E22BE" w:rsidRDefault="000E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46A8" w14:textId="77777777" w:rsidR="000E22BE" w:rsidRDefault="000E22BE">
      <w:r>
        <w:separator/>
      </w:r>
    </w:p>
  </w:footnote>
  <w:footnote w:type="continuationSeparator" w:id="0">
    <w:p w14:paraId="2AB1056A" w14:textId="77777777" w:rsidR="000E22BE" w:rsidRDefault="000E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5BDF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EC3C7BF" wp14:editId="67D2DA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6A978EA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FDF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F1FEFD1" wp14:editId="273FF1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7F5DC25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E5E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B20ADC4" wp14:editId="0FB71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1401F97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E2BA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3EE189" wp14:editId="705F40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DCCAE0F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E1D3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1367E2C" wp14:editId="72930D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4C1B59B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5E16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E87B3C0" wp14:editId="070785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F1D8C" w14:textId="77777777"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569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5396158">
    <w:abstractNumId w:val="6"/>
  </w:num>
  <w:num w:numId="3" w16cid:durableId="1307472915">
    <w:abstractNumId w:val="2"/>
  </w:num>
  <w:num w:numId="4" w16cid:durableId="473451420">
    <w:abstractNumId w:val="13"/>
  </w:num>
  <w:num w:numId="5" w16cid:durableId="1334532499">
    <w:abstractNumId w:val="10"/>
  </w:num>
  <w:num w:numId="6" w16cid:durableId="250748391">
    <w:abstractNumId w:val="11"/>
  </w:num>
  <w:num w:numId="7" w16cid:durableId="776682265">
    <w:abstractNumId w:val="4"/>
  </w:num>
  <w:num w:numId="8" w16cid:durableId="265622359">
    <w:abstractNumId w:val="12"/>
  </w:num>
  <w:num w:numId="9" w16cid:durableId="754014549">
    <w:abstractNumId w:val="5"/>
  </w:num>
  <w:num w:numId="10" w16cid:durableId="1715811523">
    <w:abstractNumId w:val="8"/>
  </w:num>
  <w:num w:numId="11" w16cid:durableId="675036505">
    <w:abstractNumId w:val="0"/>
  </w:num>
  <w:num w:numId="12" w16cid:durableId="1917127092">
    <w:abstractNumId w:val="3"/>
  </w:num>
  <w:num w:numId="13" w16cid:durableId="1853567940">
    <w:abstractNumId w:val="14"/>
  </w:num>
  <w:num w:numId="14" w16cid:durableId="797331784">
    <w:abstractNumId w:val="1"/>
  </w:num>
  <w:num w:numId="15" w16cid:durableId="198906758">
    <w:abstractNumId w:val="9"/>
  </w:num>
  <w:num w:numId="16" w16cid:durableId="103338849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3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BE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37AA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4957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D77D8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2CDE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36D"/>
    <w:rsid w:val="008765EE"/>
    <w:rsid w:val="00876900"/>
    <w:rsid w:val="00880F55"/>
    <w:rsid w:val="008835F6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405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B1F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351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06A3"/>
    <w:rsid w:val="00E01AB4"/>
    <w:rsid w:val="00E028F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6AFC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D495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0BD5D-2730-4FCF-A2B0-5F6A9924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2022-11-01T15:10:00Z</dcterms:created>
  <dcterms:modified xsi:type="dcterms:W3CDTF">2022-11-01T15:31:00Z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2022-11-01T06:21:44Z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27a971c1-2fc8-423f-a277-71c2247b8b4f</vt:lpwstr>
  </property>
  <property fmtid="{D5CDD505-2E9C-101B-9397-08002B2CF9AE}" pid="28" name="MSIP_Label_9764cdcd-3664-4d05-9615-7cbf65a4f0a8_ContentBits">
    <vt:lpwstr>0</vt:lpwstr>
  </property>
</Properties>
</file>