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9EAD7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FA32D4">
          <w:rPr>
            <w:b/>
            <w:i/>
            <w:noProof/>
            <w:sz w:val="28"/>
          </w:rPr>
          <w:t>1189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71914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F14CCF">
              <w:rPr>
                <w:b/>
                <w:noProof/>
                <w:sz w:val="28"/>
              </w:rPr>
              <w:t>7</w:t>
            </w:r>
            <w:r w:rsidR="00937F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A8C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A32D4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311EA" w:rsidR="001E41F3" w:rsidRDefault="00F14CCF" w:rsidP="00423AB6">
            <w:pPr>
              <w:pStyle w:val="CRCoverPage"/>
              <w:spacing w:after="0"/>
              <w:rPr>
                <w:noProof/>
              </w:rPr>
            </w:pPr>
            <w:r w:rsidRPr="00F14CCF">
              <w:t>Addition of IMS 5GS emergency call test case 10.14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DE9CB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4F63AE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45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F14CCF">
              <w:rPr>
                <w:noProof/>
              </w:rPr>
              <w:t>10-</w:t>
            </w:r>
            <w:r w:rsidR="001A17B0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F6F27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 w:rsidR="00F14CCF">
              <w:t>10.14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15BDE0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D37E68">
              <w:t>call control</w:t>
            </w:r>
            <w:r w:rsidR="009F5509">
              <w:t xml:space="preserve">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</w:t>
            </w:r>
            <w:r w:rsidR="00F14CCF">
              <w:t>10.14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54634" w:rsidR="004D7D01" w:rsidRDefault="00F14CCF" w:rsidP="00F1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10.14</w:t>
            </w:r>
            <w:r w:rsidR="00576BCD">
              <w:rPr>
                <w:noProof/>
              </w:rPr>
              <w:t>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B9F7E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3185A" w:rsidR="004D7D01" w:rsidRDefault="00F14CCF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68567F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358BF5" w:rsidR="00E87E18" w:rsidRPr="00775960" w:rsidRDefault="000875C1" w:rsidP="00775960">
            <w:pPr>
              <w:pStyle w:val="CRCoverPage"/>
              <w:spacing w:after="0"/>
              <w:ind w:left="100"/>
              <w:rPr>
                <w:noProof/>
              </w:rPr>
            </w:pPr>
            <w:r w:rsidRPr="00775960">
              <w:rPr>
                <w:noProof/>
                <w:highlight w:val="cyan"/>
              </w:rPr>
              <w:t xml:space="preserve">There is a prose CR expected to be raised by </w:t>
            </w:r>
            <w:r w:rsidR="00F07FA1">
              <w:rPr>
                <w:noProof/>
                <w:highlight w:val="cyan"/>
              </w:rPr>
              <w:t xml:space="preserve">ZTE </w:t>
            </w:r>
            <w:r w:rsidRPr="00775960">
              <w:rPr>
                <w:noProof/>
                <w:highlight w:val="cyan"/>
              </w:rPr>
              <w:t xml:space="preserve">at the next RAN5 meeting. </w:t>
            </w: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8698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30D889" w14:textId="59F6E63E" w:rsidR="00847F0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7F0C" w:rsidRPr="00F41AC4">
        <w:rPr>
          <w:rFonts w:cs="Arial"/>
          <w:iCs/>
        </w:rPr>
        <w:t>Table of Contents</w:t>
      </w:r>
      <w:r w:rsidR="00847F0C">
        <w:tab/>
      </w:r>
      <w:r w:rsidR="00847F0C">
        <w:fldChar w:fldCharType="begin"/>
      </w:r>
      <w:r w:rsidR="00847F0C">
        <w:instrText xml:space="preserve"> PAGEREF _Toc110869827 \h </w:instrText>
      </w:r>
      <w:r w:rsidR="00847F0C">
        <w:fldChar w:fldCharType="separate"/>
      </w:r>
      <w:r w:rsidR="00847F0C">
        <w:t>2</w:t>
      </w:r>
      <w:r w:rsidR="00847F0C">
        <w:fldChar w:fldCharType="end"/>
      </w:r>
    </w:p>
    <w:p w14:paraId="68EFD599" w14:textId="3C1E308F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_Toc110869828 \h </w:instrText>
      </w:r>
      <w:r>
        <w:fldChar w:fldCharType="separate"/>
      </w:r>
      <w:r>
        <w:t>3</w:t>
      </w:r>
      <w:r>
        <w:fldChar w:fldCharType="end"/>
      </w:r>
    </w:p>
    <w:p w14:paraId="53E23E43" w14:textId="040EFDC7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_Toc110869829 \h </w:instrText>
      </w:r>
      <w:r>
        <w:fldChar w:fldCharType="separate"/>
      </w:r>
      <w:r>
        <w:t>3</w:t>
      </w:r>
      <w:r>
        <w:fldChar w:fldCharType="end"/>
      </w:r>
    </w:p>
    <w:p w14:paraId="297B733F" w14:textId="2BE4AF83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color w:val="000000"/>
          <w:lang w:eastAsia="en-GB"/>
        </w:rPr>
        <w:t xml:space="preserve">Change </w:t>
      </w:r>
      <w:r w:rsidRPr="00F41AC4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_Toc110869830 \h </w:instrText>
      </w:r>
      <w:r>
        <w:fldChar w:fldCharType="separate"/>
      </w:r>
      <w:r>
        <w:t>3</w:t>
      </w:r>
      <w:r>
        <w:fldChar w:fldCharType="end"/>
      </w:r>
    </w:p>
    <w:p w14:paraId="000108BD" w14:textId="765D06F5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color w:val="000000"/>
          <w:lang w:eastAsia="en-GB"/>
        </w:rPr>
        <w:t xml:space="preserve">Change </w:t>
      </w:r>
      <w:r w:rsidRPr="00F41AC4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_Toc110869831 \h </w:instrText>
      </w:r>
      <w:r>
        <w:fldChar w:fldCharType="separate"/>
      </w:r>
      <w:r>
        <w:t>5</w:t>
      </w:r>
      <w:r>
        <w:fldChar w:fldCharType="end"/>
      </w:r>
    </w:p>
    <w:p w14:paraId="42B8EDC3" w14:textId="0CCCF5C4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_Toc110869832 \h </w:instrText>
      </w:r>
      <w:r>
        <w:fldChar w:fldCharType="separate"/>
      </w:r>
      <w:r>
        <w:t>10</w:t>
      </w:r>
      <w:r>
        <w:fldChar w:fldCharType="end"/>
      </w:r>
    </w:p>
    <w:p w14:paraId="4B862709" w14:textId="49E4A4FF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_Toc110869833 \h </w:instrText>
      </w:r>
      <w:r>
        <w:fldChar w:fldCharType="separate"/>
      </w:r>
      <w:r>
        <w:t>10</w:t>
      </w:r>
      <w:r>
        <w:fldChar w:fldCharType="end"/>
      </w:r>
    </w:p>
    <w:p w14:paraId="749459C3" w14:textId="1948C620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_Toc110869834 \h </w:instrText>
      </w:r>
      <w:r>
        <w:fldChar w:fldCharType="separate"/>
      </w:r>
      <w:r>
        <w:t>10</w:t>
      </w:r>
      <w:r>
        <w:fldChar w:fldCharType="end"/>
      </w:r>
    </w:p>
    <w:p w14:paraId="7A447157" w14:textId="065C9483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_Toc110869835 \h </w:instrText>
      </w:r>
      <w:r>
        <w:fldChar w:fldCharType="separate"/>
      </w:r>
      <w:r>
        <w:t>10</w:t>
      </w:r>
      <w:r>
        <w:fldChar w:fldCharType="end"/>
      </w:r>
    </w:p>
    <w:p w14:paraId="325A0C2F" w14:textId="2EBD1F3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10869828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A4F742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4CCF">
        <w:rPr>
          <w:rFonts w:cs="Arial"/>
        </w:rPr>
        <w:t xml:space="preserve">10.14 </w:t>
      </w:r>
      <w:r w:rsidRPr="00662A05">
        <w:rPr>
          <w:rFonts w:cs="Arial"/>
        </w:rPr>
        <w:t xml:space="preserve">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169165A5" w14:textId="21EC15EC" w:rsidR="00C370C1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C370C1" w:rsidRPr="00F470D5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7911C8E9" w14:textId="10BBB22B" w:rsidR="002F153A" w:rsidRPr="00C80DF8" w:rsidRDefault="002F153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C80DF8">
        <w:rPr>
          <w:rFonts w:cs="Arial"/>
          <w:bCs/>
          <w:lang w:eastAsia="ja-JP"/>
        </w:rPr>
        <w:t>Parikshit Bhise</w:t>
      </w:r>
    </w:p>
    <w:p w14:paraId="0BAEDD09" w14:textId="1B10A2A6" w:rsidR="002F153A" w:rsidRPr="00C80DF8" w:rsidRDefault="002F153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C80DF8">
        <w:rPr>
          <w:rFonts w:cs="Arial"/>
          <w:bCs/>
          <w:lang w:eastAsia="ja-JP"/>
        </w:rPr>
        <w:tab/>
      </w:r>
      <w:r w:rsidR="00C80DF8">
        <w:rPr>
          <w:rFonts w:cs="Arial"/>
          <w:bCs/>
          <w:lang w:eastAsia="ja-JP"/>
        </w:rPr>
        <w:t>p</w:t>
      </w:r>
      <w:r w:rsidRPr="00C80DF8">
        <w:rPr>
          <w:rFonts w:cs="Arial"/>
          <w:bCs/>
          <w:lang w:eastAsia="ja-JP"/>
        </w:rPr>
        <w:t>arikshit.bhise@</w:t>
      </w:r>
      <w:r w:rsidR="00C80DF8" w:rsidRPr="00C80DF8">
        <w:rPr>
          <w:rFonts w:cs="Arial"/>
          <w:bCs/>
          <w:lang w:eastAsia="ja-JP"/>
        </w:rPr>
        <w:t>rohde-schwarz.com</w:t>
      </w:r>
    </w:p>
    <w:p w14:paraId="19D0B844" w14:textId="77777777" w:rsidR="00C80DF8" w:rsidRDefault="00C80DF8" w:rsidP="00937F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</w:p>
    <w:p w14:paraId="6AB0E7CC" w14:textId="75AD70E3" w:rsidR="00007D89" w:rsidRPr="00662A05" w:rsidRDefault="00007D89" w:rsidP="00937F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 w:rsidRPr="00662A05">
        <w:rPr>
          <w:b/>
        </w:rPr>
        <w:t xml:space="preserve">Verification Test Summary </w:t>
      </w:r>
    </w:p>
    <w:p w14:paraId="1FB96184" w14:textId="54527E3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14CCF">
        <w:rPr>
          <w:rFonts w:cs="Arial"/>
          <w:lang w:eastAsia="ja-JP"/>
        </w:rPr>
        <w:t>10.14</w:t>
      </w:r>
    </w:p>
    <w:p w14:paraId="763E129C" w14:textId="3CB4B72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F14CCF">
        <w:rPr>
          <w:rFonts w:cs="Arial"/>
          <w:lang w:eastAsia="ja-JP"/>
        </w:rPr>
        <w:t>37</w:t>
      </w:r>
    </w:p>
    <w:p w14:paraId="5935975D" w14:textId="4B222B2E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F10D6B">
        <w:rPr>
          <w:rFonts w:cs="Arial"/>
          <w:lang w:eastAsia="ja-JP"/>
        </w:rPr>
        <w:t xml:space="preserve">, </w:t>
      </w:r>
      <w:r w:rsidR="00F10D6B" w:rsidRPr="00F10D6B">
        <w:rPr>
          <w:rFonts w:cs="Arial"/>
          <w:lang w:eastAsia="ja-JP"/>
        </w:rPr>
        <w:t>R&amp;S® 5G Protocol Conformance Test platform</w:t>
      </w:r>
    </w:p>
    <w:p w14:paraId="200AF2F0" w14:textId="1199B40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81AED" w:rsidRPr="00381AED">
        <w:rPr>
          <w:rFonts w:cs="Arial"/>
          <w:b/>
          <w:lang w:eastAsia="ja-JP"/>
        </w:rPr>
        <w:t>Qualcomm Snapdragon X70 5G Modem-RF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869829"/>
      <w:r w:rsidRPr="00854C55">
        <w:rPr>
          <w:b/>
        </w:rPr>
        <w:t>Corrections require</w:t>
      </w:r>
      <w:bookmarkEnd w:id="4"/>
      <w:bookmarkEnd w:id="5"/>
      <w:r w:rsidR="00FC2058">
        <w:rPr>
          <w:b/>
        </w:rPr>
        <w:t>d</w:t>
      </w:r>
      <w:bookmarkEnd w:id="6"/>
    </w:p>
    <w:p w14:paraId="5A3749B5" w14:textId="77777777" w:rsidR="004B33EF" w:rsidRDefault="004B33EF" w:rsidP="004B33E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681763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33EF" w14:paraId="1DD8C4E7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6CC" w14:textId="77777777" w:rsidR="004B33EF" w:rsidRDefault="004B33EF" w:rsidP="002722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D51F" w14:textId="77777777" w:rsidR="004B33EF" w:rsidRPr="00B65B1E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47F8">
              <w:rPr>
                <w:rFonts w:ascii="Arial" w:hAnsi="Arial" w:cs="Arial"/>
                <w:lang w:val="en-US" w:eastAsia="en-GB"/>
              </w:rPr>
              <w:t>f_TC_10_14_NR5GC_IMS1</w:t>
            </w:r>
          </w:p>
        </w:tc>
      </w:tr>
      <w:tr w:rsidR="004B33EF" w14:paraId="1AB63282" w14:textId="77777777" w:rsidTr="002722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611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CFA" w14:textId="38056614" w:rsidR="004B33EF" w:rsidRPr="00517A41" w:rsidRDefault="00517A41" w:rsidP="002722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17A41">
              <w:rPr>
                <w:rFonts w:ascii="Arial" w:hAnsi="Arial" w:cs="Arial"/>
                <w:lang w:eastAsia="en-GB"/>
              </w:rPr>
              <w:t xml:space="preserve">For creating the NOTIFY message at step 15, the function </w:t>
            </w:r>
            <w:proofErr w:type="spellStart"/>
            <w:r w:rsidRPr="00517A41">
              <w:rPr>
                <w:rFonts w:ascii="Arial" w:hAnsi="Arial" w:cs="Arial"/>
                <w:lang w:eastAsia="en-GB"/>
              </w:rPr>
              <w:t>f_IM</w:t>
            </w:r>
            <w:r w:rsidR="004B33EF" w:rsidRPr="00517A41">
              <w:rPr>
                <w:rFonts w:ascii="Arial" w:hAnsi="Arial" w:cs="Arial"/>
                <w:lang w:eastAsia="en-GB"/>
              </w:rPr>
              <w:t>S_PTC_ImsInfo_</w:t>
            </w:r>
            <w:proofErr w:type="gramStart"/>
            <w:r w:rsidR="004B33EF" w:rsidRPr="00517A41">
              <w:rPr>
                <w:rFonts w:ascii="Arial" w:hAnsi="Arial" w:cs="Arial"/>
                <w:lang w:eastAsia="en-GB"/>
              </w:rPr>
              <w:t>GetContactUrlUE</w:t>
            </w:r>
            <w:proofErr w:type="spellEnd"/>
            <w:r w:rsidR="004B33EF" w:rsidRPr="00517A41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4B33EF" w:rsidRPr="00517A41">
              <w:rPr>
                <w:rFonts w:ascii="Arial" w:hAnsi="Arial" w:cs="Arial"/>
                <w:lang w:eastAsia="en-GB"/>
              </w:rPr>
              <w:t xml:space="preserve">)is being called with parameter </w:t>
            </w:r>
            <w:proofErr w:type="spellStart"/>
            <w:r w:rsidR="004B33EF" w:rsidRPr="00517A41">
              <w:rPr>
                <w:rFonts w:ascii="Arial" w:hAnsi="Arial" w:cs="Arial"/>
                <w:lang w:eastAsia="en-GB"/>
              </w:rPr>
              <w:t>p_ContactUriType</w:t>
            </w:r>
            <w:proofErr w:type="spellEnd"/>
            <w:r w:rsidR="004B33EF" w:rsidRPr="00517A41">
              <w:rPr>
                <w:rFonts w:ascii="Arial" w:hAnsi="Arial" w:cs="Arial"/>
                <w:lang w:eastAsia="en-GB"/>
              </w:rPr>
              <w:t xml:space="preserve"> set to “dialog” but since there is no ongoing (non-emergency) dialog at this step, this should use type “registration”.</w:t>
            </w:r>
          </w:p>
        </w:tc>
      </w:tr>
      <w:tr w:rsidR="004B33EF" w14:paraId="6B2B92B7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6FA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60A" w14:textId="77777777" w:rsidR="004B33EF" w:rsidRPr="00517A41" w:rsidRDefault="004B33EF" w:rsidP="0027220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517A41">
              <w:rPr>
                <w:rFonts w:ascii="Arial" w:hAnsi="Arial" w:cs="Arial"/>
                <w:lang w:val="en-US" w:eastAsia="zh-CN"/>
              </w:rPr>
              <w:t xml:space="preserve">Changed the parameter to function </w:t>
            </w:r>
            <w:proofErr w:type="spellStart"/>
            <w:r w:rsidRPr="00517A41">
              <w:rPr>
                <w:rFonts w:ascii="Arial" w:hAnsi="Arial" w:cs="Arial"/>
                <w:lang w:val="en-US" w:eastAsia="zh-CN"/>
              </w:rPr>
              <w:t>f_IMS_PTC_ImsInfo_</w:t>
            </w:r>
            <w:proofErr w:type="gramStart"/>
            <w:r w:rsidRPr="00517A41">
              <w:rPr>
                <w:rFonts w:ascii="Arial" w:hAnsi="Arial" w:cs="Arial"/>
                <w:lang w:val="en-US" w:eastAsia="zh-CN"/>
              </w:rPr>
              <w:t>GetContactUrlUE</w:t>
            </w:r>
            <w:proofErr w:type="spellEnd"/>
            <w:r w:rsidRPr="00517A4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17A41">
              <w:rPr>
                <w:rFonts w:ascii="Arial" w:hAnsi="Arial" w:cs="Arial"/>
                <w:lang w:val="en-US" w:eastAsia="zh-CN"/>
              </w:rPr>
              <w:t>) to ‘registration’</w:t>
            </w:r>
          </w:p>
        </w:tc>
      </w:tr>
      <w:tr w:rsidR="004B33EF" w14:paraId="2C0920AC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6275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CC3D" w14:textId="77777777" w:rsidR="004B33EF" w:rsidRDefault="004B33EF" w:rsidP="00272206">
            <w:pPr>
              <w:spacing w:after="0"/>
              <w:rPr>
                <w:rFonts w:ascii="Arial" w:hAnsi="Arial" w:cs="Arial"/>
                <w:lang w:eastAsia="en-GB"/>
              </w:rPr>
            </w:pPr>
            <w:r w:rsidRPr="00E647F8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B33EF" w14:paraId="016B1DE8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3A9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 w:rsidRPr="00371315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34A" w14:textId="5D32D11E" w:rsidR="004B33EF" w:rsidRPr="00A258B9" w:rsidRDefault="00371315" w:rsidP="00272206">
            <w:pPr>
              <w:rPr>
                <w:rFonts w:ascii="Arial" w:hAnsi="Arial"/>
                <w:highlight w:val="cyan"/>
                <w:lang w:eastAsia="zh-CN"/>
              </w:rPr>
            </w:pP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Postponed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br/>
            </w:r>
            <w:r w:rsidRPr="00A36BCB">
              <w:rPr>
                <w:rFonts w:ascii="Arial" w:hAnsi="Arial" w:cs="Arial"/>
                <w:color w:val="000000"/>
                <w:highlight w:val="magenta"/>
              </w:rPr>
              <w:t>a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n</w:t>
            </w:r>
            <w:r w:rsidRPr="00A36BCB">
              <w:rPr>
                <w:rFonts w:ascii="Arial" w:hAnsi="Arial" w:cs="Arial"/>
                <w:color w:val="000000"/>
                <w:highlight w:val="magenta"/>
              </w:rPr>
              <w:t xml:space="preserve"> associated prose CR </w:t>
            </w:r>
            <w:r>
              <w:rPr>
                <w:rFonts w:ascii="Arial" w:hAnsi="Arial" w:cs="Arial"/>
                <w:color w:val="000000"/>
                <w:highlight w:val="magenta"/>
              </w:rPr>
              <w:t>will</w:t>
            </w:r>
            <w:r w:rsidRPr="00A36BCB">
              <w:rPr>
                <w:rFonts w:ascii="Arial" w:hAnsi="Arial" w:cs="Arial"/>
                <w:color w:val="000000"/>
                <w:highlight w:val="magenta"/>
              </w:rPr>
              <w:t xml:space="preserve"> be provided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.</w:t>
            </w:r>
          </w:p>
        </w:tc>
      </w:tr>
    </w:tbl>
    <w:p w14:paraId="0566EF9A" w14:textId="77777777" w:rsidR="004B33EF" w:rsidRDefault="004B33EF" w:rsidP="004B33EF">
      <w:pPr>
        <w:rPr>
          <w:lang w:val="en-US" w:eastAsia="zh-CN"/>
        </w:rPr>
      </w:pPr>
    </w:p>
    <w:p w14:paraId="5902A1C4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33EF" w14:paraId="7D4E74F1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1B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function f_TC_10_14_NR5GC_IMS1() runs on IMS_PTC</w:t>
            </w:r>
          </w:p>
          <w:p w14:paraId="30231F2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* In parallel emergency and non-emergency registrations / 5GS */</w:t>
            </w:r>
          </w:p>
          <w:p w14:paraId="4E6E512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92B9A3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Reginfo_Type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18C8C691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6976695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IMS_DATA_REQ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7EB3FF1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REGISTER_Request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5A4D7F4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6A17A41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8002C5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, IMS_NULL);</w:t>
            </w:r>
          </w:p>
          <w:p w14:paraId="29B2528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StartSignalling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39152371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FD7F7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();</w:t>
            </w:r>
          </w:p>
          <w:p w14:paraId="6A0EE04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SubscribeNotify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57BECF8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E2CF9D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2E7967A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028939A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754495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//@siclog "Steps 15"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@</w:t>
            </w:r>
          </w:p>
          <w:p w14:paraId="5ED4F992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v_IMS_REGISTER_REQ.Request.Register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2B77470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fl_TC_10_14_XmlMessageForNotify_Step15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9ECD47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r w:rsidRPr="00E647F8">
              <w:rPr>
                <w:rFonts w:ascii="Courier New" w:hAnsi="Courier New" w:cs="Courier New"/>
                <w:highlight w:val="yellow"/>
                <w:lang w:eastAsia="de-DE"/>
              </w:rPr>
              <w:t>dialog</w:t>
            </w:r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2D9F11C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fl_TC_10_14_Steps15_Notify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A78C1A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5A9E169" w14:textId="77777777" w:rsidR="004B33EF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B3E0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1394666" w14:textId="77777777" w:rsidR="004B33EF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5E9431A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</w:p>
    <w:p w14:paraId="20C01889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</w:p>
    <w:p w14:paraId="0479FC51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33EF" w14:paraId="611B146C" w14:textId="77777777" w:rsidTr="00272206"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9E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function f_TC_10_14_NR5GC_IMS1() runs on IMS_PTC</w:t>
            </w:r>
          </w:p>
          <w:p w14:paraId="3873191C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* In parallel emergency and non-emergency registrations / 5GS */</w:t>
            </w:r>
          </w:p>
          <w:p w14:paraId="32971C5E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A2809C7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Reginfo_Type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1D0C0A0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71E8CC1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IMS_DATA_REQ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0AEA4E4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REGISTER_Request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59C984A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22F307D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080584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, IMS_NULL);</w:t>
            </w:r>
          </w:p>
          <w:p w14:paraId="36C8B80D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StartSignalling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D498D0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B4629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();</w:t>
            </w:r>
          </w:p>
          <w:p w14:paraId="38373045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SubscribeNotify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384392B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3616E6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BD4FDB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551569C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89035D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//@siclog "Steps 15"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@</w:t>
            </w:r>
          </w:p>
          <w:p w14:paraId="7052E677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v_IMS_REGISTER_REQ.Request.Register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376061B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fl_TC_10_14_XmlMessageForNotify_Step15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07914DF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r w:rsidRPr="00E647F8">
              <w:rPr>
                <w:rFonts w:ascii="Courier New" w:hAnsi="Courier New" w:cs="Courier New"/>
                <w:highlight w:val="yellow"/>
                <w:lang w:eastAsia="de-DE"/>
              </w:rPr>
              <w:t>registration</w:t>
            </w:r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6C690E8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fl_TC_10_14_Steps15_Notify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55FB01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2F3CBE9" w14:textId="77777777" w:rsidR="004B33EF" w:rsidRPr="00571BB2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B3E0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E263CA" w14:textId="77777777" w:rsidR="004B33EF" w:rsidRPr="00571BB2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6EB5D7B" w14:textId="2DA64B1B" w:rsidR="004B33EF" w:rsidRDefault="004B33EF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5F9C0A32" w14:textId="004013A2" w:rsidR="00CD395B" w:rsidRDefault="00CD395B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21730B45" w14:textId="77777777" w:rsidR="00CD395B" w:rsidRDefault="00CD395B" w:rsidP="00CD395B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1629020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395B" w14:paraId="2F49F0F1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95A" w14:textId="77777777" w:rsidR="00CD395B" w:rsidRDefault="00CD395B" w:rsidP="003B27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FE1" w14:textId="77777777" w:rsidR="00CD395B" w:rsidRPr="00B65B1E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f_TC_10_14_NR5GC_IMS2</w:t>
            </w:r>
          </w:p>
        </w:tc>
      </w:tr>
      <w:tr w:rsidR="00CD395B" w14:paraId="735E03F2" w14:textId="77777777" w:rsidTr="003B27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E19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890A" w14:textId="7D276A23" w:rsidR="00CD395B" w:rsidRPr="008D31B6" w:rsidRDefault="00A06E41" w:rsidP="003B273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CD395B">
              <w:rPr>
                <w:rFonts w:ascii="Arial" w:hAnsi="Arial" w:cs="Arial"/>
                <w:lang w:eastAsia="zh-CN"/>
              </w:rPr>
              <w:t xml:space="preserve"> 18, the </w:t>
            </w:r>
            <w:r w:rsidR="00A83149">
              <w:rPr>
                <w:rFonts w:ascii="Arial" w:hAnsi="Arial" w:cs="Arial"/>
                <w:lang w:eastAsia="zh-CN"/>
              </w:rPr>
              <w:t xml:space="preserve">prose states “Wait 10 </w:t>
            </w:r>
            <w:proofErr w:type="gramStart"/>
            <w:r w:rsidR="00A83149">
              <w:rPr>
                <w:rFonts w:ascii="Arial" w:hAnsi="Arial" w:cs="Arial"/>
                <w:lang w:eastAsia="zh-CN"/>
              </w:rPr>
              <w:t xml:space="preserve">seconds” </w:t>
            </w:r>
            <w:r w:rsidR="00CD395B">
              <w:rPr>
                <w:rFonts w:ascii="Arial" w:hAnsi="Arial" w:cs="Arial"/>
                <w:lang w:eastAsia="zh-CN"/>
              </w:rPr>
              <w:t xml:space="preserve"> </w:t>
            </w:r>
            <w:r w:rsidR="00D52ED6">
              <w:rPr>
                <w:rFonts w:ascii="Arial" w:hAnsi="Arial" w:cs="Arial"/>
                <w:lang w:eastAsia="zh-CN"/>
              </w:rPr>
              <w:t>but</w:t>
            </w:r>
            <w:proofErr w:type="gramEnd"/>
            <w:r w:rsidR="00D52ED6">
              <w:rPr>
                <w:rFonts w:ascii="Arial" w:hAnsi="Arial" w:cs="Arial"/>
                <w:lang w:eastAsia="zh-CN"/>
              </w:rPr>
              <w:t xml:space="preserve"> current TTCN implementation waits for 5s.</w:t>
            </w:r>
          </w:p>
        </w:tc>
      </w:tr>
      <w:tr w:rsidR="00CD395B" w14:paraId="59067442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768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196" w14:textId="77777777" w:rsidR="00CD395B" w:rsidRPr="0066224B" w:rsidRDefault="00CD395B" w:rsidP="003B2738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 delay in the TTCN to 10s to align with the Prose</w:t>
            </w:r>
          </w:p>
        </w:tc>
      </w:tr>
      <w:tr w:rsidR="00CD395B" w14:paraId="7DB063E1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DBB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0B" w14:textId="77777777" w:rsidR="00CD395B" w:rsidRDefault="00CD395B" w:rsidP="003B2738">
            <w:pPr>
              <w:spacing w:after="0"/>
              <w:rPr>
                <w:rFonts w:ascii="Arial" w:hAnsi="Arial" w:cs="Arial"/>
                <w:lang w:eastAsia="en-GB"/>
              </w:rPr>
            </w:pPr>
            <w:r w:rsidRPr="00E647F8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D395B" w14:paraId="582A13B7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95A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 w:rsidRPr="00371315">
              <w:rPr>
                <w:rFonts w:ascii="Arial" w:hAnsi="Arial"/>
                <w:b/>
                <w:highlight w:val="magenta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366" w14:textId="50FCCB14" w:rsidR="00CD395B" w:rsidRPr="00A258B9" w:rsidRDefault="00371315" w:rsidP="003B2738">
            <w:pPr>
              <w:rPr>
                <w:rFonts w:ascii="Arial" w:hAnsi="Arial"/>
                <w:highlight w:val="cyan"/>
                <w:lang w:eastAsia="zh-CN"/>
              </w:rPr>
            </w:pP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Postponed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br/>
            </w:r>
            <w:r w:rsidRPr="00A36BCB">
              <w:rPr>
                <w:rFonts w:ascii="Arial" w:hAnsi="Arial" w:cs="Arial"/>
                <w:color w:val="000000"/>
                <w:highlight w:val="magenta"/>
              </w:rPr>
              <w:t>a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n</w:t>
            </w:r>
            <w:r w:rsidRPr="00A36BCB">
              <w:rPr>
                <w:rFonts w:ascii="Arial" w:hAnsi="Arial" w:cs="Arial"/>
                <w:color w:val="000000"/>
                <w:highlight w:val="magenta"/>
              </w:rPr>
              <w:t xml:space="preserve"> associated prose CR </w:t>
            </w:r>
            <w:r>
              <w:rPr>
                <w:rFonts w:ascii="Arial" w:hAnsi="Arial" w:cs="Arial"/>
                <w:color w:val="000000"/>
                <w:highlight w:val="magenta"/>
              </w:rPr>
              <w:t>will</w:t>
            </w:r>
            <w:r w:rsidRPr="00A36BCB">
              <w:rPr>
                <w:rFonts w:ascii="Arial" w:hAnsi="Arial" w:cs="Arial"/>
                <w:color w:val="000000"/>
                <w:highlight w:val="magenta"/>
              </w:rPr>
              <w:t xml:space="preserve"> be provided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.</w:t>
            </w:r>
          </w:p>
        </w:tc>
      </w:tr>
    </w:tbl>
    <w:p w14:paraId="61432E24" w14:textId="77777777" w:rsidR="00CD395B" w:rsidRDefault="00CD395B" w:rsidP="00CD395B">
      <w:pPr>
        <w:rPr>
          <w:lang w:val="en-US" w:eastAsia="zh-CN"/>
        </w:rPr>
      </w:pPr>
    </w:p>
    <w:p w14:paraId="694E1309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395B" w14:paraId="5B918DC7" w14:textId="77777777" w:rsidTr="003B27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90D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</w:rPr>
              <w:t>function f_TC_10_14_NR5GC_IMS2() runs on IMS_PTC</w:t>
            </w:r>
          </w:p>
          <w:p w14:paraId="0EC2A06F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{ /* IMS implementation for PDN2 - Emergency call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SipUrl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f_IMS_PTC_Init</w:t>
            </w:r>
            <w:proofErr w:type="spellEnd"/>
            <w:r>
              <w:rPr>
                <w:rStyle w:val="HTMLCode"/>
              </w:rPr>
              <w:t>(PDN_2);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Test Case Body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f_IMS_CC_StartCall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f_IMS_EmergencyRegistration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f_IMS_EmergencyCallSetup_NR5GC_A_6();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f_IMS_IMS_SendCoOrdMsg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Send sync message to other IMS PTC (for steps 16/17)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Wait for sync message from other IMS 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f_IMS_PTC_ImsInfo_GetContactUrlUE</w:t>
            </w:r>
            <w:proofErr w:type="spellEnd"/>
            <w:r>
              <w:rPr>
                <w:rStyle w:val="HTMLCode"/>
              </w:rPr>
              <w:t>(dialog);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17"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</w:t>
            </w:r>
            <w:r w:rsidRPr="008A217B">
              <w:rPr>
                <w:rStyle w:val="HTMLCode"/>
                <w:highlight w:val="yellow"/>
              </w:rPr>
              <w:t>5</w:t>
            </w:r>
            <w:r w:rsidRPr="00DA51F7">
              <w:rPr>
                <w:rStyle w:val="HTMLCode"/>
                <w:highlight w:val="yellow"/>
              </w:rPr>
              <w:t>.0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18"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Prose CR to void this is needed </w:t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(10.0);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19 - 20"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f_IMS_CallReleaseMT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f_IMS_PreliminaryPass</w:t>
            </w:r>
            <w:proofErr w:type="spellEnd"/>
            <w:r>
              <w:rPr>
                <w:rStyle w:val="HTMLCode"/>
              </w:rPr>
              <w:t>(__FILE__, __LINE__, "Step 20");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f_IMS_CC_Postamble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79F8E1C2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</w:p>
    <w:p w14:paraId="5BF9C0D7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</w:p>
    <w:p w14:paraId="1767F191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395B" w14:paraId="397B9AE5" w14:textId="77777777" w:rsidTr="003B2738"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0C04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</w:rPr>
              <w:t>function f_TC_10_14_NR5GC_IMS2() runs on IMS_PTC</w:t>
            </w:r>
          </w:p>
          <w:p w14:paraId="01F89BBF" w14:textId="77777777" w:rsidR="00CD395B" w:rsidRPr="00571BB2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{ /* IMS implementation for PDN2 - Emergency call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SipUrl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f_IMS_PTC_Init</w:t>
            </w:r>
            <w:proofErr w:type="spellEnd"/>
            <w:r>
              <w:rPr>
                <w:rStyle w:val="HTMLCode"/>
              </w:rPr>
              <w:t>(PDN_2);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Test Case Body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f_IMS_CC_StartCall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f_IMS_EmergencyRegistration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f_IMS_EmergencyCallSetup_NR5GC_A_6();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f_IMS_IMS_SendCoOrdMsg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Send sync message to other IMS PTC (for steps 16/17)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 xml:space="preserve">); // Wait for sync message from other IMS </w:t>
            </w:r>
            <w:r>
              <w:rPr>
                <w:rStyle w:val="HTMLCode"/>
              </w:rPr>
              <w:lastRenderedPageBreak/>
              <w:t>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f_IMS_PTC_ImsInfo_GetContactUrlUE</w:t>
            </w:r>
            <w:proofErr w:type="spellEnd"/>
            <w:r>
              <w:rPr>
                <w:rStyle w:val="HTMLCode"/>
              </w:rPr>
              <w:t>(dialog);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17"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</w:t>
            </w:r>
            <w:r w:rsidRPr="008A217B">
              <w:rPr>
                <w:rStyle w:val="HTMLCode"/>
                <w:highlight w:val="yellow"/>
              </w:rPr>
              <w:t>10</w:t>
            </w:r>
            <w:r w:rsidRPr="00DA51F7">
              <w:rPr>
                <w:rStyle w:val="HTMLCode"/>
                <w:highlight w:val="yellow"/>
              </w:rPr>
              <w:t>.0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18"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Prose CR to void this is needed </w:t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(10.0);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19 - 20"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f_IMS_CallReleaseMT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f_IMS_PreliminaryPass</w:t>
            </w:r>
            <w:proofErr w:type="spellEnd"/>
            <w:r>
              <w:rPr>
                <w:rStyle w:val="HTMLCode"/>
              </w:rPr>
              <w:t>(__FILE__, __LINE__, "Step 20");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f_IMS_CC_Postamble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F218FC" w14:textId="77777777" w:rsidR="00CD395B" w:rsidRDefault="00CD395B" w:rsidP="00CD395B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53DDDCF" w14:textId="77777777" w:rsidR="00CD395B" w:rsidRDefault="00CD395B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A63BBA9" w14:textId="56CCD774" w:rsidR="00564DEC" w:rsidRPr="00564DEC" w:rsidRDefault="00564DEC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10869832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79A11365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67060A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67060A">
        <w:rPr>
          <w:rFonts w:cs="Arial"/>
        </w:rPr>
        <w:t>1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086983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27E3EF87" w:rsidR="00007D89" w:rsidRPr="00954EDD" w:rsidRDefault="00381AE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381AED">
        <w:rPr>
          <w:rFonts w:cs="Arial"/>
          <w:b/>
        </w:rPr>
        <w:t>Qualcomm Snapdragon X70 5G Modem-RF System</w:t>
      </w:r>
    </w:p>
    <w:p w14:paraId="29B59B52" w14:textId="5A2325D0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81AED" w:rsidRPr="00381AED">
        <w:rPr>
          <w:rFonts w:cs="Arial"/>
        </w:rPr>
        <w:t>Qualcomm Snapdragon X70 5G Modem-RF System</w:t>
      </w:r>
      <w:r w:rsidR="00381AED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4D640C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B3051">
        <w:rPr>
          <w:rFonts w:cs="Arial"/>
        </w:rPr>
        <w:t>10_14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E8D9637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A2A01">
        <w:rPr>
          <w:rFonts w:cs="Arial"/>
        </w:rPr>
        <w:t>10_14</w:t>
      </w:r>
      <w:r w:rsidRPr="00C549CB">
        <w:rPr>
          <w:rFonts w:cs="Arial"/>
        </w:rPr>
        <w:t>_PIXIT.xml</w:t>
      </w:r>
    </w:p>
    <w:p w14:paraId="772E8214" w14:textId="21103D8F" w:rsidR="00381AED" w:rsidRDefault="00381AED" w:rsidP="00381AED">
      <w:pPr>
        <w:overflowPunct w:val="0"/>
        <w:autoSpaceDE w:val="0"/>
        <w:autoSpaceDN w:val="0"/>
        <w:adjustRightInd w:val="0"/>
        <w:rPr>
          <w:rFonts w:cs="Arial"/>
        </w:rPr>
      </w:pPr>
    </w:p>
    <w:p w14:paraId="01D253FE" w14:textId="3D5C34FF" w:rsidR="00381AED" w:rsidRDefault="00381AED" w:rsidP="00381AED">
      <w:pPr>
        <w:rPr>
          <w:rFonts w:cs="Arial"/>
        </w:rPr>
      </w:pPr>
      <w:r>
        <w:rPr>
          <w:rFonts w:cs="Arial"/>
        </w:rPr>
        <w:t xml:space="preserve">The </w:t>
      </w:r>
      <w:r w:rsidRPr="00381AED">
        <w:rPr>
          <w:rFonts w:cs="Arial"/>
        </w:rPr>
        <w:t>Qualcomm Snapdragon X70 5G Modem-RF System</w:t>
      </w:r>
      <w:r>
        <w:rPr>
          <w:rFonts w:cs="Arial"/>
        </w:rPr>
        <w:t xml:space="preserve"> UE passed this test case </w:t>
      </w:r>
      <w:r w:rsidR="0020193D" w:rsidRPr="0020193D">
        <w:rPr>
          <w:rFonts w:cs="Arial"/>
        </w:rPr>
        <w:t>R&amp;S® 5G Protocol Conformance Test platform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7CECE068" w14:textId="77777777" w:rsidR="00381AED" w:rsidRPr="00C549CB" w:rsidRDefault="00381AED" w:rsidP="00381AE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28285EE" w14:textId="6DE20951" w:rsidR="008F5AAE" w:rsidRPr="00AB3F52" w:rsidRDefault="0020193D" w:rsidP="008F5AA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</w:t>
      </w:r>
      <w:r w:rsidR="00381AED" w:rsidRPr="00C549CB">
        <w:rPr>
          <w:rFonts w:cs="Arial"/>
        </w:rPr>
        <w:t>/</w:t>
      </w:r>
      <w:r w:rsidR="008F5AAE" w:rsidRPr="008F5AAE">
        <w:rPr>
          <w:rFonts w:cs="Arial"/>
          <w:b/>
        </w:rPr>
        <w:t xml:space="preserve"> </w:t>
      </w:r>
      <w:r w:rsidR="008F5AAE">
        <w:rPr>
          <w:rFonts w:cs="Arial"/>
          <w:b/>
        </w:rPr>
        <w:t>tc</w:t>
      </w:r>
      <w:r w:rsidR="008F5AAE" w:rsidRPr="00DC0CB3">
        <w:rPr>
          <w:rFonts w:cs="Arial"/>
          <w:b/>
        </w:rPr>
        <w:t>_</w:t>
      </w:r>
      <w:r w:rsidR="008F5AAE">
        <w:rPr>
          <w:rFonts w:cs="Arial"/>
          <w:b/>
        </w:rPr>
        <w:t>10.14_QC</w:t>
      </w:r>
      <w:r w:rsidR="008F5AAE" w:rsidRPr="00DC0CB3">
        <w:rPr>
          <w:rFonts w:cs="Arial"/>
          <w:b/>
        </w:rPr>
        <w:t>.log</w:t>
      </w:r>
      <w:r w:rsidR="008F5AAE">
        <w:rPr>
          <w:rFonts w:cs="Arial"/>
        </w:rPr>
        <w:br/>
      </w:r>
      <w:r w:rsidR="008F5AAE" w:rsidRPr="00F829B4">
        <w:rPr>
          <w:rFonts w:eastAsia="SimSun"/>
        </w:rPr>
        <w:t>(</w:t>
      </w:r>
      <w:r w:rsidR="008F5AAE" w:rsidRPr="00F829B4">
        <w:rPr>
          <w:rFonts w:eastAsia="SimSun"/>
          <w:u w:val="single"/>
        </w:rPr>
        <w:t>Note:</w:t>
      </w:r>
      <w:r w:rsidR="008F5AAE" w:rsidRPr="00F829B4">
        <w:rPr>
          <w:rFonts w:eastAsia="SimSun"/>
        </w:rPr>
        <w:t xml:space="preserve"> PICS/PIXIT settings are captured at the beginning of the TLI log)</w:t>
      </w:r>
    </w:p>
    <w:p w14:paraId="25EEA2A1" w14:textId="50CA0783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86983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18F0E6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</w:t>
            </w:r>
            <w:r w:rsidR="00AE376D">
              <w:rPr>
                <w:rFonts w:cs="Arial"/>
                <w:b/>
                <w:sz w:val="18"/>
              </w:rPr>
              <w:t>1191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</w:t>
            </w:r>
            <w:r w:rsidR="00AE376D">
              <w:rPr>
                <w:rFonts w:cs="Arial"/>
                <w:b/>
                <w:sz w:val="18"/>
              </w:rPr>
              <w:t>5GS emergency call test case 10.14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6F96" w14:textId="77777777" w:rsidR="002B5F8F" w:rsidRDefault="002B5F8F">
      <w:r>
        <w:separator/>
      </w:r>
    </w:p>
  </w:endnote>
  <w:endnote w:type="continuationSeparator" w:id="0">
    <w:p w14:paraId="795BA383" w14:textId="77777777" w:rsidR="002B5F8F" w:rsidRDefault="002B5F8F">
      <w:r>
        <w:continuationSeparator/>
      </w:r>
    </w:p>
  </w:endnote>
  <w:endnote w:type="continuationNotice" w:id="1">
    <w:p w14:paraId="576D0126" w14:textId="77777777" w:rsidR="002B5F8F" w:rsidRDefault="002B5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E52F" w14:textId="77777777" w:rsidR="002B5F8F" w:rsidRDefault="002B5F8F">
      <w:r>
        <w:separator/>
      </w:r>
    </w:p>
  </w:footnote>
  <w:footnote w:type="continuationSeparator" w:id="0">
    <w:p w14:paraId="6E94D586" w14:textId="77777777" w:rsidR="002B5F8F" w:rsidRDefault="002B5F8F">
      <w:r>
        <w:continuationSeparator/>
      </w:r>
    </w:p>
  </w:footnote>
  <w:footnote w:type="continuationNotice" w:id="1">
    <w:p w14:paraId="7D333D43" w14:textId="77777777" w:rsidR="002B5F8F" w:rsidRDefault="002B5F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6C1"/>
    <w:multiLevelType w:val="hybridMultilevel"/>
    <w:tmpl w:val="4D3C4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7130"/>
    <w:multiLevelType w:val="hybridMultilevel"/>
    <w:tmpl w:val="04022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3246"/>
    <w:multiLevelType w:val="hybridMultilevel"/>
    <w:tmpl w:val="D2F48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5274CB"/>
    <w:multiLevelType w:val="hybridMultilevel"/>
    <w:tmpl w:val="B504D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17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029881">
    <w:abstractNumId w:val="6"/>
  </w:num>
  <w:num w:numId="3" w16cid:durableId="376904211">
    <w:abstractNumId w:val="3"/>
  </w:num>
  <w:num w:numId="4" w16cid:durableId="1204362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4187822">
    <w:abstractNumId w:val="11"/>
  </w:num>
  <w:num w:numId="6" w16cid:durableId="90443377">
    <w:abstractNumId w:val="8"/>
  </w:num>
  <w:num w:numId="7" w16cid:durableId="134488713">
    <w:abstractNumId w:val="5"/>
  </w:num>
  <w:num w:numId="8" w16cid:durableId="964581518">
    <w:abstractNumId w:val="12"/>
  </w:num>
  <w:num w:numId="9" w16cid:durableId="11385711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0865743">
    <w:abstractNumId w:val="10"/>
  </w:num>
  <w:num w:numId="11" w16cid:durableId="161243569">
    <w:abstractNumId w:val="7"/>
  </w:num>
  <w:num w:numId="12" w16cid:durableId="800655482">
    <w:abstractNumId w:val="0"/>
  </w:num>
  <w:num w:numId="13" w16cid:durableId="1144468544">
    <w:abstractNumId w:val="2"/>
  </w:num>
  <w:num w:numId="14" w16cid:durableId="477185932">
    <w:abstractNumId w:val="1"/>
  </w:num>
  <w:num w:numId="15" w16cid:durableId="1018963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50E3F"/>
    <w:rsid w:val="000546CE"/>
    <w:rsid w:val="000875C1"/>
    <w:rsid w:val="000A6394"/>
    <w:rsid w:val="000B166E"/>
    <w:rsid w:val="000B7FED"/>
    <w:rsid w:val="000C038A"/>
    <w:rsid w:val="000C0A31"/>
    <w:rsid w:val="000C6598"/>
    <w:rsid w:val="000D44B3"/>
    <w:rsid w:val="00103672"/>
    <w:rsid w:val="00121576"/>
    <w:rsid w:val="00136FB6"/>
    <w:rsid w:val="00145D43"/>
    <w:rsid w:val="00192C46"/>
    <w:rsid w:val="001A08B3"/>
    <w:rsid w:val="001A17B0"/>
    <w:rsid w:val="001A6BC9"/>
    <w:rsid w:val="001A7B60"/>
    <w:rsid w:val="001B52F0"/>
    <w:rsid w:val="001B7A65"/>
    <w:rsid w:val="001E41F3"/>
    <w:rsid w:val="001E790C"/>
    <w:rsid w:val="0020193D"/>
    <w:rsid w:val="002073F0"/>
    <w:rsid w:val="00210641"/>
    <w:rsid w:val="002359BB"/>
    <w:rsid w:val="0026004D"/>
    <w:rsid w:val="002640DD"/>
    <w:rsid w:val="00266D41"/>
    <w:rsid w:val="00275D12"/>
    <w:rsid w:val="00284FEB"/>
    <w:rsid w:val="002860C4"/>
    <w:rsid w:val="002B5741"/>
    <w:rsid w:val="002B5F8F"/>
    <w:rsid w:val="002E472E"/>
    <w:rsid w:val="002F153A"/>
    <w:rsid w:val="002F7651"/>
    <w:rsid w:val="00305409"/>
    <w:rsid w:val="00335728"/>
    <w:rsid w:val="003506C3"/>
    <w:rsid w:val="00352084"/>
    <w:rsid w:val="003609EF"/>
    <w:rsid w:val="0036231A"/>
    <w:rsid w:val="00363E30"/>
    <w:rsid w:val="00371315"/>
    <w:rsid w:val="00374DD4"/>
    <w:rsid w:val="00381AED"/>
    <w:rsid w:val="003C1076"/>
    <w:rsid w:val="003D177B"/>
    <w:rsid w:val="003D3824"/>
    <w:rsid w:val="003E1A36"/>
    <w:rsid w:val="003F615E"/>
    <w:rsid w:val="00410371"/>
    <w:rsid w:val="004115F9"/>
    <w:rsid w:val="00423AB6"/>
    <w:rsid w:val="004242F1"/>
    <w:rsid w:val="00440757"/>
    <w:rsid w:val="00444216"/>
    <w:rsid w:val="00457F71"/>
    <w:rsid w:val="004903FE"/>
    <w:rsid w:val="00491E2E"/>
    <w:rsid w:val="00495D31"/>
    <w:rsid w:val="004B33EF"/>
    <w:rsid w:val="004B75B7"/>
    <w:rsid w:val="004C3E4D"/>
    <w:rsid w:val="004D13D4"/>
    <w:rsid w:val="004D24FC"/>
    <w:rsid w:val="004D3833"/>
    <w:rsid w:val="004D45EC"/>
    <w:rsid w:val="004D7D01"/>
    <w:rsid w:val="004E3F2A"/>
    <w:rsid w:val="004F1599"/>
    <w:rsid w:val="004F63AE"/>
    <w:rsid w:val="005047B0"/>
    <w:rsid w:val="005141D9"/>
    <w:rsid w:val="0051580D"/>
    <w:rsid w:val="00517A41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011C7"/>
    <w:rsid w:val="00621188"/>
    <w:rsid w:val="0062420C"/>
    <w:rsid w:val="006257ED"/>
    <w:rsid w:val="00653DE4"/>
    <w:rsid w:val="00662A05"/>
    <w:rsid w:val="00665C47"/>
    <w:rsid w:val="0067060A"/>
    <w:rsid w:val="00675FFC"/>
    <w:rsid w:val="006842C0"/>
    <w:rsid w:val="00695808"/>
    <w:rsid w:val="006B46FB"/>
    <w:rsid w:val="006E21FB"/>
    <w:rsid w:val="006F1010"/>
    <w:rsid w:val="006F1601"/>
    <w:rsid w:val="006F2AC8"/>
    <w:rsid w:val="006F4852"/>
    <w:rsid w:val="0074508C"/>
    <w:rsid w:val="00745C21"/>
    <w:rsid w:val="00756720"/>
    <w:rsid w:val="00775960"/>
    <w:rsid w:val="00784790"/>
    <w:rsid w:val="00785AFF"/>
    <w:rsid w:val="00792342"/>
    <w:rsid w:val="007935BE"/>
    <w:rsid w:val="007977A8"/>
    <w:rsid w:val="007B512A"/>
    <w:rsid w:val="007B591E"/>
    <w:rsid w:val="007C2097"/>
    <w:rsid w:val="007D6A07"/>
    <w:rsid w:val="007E6FFE"/>
    <w:rsid w:val="007F7259"/>
    <w:rsid w:val="008040A8"/>
    <w:rsid w:val="008279FA"/>
    <w:rsid w:val="00847F0C"/>
    <w:rsid w:val="008626E7"/>
    <w:rsid w:val="0087011A"/>
    <w:rsid w:val="00870EE7"/>
    <w:rsid w:val="008863B9"/>
    <w:rsid w:val="00886692"/>
    <w:rsid w:val="00895872"/>
    <w:rsid w:val="008A45A6"/>
    <w:rsid w:val="008C6FBF"/>
    <w:rsid w:val="008D3CCC"/>
    <w:rsid w:val="008D4170"/>
    <w:rsid w:val="008E5862"/>
    <w:rsid w:val="008F3789"/>
    <w:rsid w:val="008F53F9"/>
    <w:rsid w:val="008F5AAE"/>
    <w:rsid w:val="008F686C"/>
    <w:rsid w:val="009148DE"/>
    <w:rsid w:val="00921265"/>
    <w:rsid w:val="00926037"/>
    <w:rsid w:val="00937FB0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E53C0"/>
    <w:rsid w:val="009F5509"/>
    <w:rsid w:val="009F734F"/>
    <w:rsid w:val="00A06E41"/>
    <w:rsid w:val="00A140AF"/>
    <w:rsid w:val="00A246B6"/>
    <w:rsid w:val="00A32464"/>
    <w:rsid w:val="00A36658"/>
    <w:rsid w:val="00A42237"/>
    <w:rsid w:val="00A46135"/>
    <w:rsid w:val="00A47E70"/>
    <w:rsid w:val="00A50CF0"/>
    <w:rsid w:val="00A65A24"/>
    <w:rsid w:val="00A7671C"/>
    <w:rsid w:val="00A83149"/>
    <w:rsid w:val="00AA2CBC"/>
    <w:rsid w:val="00AB3051"/>
    <w:rsid w:val="00AC5820"/>
    <w:rsid w:val="00AD1CD8"/>
    <w:rsid w:val="00AD6CBF"/>
    <w:rsid w:val="00AE376D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003"/>
    <w:rsid w:val="00BC41FF"/>
    <w:rsid w:val="00BD279D"/>
    <w:rsid w:val="00BD6BB8"/>
    <w:rsid w:val="00C0080B"/>
    <w:rsid w:val="00C03549"/>
    <w:rsid w:val="00C370C1"/>
    <w:rsid w:val="00C66BA2"/>
    <w:rsid w:val="00C777AD"/>
    <w:rsid w:val="00C80DF8"/>
    <w:rsid w:val="00C870F6"/>
    <w:rsid w:val="00C95985"/>
    <w:rsid w:val="00CA2A01"/>
    <w:rsid w:val="00CA472F"/>
    <w:rsid w:val="00CC1E74"/>
    <w:rsid w:val="00CC5026"/>
    <w:rsid w:val="00CC68D0"/>
    <w:rsid w:val="00CD17AE"/>
    <w:rsid w:val="00CD395B"/>
    <w:rsid w:val="00CF5002"/>
    <w:rsid w:val="00D03B2B"/>
    <w:rsid w:val="00D03F9A"/>
    <w:rsid w:val="00D06D51"/>
    <w:rsid w:val="00D24991"/>
    <w:rsid w:val="00D352F4"/>
    <w:rsid w:val="00D37E68"/>
    <w:rsid w:val="00D50255"/>
    <w:rsid w:val="00D52ED6"/>
    <w:rsid w:val="00D66520"/>
    <w:rsid w:val="00D84AE9"/>
    <w:rsid w:val="00D85906"/>
    <w:rsid w:val="00DA51F7"/>
    <w:rsid w:val="00DA6928"/>
    <w:rsid w:val="00DD731E"/>
    <w:rsid w:val="00DE34CF"/>
    <w:rsid w:val="00DF4AB5"/>
    <w:rsid w:val="00E043DC"/>
    <w:rsid w:val="00E13F3D"/>
    <w:rsid w:val="00E25BED"/>
    <w:rsid w:val="00E34898"/>
    <w:rsid w:val="00E6231D"/>
    <w:rsid w:val="00E87E18"/>
    <w:rsid w:val="00E93376"/>
    <w:rsid w:val="00EA028A"/>
    <w:rsid w:val="00EB09B7"/>
    <w:rsid w:val="00ED124D"/>
    <w:rsid w:val="00ED1C3A"/>
    <w:rsid w:val="00EE7D7C"/>
    <w:rsid w:val="00F07FA1"/>
    <w:rsid w:val="00F10D6B"/>
    <w:rsid w:val="00F12A7D"/>
    <w:rsid w:val="00F14CCF"/>
    <w:rsid w:val="00F25D98"/>
    <w:rsid w:val="00F2700A"/>
    <w:rsid w:val="00F300FB"/>
    <w:rsid w:val="00F825DB"/>
    <w:rsid w:val="00FA32D4"/>
    <w:rsid w:val="00FA62B9"/>
    <w:rsid w:val="00FB6386"/>
    <w:rsid w:val="00FC2058"/>
    <w:rsid w:val="00FC64D3"/>
    <w:rsid w:val="00FD2018"/>
    <w:rsid w:val="00FD2AB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70C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FD2AB8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E6231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1293</Words>
  <Characters>8150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7</cp:revision>
  <cp:lastPrinted>1900-01-01T00:00:00Z</cp:lastPrinted>
  <dcterms:created xsi:type="dcterms:W3CDTF">2022-10-20T18:56:00Z</dcterms:created>
  <dcterms:modified xsi:type="dcterms:W3CDTF">2022-10-24T11:47:00Z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