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E5448B" w14:textId="77777777" w:rsidR="001123F9" w:rsidRDefault="001123F9" w:rsidP="001123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2022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R5s221174</w:t>
        </w:r>
      </w:fldSimple>
    </w:p>
    <w:p w14:paraId="7D8365DA" w14:textId="77777777" w:rsidR="001123F9" w:rsidRDefault="001123F9" w:rsidP="001123F9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10th Dec 2021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123F9" w14:paraId="2CADB156" w14:textId="77777777" w:rsidTr="002C33D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E768D6" w14:textId="77777777" w:rsidR="001123F9" w:rsidRDefault="001123F9" w:rsidP="002C33D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1123F9" w14:paraId="20B62525" w14:textId="77777777" w:rsidTr="002C33D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78F0AF" w14:textId="77777777" w:rsidR="001123F9" w:rsidRDefault="001123F9" w:rsidP="002C33D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123F9" w14:paraId="6BABA145" w14:textId="77777777" w:rsidTr="002C33D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BBBF6E" w14:textId="77777777" w:rsidR="001123F9" w:rsidRDefault="001123F9" w:rsidP="002C33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23F9" w14:paraId="3D10C155" w14:textId="77777777" w:rsidTr="002C33D8">
        <w:tc>
          <w:tcPr>
            <w:tcW w:w="142" w:type="dxa"/>
            <w:tcBorders>
              <w:left w:val="single" w:sz="4" w:space="0" w:color="auto"/>
            </w:tcBorders>
          </w:tcPr>
          <w:p w14:paraId="3256CAC1" w14:textId="77777777" w:rsidR="001123F9" w:rsidRDefault="001123F9" w:rsidP="002C33D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6AD1D2A" w14:textId="77777777" w:rsidR="001123F9" w:rsidRPr="00410371" w:rsidRDefault="001123F9" w:rsidP="002C33D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7A449FEF" w14:textId="77777777" w:rsidR="001123F9" w:rsidRDefault="001123F9" w:rsidP="002C33D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5B87F33" w14:textId="77777777" w:rsidR="001123F9" w:rsidRPr="00410371" w:rsidRDefault="001123F9" w:rsidP="002C33D8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2803</w:t>
              </w:r>
            </w:fldSimple>
          </w:p>
        </w:tc>
        <w:tc>
          <w:tcPr>
            <w:tcW w:w="709" w:type="dxa"/>
          </w:tcPr>
          <w:p w14:paraId="01F4863F" w14:textId="77777777" w:rsidR="001123F9" w:rsidRDefault="001123F9" w:rsidP="002C33D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CCED3A4" w14:textId="77777777" w:rsidR="001123F9" w:rsidRPr="00410371" w:rsidRDefault="001123F9" w:rsidP="002C33D8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4599E943" w14:textId="77777777" w:rsidR="001123F9" w:rsidRDefault="001123F9" w:rsidP="002C33D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C96800A" w14:textId="77777777" w:rsidR="001123F9" w:rsidRPr="00410371" w:rsidRDefault="001123F9" w:rsidP="002C33D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17.4.0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4BACB28" w14:textId="77777777" w:rsidR="001123F9" w:rsidRDefault="001123F9" w:rsidP="002C33D8">
            <w:pPr>
              <w:pStyle w:val="CRCoverPage"/>
              <w:spacing w:after="0"/>
              <w:rPr>
                <w:noProof/>
              </w:rPr>
            </w:pPr>
          </w:p>
        </w:tc>
      </w:tr>
      <w:tr w:rsidR="001123F9" w14:paraId="0C880C1C" w14:textId="77777777" w:rsidTr="002C33D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D5A0D6" w14:textId="77777777" w:rsidR="001123F9" w:rsidRDefault="001123F9" w:rsidP="002C33D8">
            <w:pPr>
              <w:pStyle w:val="CRCoverPage"/>
              <w:spacing w:after="0"/>
              <w:rPr>
                <w:noProof/>
              </w:rPr>
            </w:pPr>
          </w:p>
        </w:tc>
      </w:tr>
      <w:tr w:rsidR="001123F9" w14:paraId="2E4A8B19" w14:textId="77777777" w:rsidTr="002C33D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A4543E5" w14:textId="77777777" w:rsidR="001123F9" w:rsidRPr="00F25D98" w:rsidRDefault="001123F9" w:rsidP="002C33D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123F9" w14:paraId="7B9499EC" w14:textId="77777777" w:rsidTr="002C33D8">
        <w:tc>
          <w:tcPr>
            <w:tcW w:w="9641" w:type="dxa"/>
            <w:gridSpan w:val="9"/>
          </w:tcPr>
          <w:p w14:paraId="7CC70EED" w14:textId="77777777" w:rsidR="001123F9" w:rsidRDefault="001123F9" w:rsidP="002C33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EE1EE72" w14:textId="77777777" w:rsidR="001123F9" w:rsidRDefault="001123F9" w:rsidP="001123F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123F9" w14:paraId="2E516F89" w14:textId="77777777" w:rsidTr="002C33D8">
        <w:tc>
          <w:tcPr>
            <w:tcW w:w="2835" w:type="dxa"/>
          </w:tcPr>
          <w:p w14:paraId="0C853AB3" w14:textId="77777777" w:rsidR="001123F9" w:rsidRDefault="001123F9" w:rsidP="002C33D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E2989BD" w14:textId="77777777" w:rsidR="001123F9" w:rsidRDefault="001123F9" w:rsidP="002C33D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A961803" w14:textId="77777777" w:rsidR="001123F9" w:rsidRDefault="001123F9" w:rsidP="002C33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240AC5" w14:textId="77777777" w:rsidR="001123F9" w:rsidRDefault="001123F9" w:rsidP="002C33D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0BE260C" w14:textId="77777777" w:rsidR="001123F9" w:rsidRDefault="001123F9" w:rsidP="002C33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9C66537" w14:textId="77777777" w:rsidR="001123F9" w:rsidRDefault="001123F9" w:rsidP="002C33D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B25B411" w14:textId="77777777" w:rsidR="001123F9" w:rsidRDefault="001123F9" w:rsidP="002C33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079B5CA" w14:textId="77777777" w:rsidR="001123F9" w:rsidRDefault="001123F9" w:rsidP="002C33D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83FB00B" w14:textId="77777777" w:rsidR="001123F9" w:rsidRDefault="001123F9" w:rsidP="002C33D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530B6EF" w14:textId="77777777" w:rsidR="001123F9" w:rsidRDefault="001123F9" w:rsidP="001123F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123F9" w14:paraId="055459F9" w14:textId="77777777" w:rsidTr="002C33D8">
        <w:tc>
          <w:tcPr>
            <w:tcW w:w="9640" w:type="dxa"/>
            <w:gridSpan w:val="11"/>
          </w:tcPr>
          <w:p w14:paraId="38E6B256" w14:textId="77777777" w:rsidR="001123F9" w:rsidRDefault="001123F9" w:rsidP="002C33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23F9" w14:paraId="127FD387" w14:textId="77777777" w:rsidTr="002C33D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00C58F0" w14:textId="77777777" w:rsidR="001123F9" w:rsidRDefault="001123F9" w:rsidP="002C33D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BC9A7F" w14:textId="77777777" w:rsidR="001123F9" w:rsidRDefault="001123F9" w:rsidP="002C33D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NR testcase 9.1.10.3</w:t>
              </w:r>
            </w:fldSimple>
          </w:p>
        </w:tc>
      </w:tr>
      <w:tr w:rsidR="001123F9" w14:paraId="6B8BCE44" w14:textId="77777777" w:rsidTr="002C33D8">
        <w:tc>
          <w:tcPr>
            <w:tcW w:w="1843" w:type="dxa"/>
            <w:tcBorders>
              <w:left w:val="single" w:sz="4" w:space="0" w:color="auto"/>
            </w:tcBorders>
          </w:tcPr>
          <w:p w14:paraId="4CE2B045" w14:textId="77777777" w:rsidR="001123F9" w:rsidRDefault="001123F9" w:rsidP="002C33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F9112D2" w14:textId="77777777" w:rsidR="001123F9" w:rsidRDefault="001123F9" w:rsidP="002C33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23F9" w14:paraId="4CF23AAE" w14:textId="77777777" w:rsidTr="002C33D8">
        <w:tc>
          <w:tcPr>
            <w:tcW w:w="1843" w:type="dxa"/>
            <w:tcBorders>
              <w:left w:val="single" w:sz="4" w:space="0" w:color="auto"/>
            </w:tcBorders>
          </w:tcPr>
          <w:p w14:paraId="6D74E795" w14:textId="77777777" w:rsidR="001123F9" w:rsidRDefault="001123F9" w:rsidP="002C33D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8E53A16" w14:textId="77777777" w:rsidR="001123F9" w:rsidRDefault="001123F9" w:rsidP="002C33D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1123F9" w14:paraId="1069A278" w14:textId="77777777" w:rsidTr="002C33D8">
        <w:tc>
          <w:tcPr>
            <w:tcW w:w="1843" w:type="dxa"/>
            <w:tcBorders>
              <w:left w:val="single" w:sz="4" w:space="0" w:color="auto"/>
            </w:tcBorders>
          </w:tcPr>
          <w:p w14:paraId="03C1F324" w14:textId="77777777" w:rsidR="001123F9" w:rsidRDefault="001123F9" w:rsidP="002C33D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2995BF5" w14:textId="77777777" w:rsidR="001123F9" w:rsidRDefault="001123F9" w:rsidP="002C33D8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123F9" w14:paraId="7F9511EA" w14:textId="77777777" w:rsidTr="002C33D8">
        <w:tc>
          <w:tcPr>
            <w:tcW w:w="1843" w:type="dxa"/>
            <w:tcBorders>
              <w:left w:val="single" w:sz="4" w:space="0" w:color="auto"/>
            </w:tcBorders>
          </w:tcPr>
          <w:p w14:paraId="3F8A8E9D" w14:textId="77777777" w:rsidR="001123F9" w:rsidRDefault="001123F9" w:rsidP="002C33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18DFFA4" w14:textId="77777777" w:rsidR="001123F9" w:rsidRDefault="001123F9" w:rsidP="002C33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23F9" w14:paraId="38A2BCE5" w14:textId="77777777" w:rsidTr="002C33D8">
        <w:tc>
          <w:tcPr>
            <w:tcW w:w="1843" w:type="dxa"/>
            <w:tcBorders>
              <w:left w:val="single" w:sz="4" w:space="0" w:color="auto"/>
            </w:tcBorders>
          </w:tcPr>
          <w:p w14:paraId="14DD27F6" w14:textId="77777777" w:rsidR="001123F9" w:rsidRDefault="001123F9" w:rsidP="002C33D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352B5DA" w14:textId="77777777" w:rsidR="001123F9" w:rsidRDefault="001123F9" w:rsidP="002C33D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TEI16_Test, eNS-UEConTest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1717297D" w14:textId="77777777" w:rsidR="001123F9" w:rsidRDefault="001123F9" w:rsidP="002C33D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E9F6A37" w14:textId="77777777" w:rsidR="001123F9" w:rsidRDefault="001123F9" w:rsidP="002C33D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BAAD99" w14:textId="77777777" w:rsidR="001123F9" w:rsidRDefault="001123F9" w:rsidP="002C33D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2022-09-30</w:t>
              </w:r>
            </w:fldSimple>
          </w:p>
        </w:tc>
      </w:tr>
      <w:tr w:rsidR="001123F9" w14:paraId="395BF065" w14:textId="77777777" w:rsidTr="002C33D8">
        <w:tc>
          <w:tcPr>
            <w:tcW w:w="1843" w:type="dxa"/>
            <w:tcBorders>
              <w:left w:val="single" w:sz="4" w:space="0" w:color="auto"/>
            </w:tcBorders>
          </w:tcPr>
          <w:p w14:paraId="56356FD6" w14:textId="77777777" w:rsidR="001123F9" w:rsidRDefault="001123F9" w:rsidP="002C33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B104BFE" w14:textId="77777777" w:rsidR="001123F9" w:rsidRDefault="001123F9" w:rsidP="002C33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B4034A7" w14:textId="77777777" w:rsidR="001123F9" w:rsidRDefault="001123F9" w:rsidP="002C33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930BB4B" w14:textId="77777777" w:rsidR="001123F9" w:rsidRDefault="001123F9" w:rsidP="002C33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D8DF0CF" w14:textId="77777777" w:rsidR="001123F9" w:rsidRDefault="001123F9" w:rsidP="002C33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23F9" w14:paraId="361960CB" w14:textId="77777777" w:rsidTr="002C33D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7221934" w14:textId="77777777" w:rsidR="001123F9" w:rsidRDefault="001123F9" w:rsidP="002C33D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22D9073" w14:textId="77777777" w:rsidR="001123F9" w:rsidRDefault="001123F9" w:rsidP="002C33D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90B33DC" w14:textId="77777777" w:rsidR="001123F9" w:rsidRDefault="001123F9" w:rsidP="002C33D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DD185F1" w14:textId="77777777" w:rsidR="001123F9" w:rsidRDefault="001123F9" w:rsidP="002C33D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A0C54AE" w14:textId="77777777" w:rsidR="001123F9" w:rsidRDefault="001123F9" w:rsidP="002C33D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Rel-17</w:t>
              </w:r>
            </w:fldSimple>
          </w:p>
        </w:tc>
      </w:tr>
      <w:tr w:rsidR="001123F9" w14:paraId="67167357" w14:textId="77777777" w:rsidTr="002C33D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6A30D76" w14:textId="77777777" w:rsidR="001123F9" w:rsidRDefault="001123F9" w:rsidP="002C33D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4826CF" w14:textId="77777777" w:rsidR="001123F9" w:rsidRDefault="001123F9" w:rsidP="002C33D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3059CDB" w14:textId="77777777" w:rsidR="001123F9" w:rsidRDefault="001123F9" w:rsidP="002C33D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95F463D" w14:textId="77777777" w:rsidR="001123F9" w:rsidRPr="007C2097" w:rsidRDefault="001123F9" w:rsidP="002C33D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123F9" w14:paraId="25340B79" w14:textId="77777777" w:rsidTr="002C33D8">
        <w:tc>
          <w:tcPr>
            <w:tcW w:w="1843" w:type="dxa"/>
          </w:tcPr>
          <w:p w14:paraId="6353C0FF" w14:textId="77777777" w:rsidR="001123F9" w:rsidRDefault="001123F9" w:rsidP="002C33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F1FE229" w14:textId="77777777" w:rsidR="001123F9" w:rsidRDefault="001123F9" w:rsidP="002C33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23F9" w14:paraId="0DD4A89D" w14:textId="77777777" w:rsidTr="002C33D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8A8ECDC" w14:textId="77777777" w:rsidR="001123F9" w:rsidRDefault="001123F9" w:rsidP="001123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938DD5" w14:textId="77777777" w:rsidR="001123F9" w:rsidRDefault="001123F9" w:rsidP="001123F9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 xml:space="preserve">In the current TTCN implementation, at Step 17 and 53 the SRB is hardcoded to </w:t>
            </w:r>
            <w:r w:rsidRPr="0044329A">
              <w:rPr>
                <w:rFonts w:cs="Arial"/>
                <w:noProof/>
              </w:rPr>
              <w:t>tsc_NR_RbId_SRB2</w:t>
            </w:r>
            <w:r>
              <w:rPr>
                <w:rFonts w:cs="Arial"/>
                <w:noProof/>
              </w:rPr>
              <w:t>. At Step 17 this doesn’t impact much because a conformant UE wont go in that path, but this fails a conformant UE at Step 53 because after  50 SRB2 is not yet configured and the PDU Session Establishment is expected on SRB2.</w:t>
            </w:r>
          </w:p>
          <w:p w14:paraId="2EB52362" w14:textId="77777777" w:rsidR="001123F9" w:rsidRDefault="001123F9" w:rsidP="001123F9">
            <w:pPr>
              <w:pStyle w:val="CRCoverPage"/>
              <w:spacing w:after="0"/>
              <w:rPr>
                <w:rFonts w:cs="Arial"/>
                <w:noProof/>
              </w:rPr>
            </w:pPr>
          </w:p>
          <w:p w14:paraId="761B3BDE" w14:textId="77777777" w:rsidR="001123F9" w:rsidRPr="0095556A" w:rsidRDefault="001123F9" w:rsidP="001123F9">
            <w:pPr>
              <w:pStyle w:val="CRCoverPage"/>
              <w:spacing w:after="0"/>
              <w:rPr>
                <w:i/>
                <w:noProof/>
              </w:rPr>
            </w:pPr>
            <w:r>
              <w:rPr>
                <w:rFonts w:cs="Arial"/>
                <w:noProof/>
              </w:rPr>
              <w:t>This needs to be addressed.</w:t>
            </w:r>
          </w:p>
        </w:tc>
      </w:tr>
      <w:tr w:rsidR="001123F9" w14:paraId="3C147A56" w14:textId="77777777" w:rsidTr="002C33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555758" w14:textId="77777777" w:rsidR="001123F9" w:rsidRDefault="001123F9" w:rsidP="001123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F048950" w14:textId="77777777" w:rsidR="001123F9" w:rsidRPr="00CF39F2" w:rsidRDefault="001123F9" w:rsidP="001123F9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1123F9" w14:paraId="2A396459" w14:textId="77777777" w:rsidTr="002C33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A5F886" w14:textId="77777777" w:rsidR="001123F9" w:rsidRDefault="001123F9" w:rsidP="001123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23C313B" w14:textId="77777777" w:rsidR="001123F9" w:rsidRPr="006316B2" w:rsidRDefault="001123F9" w:rsidP="001123F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Replaced </w:t>
            </w:r>
            <w:r w:rsidRPr="0044329A">
              <w:rPr>
                <w:noProof/>
              </w:rPr>
              <w:t>tsc_NR_RbId_SRB2</w:t>
            </w:r>
            <w:r>
              <w:rPr>
                <w:noProof/>
              </w:rPr>
              <w:t xml:space="preserve"> with v_SRB at Steps 17 and 53. Please see below.</w:t>
            </w:r>
          </w:p>
        </w:tc>
      </w:tr>
      <w:tr w:rsidR="001123F9" w14:paraId="7A80FCE2" w14:textId="77777777" w:rsidTr="002C33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CB81D8" w14:textId="77777777" w:rsidR="001123F9" w:rsidRDefault="001123F9" w:rsidP="001123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84141AA" w14:textId="77777777" w:rsidR="001123F9" w:rsidRPr="00CF39F2" w:rsidRDefault="001123F9" w:rsidP="001123F9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1123F9" w14:paraId="7BF1219A" w14:textId="77777777" w:rsidTr="002C33D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1725A1F" w14:textId="77777777" w:rsidR="001123F9" w:rsidRDefault="001123F9" w:rsidP="001123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F82004" w14:textId="77777777" w:rsidR="001123F9" w:rsidRDefault="001123F9" w:rsidP="001123F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A Conformant UE may fail the test case</w:t>
            </w:r>
          </w:p>
        </w:tc>
      </w:tr>
      <w:tr w:rsidR="001123F9" w14:paraId="79B8EABC" w14:textId="77777777" w:rsidTr="002C33D8">
        <w:tc>
          <w:tcPr>
            <w:tcW w:w="2694" w:type="dxa"/>
            <w:gridSpan w:val="2"/>
          </w:tcPr>
          <w:p w14:paraId="6CA2FD37" w14:textId="77777777" w:rsidR="001123F9" w:rsidRDefault="001123F9" w:rsidP="001123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3D912F4" w14:textId="77777777" w:rsidR="001123F9" w:rsidRDefault="001123F9" w:rsidP="001123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23F9" w14:paraId="4E6A5FA4" w14:textId="77777777" w:rsidTr="002C33D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612352B" w14:textId="77777777" w:rsidR="001123F9" w:rsidRDefault="001123F9" w:rsidP="001123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8E8AA9" w14:textId="77777777" w:rsidR="001123F9" w:rsidRDefault="001123F9" w:rsidP="001123F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9.1.10.3.NR5GC</w:t>
            </w:r>
          </w:p>
        </w:tc>
      </w:tr>
      <w:tr w:rsidR="001123F9" w14:paraId="5CE4442D" w14:textId="77777777" w:rsidTr="002C33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E40625" w14:textId="77777777" w:rsidR="001123F9" w:rsidRDefault="001123F9" w:rsidP="001123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CCA50B" w14:textId="77777777" w:rsidR="001123F9" w:rsidRDefault="001123F9" w:rsidP="001123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23F9" w14:paraId="74B170F5" w14:textId="77777777" w:rsidTr="002C33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18607E" w14:textId="77777777" w:rsidR="001123F9" w:rsidRDefault="001123F9" w:rsidP="001123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3A9C11" w14:textId="77777777" w:rsidR="001123F9" w:rsidRDefault="001123F9" w:rsidP="001123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981E6EE" w14:textId="77777777" w:rsidR="001123F9" w:rsidRDefault="001123F9" w:rsidP="001123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7851F7E" w14:textId="77777777" w:rsidR="001123F9" w:rsidRDefault="001123F9" w:rsidP="001123F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915CEF6" w14:textId="77777777" w:rsidR="001123F9" w:rsidRDefault="001123F9" w:rsidP="001123F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123F9" w14:paraId="317FBF90" w14:textId="77777777" w:rsidTr="002C33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474CAE" w14:textId="77777777" w:rsidR="001123F9" w:rsidRDefault="001123F9" w:rsidP="001123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8559BC9" w14:textId="77777777" w:rsidR="001123F9" w:rsidRDefault="001123F9" w:rsidP="001123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462910" w14:textId="77777777" w:rsidR="001123F9" w:rsidRDefault="001123F9" w:rsidP="001123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9A229BF" w14:textId="77777777" w:rsidR="001123F9" w:rsidRDefault="001123F9" w:rsidP="001123F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28638C" w14:textId="77777777" w:rsidR="001123F9" w:rsidRDefault="001123F9" w:rsidP="001123F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123F9" w14:paraId="6BACC3B4" w14:textId="77777777" w:rsidTr="002C33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E4B8A7" w14:textId="77777777" w:rsidR="001123F9" w:rsidRDefault="001123F9" w:rsidP="001123F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8CA121" w14:textId="77777777" w:rsidR="001123F9" w:rsidRDefault="001123F9" w:rsidP="001123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0E4D3F" w14:textId="77777777" w:rsidR="001123F9" w:rsidRDefault="001123F9" w:rsidP="001123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AB6570E" w14:textId="77777777" w:rsidR="001123F9" w:rsidRDefault="001123F9" w:rsidP="001123F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036A6E1" w14:textId="77777777" w:rsidR="001123F9" w:rsidRDefault="001123F9" w:rsidP="001123F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123F9" w14:paraId="4CEB46B5" w14:textId="77777777" w:rsidTr="002C33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DCB28C" w14:textId="77777777" w:rsidR="001123F9" w:rsidRDefault="001123F9" w:rsidP="001123F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BA7CE6" w14:textId="77777777" w:rsidR="001123F9" w:rsidRDefault="001123F9" w:rsidP="001123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566DCD" w14:textId="77777777" w:rsidR="001123F9" w:rsidRDefault="001123F9" w:rsidP="001123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DBF4130" w14:textId="77777777" w:rsidR="001123F9" w:rsidRDefault="001123F9" w:rsidP="001123F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D34C80B" w14:textId="77777777" w:rsidR="001123F9" w:rsidRDefault="001123F9" w:rsidP="001123F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123F9" w14:paraId="3A174665" w14:textId="77777777" w:rsidTr="002C33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045921" w14:textId="77777777" w:rsidR="001123F9" w:rsidRDefault="001123F9" w:rsidP="001123F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DC3CDA" w14:textId="77777777" w:rsidR="001123F9" w:rsidRDefault="001123F9" w:rsidP="001123F9">
            <w:pPr>
              <w:pStyle w:val="CRCoverPage"/>
              <w:spacing w:after="0"/>
              <w:rPr>
                <w:noProof/>
              </w:rPr>
            </w:pPr>
          </w:p>
        </w:tc>
      </w:tr>
      <w:tr w:rsidR="001123F9" w14:paraId="12075BFC" w14:textId="77777777" w:rsidTr="002C33D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9F46A4F" w14:textId="77777777" w:rsidR="001123F9" w:rsidRDefault="001123F9" w:rsidP="001123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9F1578" w14:textId="77777777" w:rsidR="001123F9" w:rsidRDefault="001123F9" w:rsidP="001123F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123F9" w:rsidRPr="008863B9" w14:paraId="4A1BAC31" w14:textId="77777777" w:rsidTr="002C33D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F609FA6" w14:textId="77777777" w:rsidR="001123F9" w:rsidRPr="008863B9" w:rsidRDefault="001123F9" w:rsidP="001123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8D9799E" w14:textId="77777777" w:rsidR="001123F9" w:rsidRPr="008863B9" w:rsidRDefault="001123F9" w:rsidP="001123F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123F9" w14:paraId="311C3C74" w14:textId="77777777" w:rsidTr="002C33D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2A9AF24" w14:textId="77777777" w:rsidR="001123F9" w:rsidRDefault="001123F9" w:rsidP="001123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B0BBA9" w14:textId="77777777" w:rsidR="001123F9" w:rsidRDefault="001123F9" w:rsidP="001123F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34803DC" w14:textId="77777777" w:rsidR="003A5884" w:rsidRDefault="003A5884" w:rsidP="003A5884">
      <w:pPr>
        <w:rPr>
          <w:noProof/>
        </w:rPr>
      </w:pPr>
    </w:p>
    <w:p w14:paraId="1CC8E0F9" w14:textId="77777777" w:rsidR="009418D9" w:rsidRDefault="009418D9" w:rsidP="009418D9">
      <w:pPr>
        <w:pStyle w:val="CRCoverPage"/>
        <w:spacing w:after="0"/>
        <w:rPr>
          <w:noProof/>
          <w:sz w:val="8"/>
          <w:szCs w:val="8"/>
        </w:rPr>
      </w:pPr>
    </w:p>
    <w:p w14:paraId="616B5FF6" w14:textId="77777777" w:rsidR="009418D9" w:rsidRDefault="009418D9" w:rsidP="009418D9">
      <w:pPr>
        <w:rPr>
          <w:noProof/>
        </w:rPr>
        <w:sectPr w:rsidR="009418D9">
          <w:headerReference w:type="even" r:id="rId12"/>
          <w:headerReference w:type="default" r:id="rId13"/>
          <w:headerReference w:type="first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F4D4059" w14:textId="77777777" w:rsidR="009478EE" w:rsidRDefault="009478EE" w:rsidP="009478EE">
      <w:pPr>
        <w:rPr>
          <w:noProof/>
        </w:rPr>
      </w:pPr>
    </w:p>
    <w:p w14:paraId="01AA8A53" w14:textId="77777777" w:rsidR="007A73E5" w:rsidRPr="00D83A7A" w:rsidRDefault="007A73E5" w:rsidP="007A73E5">
      <w:pPr>
        <w:pStyle w:val="af2"/>
        <w:jc w:val="left"/>
        <w:rPr>
          <w:rStyle w:val="af1"/>
          <w:rFonts w:ascii="Arial" w:hAnsi="Arial" w:cs="Arial"/>
          <w:i w:val="0"/>
          <w:lang w:eastAsia="en-GB"/>
        </w:rPr>
      </w:pPr>
      <w:bookmarkStart w:id="1" w:name="_Toc115415948"/>
      <w:r w:rsidRPr="00D83A7A">
        <w:rPr>
          <w:rStyle w:val="af1"/>
          <w:rFonts w:ascii="Arial" w:hAnsi="Arial" w:cs="Arial"/>
          <w:i w:val="0"/>
        </w:rPr>
        <w:t>Table of Contents</w:t>
      </w:r>
      <w:bookmarkEnd w:id="1"/>
    </w:p>
    <w:p w14:paraId="06894C86" w14:textId="77777777" w:rsidR="00995183" w:rsidRDefault="007A73E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995183" w:rsidRPr="00BB11D8">
        <w:rPr>
          <w:rFonts w:ascii="Arial" w:hAnsi="Arial" w:cs="Arial"/>
          <w:iCs/>
        </w:rPr>
        <w:t>Table of Contents</w:t>
      </w:r>
      <w:r w:rsidR="00995183">
        <w:tab/>
      </w:r>
      <w:r w:rsidR="00995183">
        <w:fldChar w:fldCharType="begin"/>
      </w:r>
      <w:r w:rsidR="00995183">
        <w:instrText xml:space="preserve"> PAGEREF _Toc115415948 \h </w:instrText>
      </w:r>
      <w:r w:rsidR="00995183">
        <w:fldChar w:fldCharType="separate"/>
      </w:r>
      <w:r w:rsidR="00995183">
        <w:t>2</w:t>
      </w:r>
      <w:r w:rsidR="00995183">
        <w:fldChar w:fldCharType="end"/>
      </w:r>
    </w:p>
    <w:p w14:paraId="5C497743" w14:textId="77777777" w:rsidR="00995183" w:rsidRDefault="00995183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BB11D8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BB11D8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_Toc115415949 \h </w:instrText>
      </w:r>
      <w:r>
        <w:fldChar w:fldCharType="separate"/>
      </w:r>
      <w:r>
        <w:t>2</w:t>
      </w:r>
      <w:r>
        <w:fldChar w:fldCharType="end"/>
      </w:r>
    </w:p>
    <w:p w14:paraId="09713A39" w14:textId="77777777" w:rsidR="00995183" w:rsidRDefault="00995183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11D8">
        <w:rPr>
          <w:rFonts w:cs="Arial"/>
          <w:b/>
          <w:lang w:eastAsia="en-GB"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B11D8">
        <w:rPr>
          <w:rFonts w:cs="Arial"/>
          <w:b/>
          <w:color w:val="000000"/>
          <w:lang w:eastAsia="en-GB"/>
        </w:rPr>
        <w:t>Correction to fl_TC_9_1_10_3_TestBody</w:t>
      </w:r>
      <w:r>
        <w:tab/>
      </w:r>
      <w:r>
        <w:fldChar w:fldCharType="begin"/>
      </w:r>
      <w:r>
        <w:instrText xml:space="preserve"> PAGEREF _Toc115415950 \h </w:instrText>
      </w:r>
      <w:r>
        <w:fldChar w:fldCharType="separate"/>
      </w:r>
      <w:r>
        <w:t>2</w:t>
      </w:r>
      <w:r>
        <w:fldChar w:fldCharType="end"/>
      </w:r>
    </w:p>
    <w:p w14:paraId="57D34EAF" w14:textId="77777777" w:rsidR="003A5884" w:rsidRDefault="007A73E5" w:rsidP="003A5884">
      <w:pPr>
        <w:pStyle w:val="1"/>
        <w:numPr>
          <w:ilvl w:val="0"/>
          <w:numId w:val="1"/>
        </w:numPr>
        <w:autoSpaceDN w:val="0"/>
        <w:rPr>
          <w:b/>
          <w:lang w:eastAsia="ja-JP"/>
        </w:rPr>
      </w:pPr>
      <w:r>
        <w:rPr>
          <w:rFonts w:cs="Arial"/>
          <w:noProof/>
        </w:rPr>
        <w:fldChar w:fldCharType="end"/>
      </w:r>
      <w:r w:rsidR="003A5884" w:rsidRPr="00994024">
        <w:rPr>
          <w:b/>
          <w:lang w:eastAsia="ja-JP"/>
        </w:rPr>
        <w:t xml:space="preserve"> </w:t>
      </w:r>
      <w:bookmarkStart w:id="2" w:name="_Toc122434485"/>
      <w:bookmarkStart w:id="3" w:name="_Toc101884688"/>
      <w:bookmarkStart w:id="4" w:name="_Toc106347389"/>
      <w:bookmarkStart w:id="5" w:name="_Toc106348108"/>
      <w:bookmarkStart w:id="6" w:name="_Toc106353536"/>
      <w:bookmarkStart w:id="7" w:name="_Toc107232973"/>
      <w:bookmarkStart w:id="8" w:name="_Toc107233704"/>
      <w:bookmarkStart w:id="9" w:name="_Toc107260461"/>
      <w:bookmarkStart w:id="10" w:name="_Toc107319472"/>
      <w:bookmarkStart w:id="11" w:name="_Toc107401310"/>
      <w:bookmarkStart w:id="12" w:name="_Toc109296030"/>
      <w:bookmarkStart w:id="13" w:name="_Toc112694522"/>
      <w:bookmarkStart w:id="14" w:name="_Toc112754400"/>
      <w:bookmarkStart w:id="15" w:name="_Toc114387725"/>
      <w:bookmarkStart w:id="16" w:name="_Toc114512229"/>
      <w:bookmarkStart w:id="17" w:name="_Toc114545017"/>
      <w:bookmarkStart w:id="18" w:name="_Toc114566506"/>
      <w:bookmarkStart w:id="19" w:name="_Toc114575225"/>
      <w:bookmarkStart w:id="20" w:name="_Toc114595884"/>
      <w:bookmarkStart w:id="21" w:name="_Toc114650955"/>
      <w:bookmarkStart w:id="22" w:name="_Toc114719834"/>
      <w:bookmarkStart w:id="23" w:name="_Toc114720501"/>
      <w:bookmarkStart w:id="24" w:name="_Toc114767867"/>
      <w:bookmarkStart w:id="25" w:name="_Toc114768623"/>
      <w:bookmarkStart w:id="26" w:name="_Toc114769718"/>
      <w:bookmarkStart w:id="27" w:name="_Toc114852799"/>
      <w:bookmarkStart w:id="28" w:name="_Toc115415949"/>
      <w:bookmarkStart w:id="29" w:name="_Hlk114649573"/>
      <w:bookmarkStart w:id="30" w:name="_Hlk107318485"/>
      <w:r w:rsidR="003A5884">
        <w:rPr>
          <w:b/>
          <w:lang w:eastAsia="ja-JP"/>
        </w:rPr>
        <w:t>Overview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</w:p>
    <w:p w14:paraId="607E6F55" w14:textId="77777777" w:rsidR="003A5884" w:rsidRDefault="003A5884" w:rsidP="003A5884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 xml:space="preserve">This document lists all the essential changes needed to correct problems in the </w:t>
      </w:r>
      <w:r w:rsidRPr="00AF72A9">
        <w:rPr>
          <w:rFonts w:cs="Arial"/>
        </w:rPr>
        <w:t>iwd-TTCN3-B2020-09_D2</w:t>
      </w:r>
      <w:r>
        <w:rPr>
          <w:rFonts w:cs="Arial"/>
        </w:rPr>
        <w:t>2</w:t>
      </w:r>
      <w:r w:rsidRPr="00AF72A9">
        <w:rPr>
          <w:rFonts w:cs="Arial"/>
        </w:rPr>
        <w:t>wk</w:t>
      </w:r>
      <w:r>
        <w:rPr>
          <w:rFonts w:cs="Arial"/>
        </w:rPr>
        <w:t>37 related to the title of this CR</w:t>
      </w:r>
      <w:r>
        <w:rPr>
          <w:rFonts w:cs="Arial"/>
          <w:lang w:eastAsia="ja-JP"/>
        </w:rPr>
        <w:t xml:space="preserve">. </w:t>
      </w:r>
    </w:p>
    <w:p w14:paraId="6D81EEF6" w14:textId="77777777" w:rsidR="003A5884" w:rsidRDefault="003A5884" w:rsidP="003A5884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 w:rsidRPr="007902FD">
        <w:rPr>
          <w:rFonts w:cs="Arial"/>
          <w:b/>
          <w:sz w:val="24"/>
          <w:lang w:eastAsia="ja-JP"/>
        </w:rPr>
        <w:t xml:space="preserve"> </w:t>
      </w:r>
      <w:r>
        <w:rPr>
          <w:rFonts w:cs="Arial"/>
          <w:b/>
          <w:sz w:val="24"/>
          <w:lang w:eastAsia="ja-JP"/>
        </w:rPr>
        <w:tab/>
        <w:t>Parikshit Bhise</w:t>
      </w:r>
    </w:p>
    <w:p w14:paraId="2CB94077" w14:textId="77777777" w:rsidR="003A5884" w:rsidRDefault="003A5884" w:rsidP="003A5884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ab/>
      </w:r>
      <w:hyperlink r:id="rId15" w:history="1">
        <w:r w:rsidRPr="00FC2B59">
          <w:rPr>
            <w:rStyle w:val="aa"/>
            <w:rFonts w:cs="Arial"/>
            <w:b/>
            <w:sz w:val="24"/>
            <w:lang w:eastAsia="ja-JP"/>
          </w:rPr>
          <w:t>Parikshit.bhise@rohde-schwarz.com</w:t>
        </w:r>
      </w:hyperlink>
      <w:r>
        <w:rPr>
          <w:rFonts w:cs="Arial"/>
          <w:b/>
          <w:sz w:val="24"/>
          <w:lang w:eastAsia="ja-JP"/>
        </w:rPr>
        <w:tab/>
      </w:r>
      <w:r>
        <w:rPr>
          <w:rFonts w:cs="Arial"/>
          <w:b/>
          <w:sz w:val="24"/>
          <w:lang w:eastAsia="ja-JP"/>
        </w:rPr>
        <w:tab/>
      </w:r>
      <w:r w:rsidRPr="00576945">
        <w:rPr>
          <w:rFonts w:cs="Arial"/>
          <w:sz w:val="24"/>
          <w:lang w:eastAsia="ja-JP"/>
        </w:rPr>
        <w:br/>
      </w:r>
      <w:r w:rsidRPr="00576945">
        <w:rPr>
          <w:rFonts w:cs="Arial"/>
          <w:b/>
          <w:lang w:eastAsia="ja-JP"/>
        </w:rPr>
        <w:tab/>
      </w:r>
    </w:p>
    <w:bookmarkEnd w:id="29"/>
    <w:bookmarkEnd w:id="30"/>
    <w:p w14:paraId="59EADAB0" w14:textId="77777777" w:rsidR="007A73E5" w:rsidRDefault="007A73E5" w:rsidP="007A73E5">
      <w:pPr>
        <w:rPr>
          <w:b/>
          <w:sz w:val="24"/>
          <w:lang w:eastAsia="ja-JP"/>
        </w:rPr>
      </w:pPr>
    </w:p>
    <w:p w14:paraId="21D47A64" w14:textId="77777777" w:rsidR="005D27CA" w:rsidRDefault="005D27CA" w:rsidP="005D27CA">
      <w:pPr>
        <w:pStyle w:val="2"/>
        <w:numPr>
          <w:ilvl w:val="1"/>
          <w:numId w:val="1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31" w:name="_Toc115415950"/>
      <w:r w:rsidRPr="00B52828">
        <w:rPr>
          <w:rFonts w:cs="Arial"/>
          <w:b/>
          <w:color w:val="000000"/>
          <w:lang w:eastAsia="en-GB"/>
        </w:rPr>
        <w:t xml:space="preserve">Correction to </w:t>
      </w:r>
      <w:r w:rsidR="00124B21" w:rsidRPr="00124B21">
        <w:rPr>
          <w:rFonts w:cs="Arial"/>
          <w:b/>
          <w:color w:val="000000"/>
          <w:lang w:eastAsia="en-GB"/>
        </w:rPr>
        <w:t>fl_TC_9_1_10_3_TestBody</w:t>
      </w:r>
      <w:bookmarkEnd w:id="31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5D27CA" w14:paraId="1FACE607" w14:textId="77777777" w:rsidTr="0046021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809BE" w14:textId="77777777" w:rsidR="005D27CA" w:rsidRDefault="00C72ED8" w:rsidP="00CD057D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r w:rsidR="005D27CA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5D27CA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ABFCE" w14:textId="77777777" w:rsidR="005D27CA" w:rsidRPr="00CC39F9" w:rsidRDefault="00124B21" w:rsidP="005D27CA">
            <w:pPr>
              <w:rPr>
                <w:rFonts w:ascii="Arial" w:hAnsi="Arial" w:cs="Arial"/>
                <w:lang w:eastAsia="en-GB"/>
              </w:rPr>
            </w:pPr>
            <w:r w:rsidRPr="00124B21">
              <w:rPr>
                <w:rFonts w:ascii="Arial" w:hAnsi="Arial" w:cs="Arial"/>
                <w:lang w:eastAsia="en-GB"/>
              </w:rPr>
              <w:t>fl_TC_9_1_10_3_TestBody</w:t>
            </w:r>
          </w:p>
        </w:tc>
      </w:tr>
      <w:tr w:rsidR="00FA485A" w14:paraId="0F847F28" w14:textId="77777777" w:rsidTr="00CD057D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16A1E" w14:textId="77777777"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0D6FE" w14:textId="77777777" w:rsidR="00124B21" w:rsidRDefault="00124B21" w:rsidP="00124B21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 xml:space="preserve">In the current TTCN implementation, at Step 17 and 53 the SRB is hardcoded to </w:t>
            </w:r>
            <w:r w:rsidRPr="0044329A">
              <w:rPr>
                <w:rFonts w:cs="Arial"/>
                <w:noProof/>
              </w:rPr>
              <w:t>tsc_NR_RbId_SRB2</w:t>
            </w:r>
            <w:r>
              <w:rPr>
                <w:rFonts w:cs="Arial"/>
                <w:noProof/>
              </w:rPr>
              <w:t>. At Step 17 this doesn’t impact much because a conformant UE wont go in that path, but this fails a conformant UE at Step 53 because after  50 SRB2 is not yet configured and the PDU Session Establishment is expected on SRB2.</w:t>
            </w:r>
          </w:p>
          <w:p w14:paraId="64549CCC" w14:textId="77777777" w:rsidR="00124B21" w:rsidRDefault="00124B21" w:rsidP="00124B21">
            <w:pPr>
              <w:pStyle w:val="CRCoverPage"/>
              <w:spacing w:after="0"/>
              <w:rPr>
                <w:rFonts w:cs="Arial"/>
                <w:noProof/>
              </w:rPr>
            </w:pPr>
          </w:p>
          <w:p w14:paraId="1D1025BD" w14:textId="77777777" w:rsidR="00FA485A" w:rsidRPr="009B0B50" w:rsidRDefault="00124B21" w:rsidP="00124B21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noProof/>
              </w:rPr>
              <w:t>This needs to be addressed.</w:t>
            </w:r>
          </w:p>
        </w:tc>
      </w:tr>
      <w:tr w:rsidR="00FA485A" w14:paraId="57956CFB" w14:textId="77777777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EDD8C" w14:textId="77777777"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630A7" w14:textId="77777777" w:rsidR="00FA485A" w:rsidRPr="00A72665" w:rsidRDefault="00124B21" w:rsidP="001E3D37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noProof/>
              </w:rPr>
              <w:t xml:space="preserve">Replaced </w:t>
            </w:r>
            <w:r w:rsidRPr="0044329A">
              <w:rPr>
                <w:noProof/>
              </w:rPr>
              <w:t>tsc_NR_RbId_SRB2</w:t>
            </w:r>
            <w:r>
              <w:rPr>
                <w:noProof/>
              </w:rPr>
              <w:t xml:space="preserve"> with v_SRB at Steps 17 and 53. Please see below.</w:t>
            </w:r>
          </w:p>
        </w:tc>
      </w:tr>
      <w:tr w:rsidR="00FA485A" w14:paraId="79B0D514" w14:textId="77777777" w:rsidTr="0046021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2ABD5" w14:textId="77777777"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6CB45" w14:textId="77777777" w:rsidR="00FA485A" w:rsidRPr="00CC39F9" w:rsidRDefault="00124B21" w:rsidP="00FA485A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NetworkSlicingEnh_NR5GC.ttcn</w:t>
            </w:r>
          </w:p>
        </w:tc>
      </w:tr>
      <w:tr w:rsidR="00220349" w14:paraId="718F028A" w14:textId="77777777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B5741" w14:textId="77777777" w:rsidR="00220349" w:rsidRDefault="00220349" w:rsidP="00220349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F1D2C" w14:textId="26C1E8A1" w:rsidR="00220349" w:rsidRDefault="00CF2CFD" w:rsidP="00220349">
            <w:pPr>
              <w:rPr>
                <w:rFonts w:ascii="Arial" w:hAnsi="Arial"/>
                <w:highlight w:val="cyan"/>
                <w:lang w:eastAsia="zh-CN"/>
              </w:rPr>
            </w:pPr>
            <w:r>
              <w:rPr>
                <w:rFonts w:ascii="Arial" w:hAnsi="Arial" w:hint="eastAsia"/>
                <w:highlight w:val="cyan"/>
                <w:lang w:eastAsia="zh-CN"/>
              </w:rPr>
              <w:t>A</w:t>
            </w:r>
            <w:r>
              <w:rPr>
                <w:rFonts w:ascii="Arial" w:hAnsi="Arial"/>
                <w:highlight w:val="cyan"/>
                <w:lang w:eastAsia="zh-CN"/>
              </w:rPr>
              <w:t>ccepted.</w:t>
            </w:r>
          </w:p>
        </w:tc>
      </w:tr>
    </w:tbl>
    <w:p w14:paraId="16615502" w14:textId="77777777" w:rsidR="009A07BF" w:rsidRDefault="009A07BF" w:rsidP="005D27CA">
      <w:pPr>
        <w:spacing w:after="0"/>
        <w:rPr>
          <w:rFonts w:ascii="Arial" w:hAnsi="Arial"/>
          <w:b/>
          <w:lang w:eastAsia="en-GB"/>
        </w:rPr>
      </w:pPr>
    </w:p>
    <w:p w14:paraId="2F06DE5B" w14:textId="77777777" w:rsidR="005D27CA" w:rsidRDefault="005D27CA" w:rsidP="005D27CA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278"/>
      </w:tblGrid>
      <w:tr w:rsidR="005D27CA" w:rsidRPr="00CD057D" w14:paraId="1A57A6DA" w14:textId="77777777" w:rsidTr="00CD057D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D1E7A" w14:textId="77777777"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>function fl_TC_9_1_10_3_TestBody() runs on NR5GC_PTC</w:t>
            </w:r>
          </w:p>
          <w:p w14:paraId="01D70ADC" w14:textId="77777777"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14:paraId="31C859E9" w14:textId="77777777"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var NR_CellId_Type v_NGC_NASCellA := f_NR5GC_MapNASCell(ngc_CellA, NG_CellsOnDifferentPLMN);</w:t>
            </w:r>
          </w:p>
          <w:p w14:paraId="6E2E1E21" w14:textId="77777777"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var NG_NAS_MSG_Indication_Type v_ReceivedMsg;</w:t>
            </w:r>
          </w:p>
          <w:p w14:paraId="7A46CAB3" w14:textId="77777777"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var NR_SRB_COMMON_IND v_ReceivedAsp;</w:t>
            </w:r>
          </w:p>
          <w:p w14:paraId="08DB38D4" w14:textId="77777777"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var GMM_MobilityInfo_Type v_GMM_MobilityInfo;</w:t>
            </w:r>
          </w:p>
          <w:p w14:paraId="5D1FE3F9" w14:textId="77777777"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var GSM_MobilityInfo_Type v_GSM_MobilityInfo;</w:t>
            </w:r>
          </w:p>
          <w:p w14:paraId="2B79A1D2" w14:textId="77777777"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var NG_NAS_UL_Message_Type v_GSMMsg;</w:t>
            </w:r>
          </w:p>
          <w:p w14:paraId="7441D160" w14:textId="77777777"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var GSM_MobilityInfo_Type v_GSM_MobilityInfo_s;</w:t>
            </w:r>
          </w:p>
          <w:p w14:paraId="1C0A32C8" w14:textId="77777777"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var ProcedureTransactionIdentifier v_PTI := '00'O;</w:t>
            </w:r>
          </w:p>
          <w:p w14:paraId="4E4AF381" w14:textId="77777777"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var NR_RadioBearerId_Type v_SRB := tsc_NR_RbId_SRB1;       //@sic R5s220948 sic@</w:t>
            </w:r>
          </w:p>
          <w:p w14:paraId="2C6C7554" w14:textId="77777777"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var NG_NAS_GutiParameters_Type v_GutiParams := f_NR5GC_CellInfo_GetGutiParameters (v_NGC_NASCellA);</w:t>
            </w:r>
          </w:p>
          <w:p w14:paraId="57DDECB5" w14:textId="77777777"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NG_MobileIdentity v_GUTIToSend := f_NG_GutiParameters2MobileIdentity (f_NR_Asn2Nas_PlmnId(f_NR_CellInfo_GetPLMN (v_NGC_NASCellA)), v_GutiParams);</w:t>
            </w:r>
          </w:p>
          <w:p w14:paraId="77CEC9BF" w14:textId="77777777"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var TrackingAreaCode v_TAC := f_NR_CellInfo_GetTAC (v_NGC_NASCellA);</w:t>
            </w:r>
          </w:p>
          <w:p w14:paraId="531E971A" w14:textId="77777777"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NG_TrackingAreaIdList v_TAIList := cs_NG_TAIListNonConsecutive(f_NR_Asn2Nas_PlmnId(f_NR_CellInfo_GetPLMN (v_NGC_NASCellA)), {bit2oct(v_TAC)});</w:t>
            </w:r>
          </w:p>
          <w:p w14:paraId="57979DE1" w14:textId="77777777"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RejectedNSSAI v_RejectedNSSAI := {</w:t>
            </w:r>
          </w:p>
          <w:p w14:paraId="6E90ADFB" w14:textId="77777777"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r w:rsidRPr="00124B21">
              <w:rPr>
                <w:rFonts w:ascii="Courier New" w:hAnsi="Courier New" w:cs="Courier New"/>
                <w:color w:val="000000"/>
                <w:lang w:val="de-DE" w:eastAsia="de-DE"/>
              </w:rPr>
              <w:t>iei := '11'O,</w:t>
            </w:r>
          </w:p>
          <w:p w14:paraId="3F6F6FF1" w14:textId="77777777"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  iel := '02'O,        //@sic R5-224165 sic@</w:t>
            </w:r>
          </w:p>
          <w:p w14:paraId="312650D6" w14:textId="77777777"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  </w:t>
            </w: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rejectS_NSSAI := {cs_RejectedS_NSSAI('0001'B, '0010'B, '01'O, omit)}};    //@sic R5-222008 R5-223429 R5-224165 sic@</w:t>
            </w:r>
          </w:p>
          <w:p w14:paraId="25F7E4E1" w14:textId="77777777"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NSSAI v_AllowedNSSAI:= {</w:t>
            </w:r>
          </w:p>
          <w:p w14:paraId="32145BFD" w14:textId="77777777"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  iei := '15'O,</w:t>
            </w:r>
          </w:p>
          <w:p w14:paraId="5219C0FE" w14:textId="77777777"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  iel := '06'O,</w:t>
            </w:r>
          </w:p>
          <w:p w14:paraId="410DA013" w14:textId="77777777"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  s_nssai := {cs_S_NSSAI(omit, '01'O, '02'O, omit), cs_S_NSSAI(omit, '01'O, '03'O, omit), cs_S_NSSAI(omit, '01'O, '04'O, omit)}     //@sic R5-223429 sic@</w:t>
            </w:r>
          </w:p>
          <w:p w14:paraId="42C2BD89" w14:textId="77777777"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  };</w:t>
            </w:r>
          </w:p>
          <w:p w14:paraId="43EE194B" w14:textId="77777777"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NG_NAS_DL_Message_Type v_MsgToSend;</w:t>
            </w:r>
          </w:p>
          <w:p w14:paraId="204D3B00" w14:textId="77777777"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NG_NAS_DL_Pdu_Type v_MToSend;</w:t>
            </w:r>
          </w:p>
          <w:p w14:paraId="4DDD1FED" w14:textId="77777777"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var charstring v_AT_Response;</w:t>
            </w:r>
          </w:p>
          <w:p w14:paraId="371EB864" w14:textId="77777777"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var NAS_PlmnId v_PLMN := f_NR_Asn2Nas_PlmnId(f_NR_CellInfo_GetPLMN (v_NGC_NASCellA));</w:t>
            </w:r>
          </w:p>
          <w:p w14:paraId="3094A062" w14:textId="77777777"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var charstring v_NSSAI := f_ConvertS_NSSAI_ForATCommand (cs_S_NSSAI(omit, '01'O, '01'O, omit));</w:t>
            </w:r>
          </w:p>
          <w:p w14:paraId="50D99117" w14:textId="77777777"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NSSAI v_ConfiguredNSSAI := {</w:t>
            </w:r>
          </w:p>
          <w:p w14:paraId="459FEFC1" w14:textId="77777777"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  iei := '31'O,</w:t>
            </w:r>
          </w:p>
          <w:p w14:paraId="23BD9522" w14:textId="77777777"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  iel := '02'O,</w:t>
            </w:r>
          </w:p>
          <w:p w14:paraId="3B0F00E9" w14:textId="77777777"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  s_nssai := {cs_S_NSSAI(omit, '01'O, '01'O, omit)}</w:t>
            </w:r>
          </w:p>
          <w:p w14:paraId="49A2B007" w14:textId="77777777"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  };</w:t>
            </w:r>
          </w:p>
          <w:p w14:paraId="0147DE07" w14:textId="77777777"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NSSAI v_PendingNSSAI := {</w:t>
            </w:r>
          </w:p>
          <w:p w14:paraId="3D1D7215" w14:textId="77777777"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  iei := '39'O,</w:t>
            </w:r>
          </w:p>
          <w:p w14:paraId="2DAE6AAB" w14:textId="77777777"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  iel := '02'O,</w:t>
            </w:r>
          </w:p>
          <w:p w14:paraId="173EFBAA" w14:textId="77777777"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  s_nssai := {cs_S_NSSAI(omit, '01'O, '01'O, omit)}</w:t>
            </w:r>
          </w:p>
          <w:p w14:paraId="66495E8E" w14:textId="77777777"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};</w:t>
            </w:r>
          </w:p>
          <w:p w14:paraId="27BD5776" w14:textId="77777777"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GPRS_Timer3 v_T3512 := cs_GPRS_Timer2_3_IEI('5E'O, '101'B, '00001'B);</w:t>
            </w:r>
          </w:p>
          <w:p w14:paraId="25D11698" w14:textId="77777777"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timer t_Wait := 5.0;</w:t>
            </w:r>
          </w:p>
          <w:p w14:paraId="615C9F0E" w14:textId="77777777"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394ED41F" w14:textId="77777777"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1" siclog@</w:t>
            </w:r>
          </w:p>
          <w:p w14:paraId="202C82A7" w14:textId="77777777"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f_NR5GC_SwitchOnAndResetIMS();</w:t>
            </w:r>
          </w:p>
          <w:p w14:paraId="669D0EE4" w14:textId="77777777"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325132F2" w14:textId="77777777"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2" siclog@</w:t>
            </w:r>
          </w:p>
          <w:p w14:paraId="701C39E4" w14:textId="77777777"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//The UE transmits a REGISTRATION REQUEST message including NSSAA bit</w:t>
            </w:r>
          </w:p>
          <w:p w14:paraId="05E5C0B7" w14:textId="77777777"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v_ReceivedMsg := f_NR_RRC_ConnEst_DefWithNas (v_NGC_NASCellA, tsc_NR_RRC_TI_Def, ?);</w:t>
            </w:r>
          </w:p>
          <w:p w14:paraId="5A1EDAB6" w14:textId="77777777"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if (not f_Check_NG_RegistrationReqMsg (v_GMM_MobilityInfo, v_ReceivedMsg.Pdu, Initial_Secure,-,-,-,-,cdr_NG_GMM_Cap_NSSAA)) {</w:t>
            </w:r>
          </w:p>
          <w:p w14:paraId="6CB954BA" w14:textId="77777777"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  f_NR_SetVerdictFailOrInconc(__FILE__, __LINE__, "Registration Request Message Failed");</w:t>
            </w:r>
          </w:p>
          <w:p w14:paraId="1CF450E5" w14:textId="77777777"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}else {</w:t>
            </w:r>
          </w:p>
          <w:p w14:paraId="63D01544" w14:textId="77777777"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f_NR_PreliminaryPass(__FILE__, __LINE__, "Step 2");</w:t>
            </w:r>
          </w:p>
          <w:p w14:paraId="40CCB4C2" w14:textId="77777777"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083F5544" w14:textId="77777777"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00B6BC91" w14:textId="77777777"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3-11" siclog@</w:t>
            </w:r>
          </w:p>
          <w:p w14:paraId="7D6CB640" w14:textId="77777777"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f_NR5GC_RRC_Idle_Steps5_13 (v_GMM_MobilityInfo,</w:t>
            </w:r>
          </w:p>
          <w:p w14:paraId="4E98C291" w14:textId="77777777"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v_NGC_NASCellA, v_ReceivedMsg,</w:t>
            </w:r>
          </w:p>
          <w:p w14:paraId="556D09B8" w14:textId="77777777"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f_NR_Asn2Nas_PlmnId(f_NR_CellInfo_GetPLMN (v_NGC_NASCellA)),</w:t>
            </w:r>
          </w:p>
          <w:p w14:paraId="531AB7E7" w14:textId="77777777"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TESTMode_OFF);</w:t>
            </w:r>
          </w:p>
          <w:p w14:paraId="430DED83" w14:textId="77777777"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</w:p>
          <w:p w14:paraId="085D9734" w14:textId="77777777"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12" siclog@</w:t>
            </w:r>
          </w:p>
          <w:p w14:paraId="097E6CDA" w14:textId="77777777"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//The SS transmits a REGISTRATION ACCEPT message including Rejected S-NSSAI=1</w:t>
            </w:r>
          </w:p>
          <w:p w14:paraId="52229B32" w14:textId="77777777"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v_MsgToSend := f_Get_NG_RegistrationAcceptMsg (Initial_Secure,</w:t>
            </w:r>
          </w:p>
          <w:p w14:paraId="14A8A941" w14:textId="77777777"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</w:t>
            </w:r>
            <w:r w:rsidRPr="00124B21">
              <w:rPr>
                <w:rFonts w:ascii="Courier New" w:hAnsi="Courier New" w:cs="Courier New"/>
                <w:color w:val="000000"/>
                <w:lang w:val="de-DE" w:eastAsia="de-DE"/>
              </w:rPr>
              <w:t>v_GMM_MobilityInfo,</w:t>
            </w:r>
          </w:p>
          <w:p w14:paraId="2571DF28" w14:textId="77777777"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                                               v_GUTIToSend,</w:t>
            </w:r>
          </w:p>
          <w:p w14:paraId="1C8AD262" w14:textId="77777777"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                                               </w:t>
            </w: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v_TAIList,</w:t>
            </w:r>
          </w:p>
          <w:p w14:paraId="14B5ACB5" w14:textId="77777777"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omit,</w:t>
            </w:r>
          </w:p>
          <w:p w14:paraId="18AF4A96" w14:textId="77777777"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v_AllowedNSSAI,  //@sic R5-222008 sic@</w:t>
            </w:r>
          </w:p>
          <w:p w14:paraId="17CD2420" w14:textId="77777777"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v_RejectedNSSAI, -, -, -,</w:t>
            </w:r>
          </w:p>
          <w:p w14:paraId="33EFABFA" w14:textId="77777777"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-, -, -, -, -, -, -, -, -, -,</w:t>
            </w:r>
          </w:p>
          <w:p w14:paraId="0CA5732F" w14:textId="77777777"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-, -, -, -, -, -, -, -, -, -,</w:t>
            </w:r>
          </w:p>
          <w:p w14:paraId="424091FD" w14:textId="77777777"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-, '1'B);</w:t>
            </w:r>
          </w:p>
          <w:p w14:paraId="422D6E6D" w14:textId="77777777"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SRB.send(cas_NR_SRB_NasPdu_REQ(v_NGC_NASCellA, tsc_NR_RbId_SRB1, -, cs_NG_NAS_Request(tsc_SHT_IntegrityProtected_Ciphered, v_MsgToSend)));</w:t>
            </w:r>
          </w:p>
          <w:p w14:paraId="63F22B6E" w14:textId="77777777"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5C790103" w14:textId="77777777"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13" siclog@</w:t>
            </w:r>
          </w:p>
          <w:p w14:paraId="2928B911" w14:textId="77777777"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f_NR5GC_Registration_Complete(v_NGC_NASCellA);</w:t>
            </w:r>
          </w:p>
          <w:p w14:paraId="1A508703" w14:textId="77777777"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1E583CA8" w14:textId="77777777"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14a" siclog@</w:t>
            </w:r>
          </w:p>
          <w:p w14:paraId="3A1BC635" w14:textId="77777777"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if (pc_noOf_PDUsSameConnection &gt; 0 ){</w:t>
            </w:r>
          </w:p>
          <w:p w14:paraId="568FBC8A" w14:textId="77777777"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  f_NR5GC_PDUSessionEstablishment (v_NGC_NASCellA, -, tsc_NR_RbId_SRB1);</w:t>
            </w:r>
          </w:p>
          <w:p w14:paraId="6340D971" w14:textId="77777777"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  v_SRB := tsc_NR_RbId_SRB2;   //@sic R5s220948 sic@</w:t>
            </w:r>
          </w:p>
          <w:p w14:paraId="49E29FB0" w14:textId="77777777"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16150266" w14:textId="77777777"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3F09C644" w14:textId="77777777"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15" siclog@</w:t>
            </w:r>
          </w:p>
          <w:p w14:paraId="7507F5EB" w14:textId="77777777"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//Check: Is S-NSSAI=1 in the Rejected NSSAI list with cause "S-NSSAI not available due to the failed or revoked network slice-specific authentication and authorization" associated with current PLMN using AT/MMI command (+C5GNSSAIRDP)?</w:t>
            </w:r>
          </w:p>
          <w:p w14:paraId="4D7222B2" w14:textId="77777777"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v_AT_Response := f_UT_ReadRejectedNSSAI(UT, f_ConvertPLMNtoString(v_PLMN));</w:t>
            </w:r>
          </w:p>
          <w:p w14:paraId="2EA9D6EA" w14:textId="77777777"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if (match (v_AT_Response, f_Convert_ListOfRejectedNSSAI_ForATCommand(v_RejectedNSSAI))) {</w:t>
            </w:r>
          </w:p>
          <w:p w14:paraId="44A69717" w14:textId="77777777"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  f_NR_PreliminaryPass(__FILE__, __LINE__, "Step 15");</w:t>
            </w:r>
          </w:p>
          <w:p w14:paraId="45FF1D27" w14:textId="77777777"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} else {</w:t>
            </w:r>
          </w:p>
          <w:p w14:paraId="670E4C2A" w14:textId="77777777"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  f_NR_SetVerdictFailOrInconc(__FILE__, __LINE__, "Step 15");</w:t>
            </w:r>
          </w:p>
          <w:p w14:paraId="2A8CCFC9" w14:textId="77777777"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770C1467" w14:textId="77777777"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2577B113" w14:textId="77777777"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16" siclog@</w:t>
            </w:r>
          </w:p>
          <w:p w14:paraId="7BD0F0E7" w14:textId="77777777"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//Cause the UE to request establishment of PDU session with S-NSSAI=1</w:t>
            </w:r>
          </w:p>
          <w:p w14:paraId="19B6C74E" w14:textId="77777777"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f_UT_RequestPDUSession(UT, 1, -, -, -, v_NSSAI);</w:t>
            </w:r>
          </w:p>
          <w:p w14:paraId="1408B8B5" w14:textId="77777777"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2DA2A22A" w14:textId="77777777"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17" siclog@</w:t>
            </w:r>
          </w:p>
          <w:p w14:paraId="5333F7C1" w14:textId="77777777"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//Check: Does the UE transmit a PDU SESSION ESTABLISHMENT REQUEST message within 5 seconds?</w:t>
            </w:r>
          </w:p>
          <w:p w14:paraId="0BB4806E" w14:textId="77777777"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124B21">
              <w:rPr>
                <w:rFonts w:ascii="Courier New" w:hAnsi="Courier New" w:cs="Courier New"/>
                <w:color w:val="000000"/>
                <w:lang w:val="de-DE" w:eastAsia="de-DE"/>
              </w:rPr>
              <w:t>t_Wait.start;     //@sic R5-222008 sic@</w:t>
            </w:r>
          </w:p>
          <w:p w14:paraId="26AFC338" w14:textId="77777777"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alt{</w:t>
            </w:r>
          </w:p>
          <w:p w14:paraId="3FE10B38" w14:textId="77777777"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</w:p>
          <w:p w14:paraId="37782EF2" w14:textId="77777777"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    []SRB.receive(car_NR_SRB_NasPdu_IND(v_NGC_NASCellA, tsc_NR_RbId_SRB2, cr_NG_NAS_IndWithPiggybacking(tsc_SHT_IntegrityProtected_Ciphered)))</w:t>
            </w:r>
          </w:p>
          <w:p w14:paraId="18ADDE52" w14:textId="77777777"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        </w:t>
            </w: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{</w:t>
            </w:r>
          </w:p>
          <w:p w14:paraId="6136B28C" w14:textId="77777777"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t_Wait.stop;</w:t>
            </w:r>
          </w:p>
          <w:p w14:paraId="0A6C9EFF" w14:textId="77777777"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f_NR_SetVerdictFailOrInconc(__FILE__, __LINE__, "Step 17");</w:t>
            </w:r>
          </w:p>
          <w:p w14:paraId="041C52F7" w14:textId="77777777"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        }</w:t>
            </w:r>
          </w:p>
          <w:p w14:paraId="4DA7754B" w14:textId="77777777"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    []t_Wait.timeout</w:t>
            </w:r>
          </w:p>
          <w:p w14:paraId="2C4B947D" w14:textId="77777777"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        {</w:t>
            </w:r>
          </w:p>
          <w:p w14:paraId="6A8C5BDF" w14:textId="77777777"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f_NR_PreliminaryPass(__FILE__, __LINE__, "Step 17");</w:t>
            </w:r>
          </w:p>
          <w:p w14:paraId="25AD5966" w14:textId="77777777"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        }</w:t>
            </w:r>
          </w:p>
          <w:p w14:paraId="064B5A4D" w14:textId="77777777"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13D3F0F3" w14:textId="77777777"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44CF5DDD" w14:textId="77777777"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18" siclog@</w:t>
            </w:r>
          </w:p>
          <w:p w14:paraId="6250BAFA" w14:textId="77777777"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//Switch off procedure in RRC_CONNECTED specified in TS 38.508-1 subclause 4.9.6.3 is performed.</w:t>
            </w:r>
          </w:p>
          <w:p w14:paraId="4E2204E7" w14:textId="77777777"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f_NR_UE_DeRegisterOnSwitchOff(v_NGC_NASCellA, STATE_CONNECTED_3A, v_SRB);  //@sic R5s220948 sic@</w:t>
            </w:r>
          </w:p>
          <w:p w14:paraId="0A22E3F8" w14:textId="77777777"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77905098" w14:textId="77777777"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19" siclog@</w:t>
            </w:r>
          </w:p>
          <w:p w14:paraId="7670DD90" w14:textId="77777777"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f_NR_SetCellPower (v_NGC_NASCellA, tsc_NR_NonSuitableOffCellSSS_EPRE, tsc_NR_NonSuitableOffCellSSS_EPRE);      //@sic R5-222008 sic@</w:t>
            </w:r>
          </w:p>
          <w:p w14:paraId="62F0D160" w14:textId="77777777"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4B9D37A6" w14:textId="77777777"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20" siclog@</w:t>
            </w:r>
          </w:p>
          <w:p w14:paraId="696CCB18" w14:textId="77777777"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f_NR5GC_SwitchOnAndResetIMS();</w:t>
            </w:r>
          </w:p>
          <w:p w14:paraId="0DB85839" w14:textId="77777777"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741D49E3" w14:textId="77777777"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21" siclog@</w:t>
            </w:r>
          </w:p>
          <w:p w14:paraId="22A878BC" w14:textId="77777777"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//Check: Is S-NSSAI=1 in the Rejected NSSAI list with cause "S-NSSAI not available due to the failed or revoked network slice-specific authentication and authorization" associated with current PLMN using AT/MMI command (+C5GNSSAIRDP)?</w:t>
            </w:r>
          </w:p>
          <w:p w14:paraId="342C9419" w14:textId="77777777"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v_AT_Response := f_UT_ReadRejectedNSSAI(UT, f_ConvertPLMNtoString(v_PLMN));</w:t>
            </w:r>
          </w:p>
          <w:p w14:paraId="2D3A47B8" w14:textId="77777777"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if (match (v_AT_Response, f_Convert_ListOfRejectedNSSAI_ForATCommand(v_RejectedNSSAI))) {</w:t>
            </w:r>
          </w:p>
          <w:p w14:paraId="2FDE2002" w14:textId="77777777"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  f_NR_SetVerdictFailOrInconc(__FILE__, __LINE__, "Step 21");</w:t>
            </w:r>
          </w:p>
          <w:p w14:paraId="777EAF1C" w14:textId="77777777"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} else {</w:t>
            </w:r>
          </w:p>
          <w:p w14:paraId="5210C2D3" w14:textId="77777777"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  f_NR_PreliminaryPass(__FILE__, __LINE__, "Step 21");</w:t>
            </w:r>
          </w:p>
          <w:p w14:paraId="680F0A04" w14:textId="77777777"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240034D7" w14:textId="77777777"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36F7D979" w14:textId="77777777"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22" siclog@ Prose CR required</w:t>
            </w:r>
          </w:p>
          <w:p w14:paraId="5D5EC7BA" w14:textId="77777777"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//The SS configures NGC Cell A as the Serving cell</w:t>
            </w:r>
          </w:p>
          <w:p w14:paraId="1821236F" w14:textId="77777777"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f_NR_SetCellPower (v_NGC_NASCellA, tsc_NR_ServingCellSSS_EPRE_FR1, tsc_NR_ServingCellSSS_EPRE_FR2);</w:t>
            </w:r>
          </w:p>
          <w:p w14:paraId="4A590C46" w14:textId="77777777"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5538C70C" w14:textId="77777777"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23" siclog@ Prose CR required</w:t>
            </w:r>
          </w:p>
          <w:p w14:paraId="7E390D98" w14:textId="77777777"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//The UE transmits a REGISTRATION REQUEST message including NSSAA bit</w:t>
            </w:r>
          </w:p>
          <w:p w14:paraId="6DCB722F" w14:textId="77777777"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v_ReceivedMsg := f_NR_RRC_ConnEst_DefWithNas (v_NGC_NASCellA, tsc_NR_RRC_TI_Def, ?);</w:t>
            </w:r>
          </w:p>
          <w:p w14:paraId="30E8598E" w14:textId="77777777"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if (not f_Check_NG_RegistrationReqMsg (v_GMM_MobilityInfo, v_ReceivedMsg.Pdu, Initial_Secure,-,-,-,-,cdr_NG_GMM_Cap_NSSAA)) {</w:t>
            </w:r>
          </w:p>
          <w:p w14:paraId="5CC06664" w14:textId="77777777"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  f_NR_SetVerdictFailOrInconc(__FILE__, __LINE__, "Registration Request Message Failed");</w:t>
            </w:r>
          </w:p>
          <w:p w14:paraId="5C24E0F2" w14:textId="77777777"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}else {</w:t>
            </w:r>
          </w:p>
          <w:p w14:paraId="0DD67CDB" w14:textId="77777777"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f_NR_PreliminaryPass(__FILE__, __LINE__, "Step 23");</w:t>
            </w:r>
          </w:p>
          <w:p w14:paraId="7880A855" w14:textId="77777777"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7AC6CFB8" w14:textId="77777777"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381BB603" w14:textId="77777777"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24-32" siclog@ Prose CR required</w:t>
            </w:r>
          </w:p>
          <w:p w14:paraId="1A2267C9" w14:textId="77777777"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f_NR5GC_RRC_Idle_Steps5_13 (v_GMM_MobilityInfo,</w:t>
            </w:r>
          </w:p>
          <w:p w14:paraId="34F44391" w14:textId="77777777"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v_NGC_NASCellA, v_ReceivedMsg,</w:t>
            </w:r>
          </w:p>
          <w:p w14:paraId="19D0D856" w14:textId="77777777"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f_NR_Asn2Nas_PlmnId(f_NR_CellInfo_GetPLMN (v_NGC_NASCellA)),</w:t>
            </w:r>
          </w:p>
          <w:p w14:paraId="7C0819BB" w14:textId="77777777"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TESTMode_OFF);</w:t>
            </w:r>
          </w:p>
          <w:p w14:paraId="5DD00781" w14:textId="77777777"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</w:t>
            </w:r>
          </w:p>
          <w:p w14:paraId="10BCC159" w14:textId="77777777"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33" siclog@</w:t>
            </w:r>
          </w:p>
          <w:p w14:paraId="345232DF" w14:textId="77777777"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v_RejectedNSSAI := {</w:t>
            </w:r>
          </w:p>
          <w:p w14:paraId="5076700D" w14:textId="77777777"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  iei := '11'O,</w:t>
            </w:r>
          </w:p>
          <w:p w14:paraId="6AB570CC" w14:textId="77777777"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  iel := '02'O,   //@sic R5-224165 sic@</w:t>
            </w:r>
          </w:p>
          <w:p w14:paraId="4DB5264A" w14:textId="77777777"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rejectS_NSSAI := {cs_RejectedS_NSSAI('0001'B, '0010'B, '02'O, omit)}};    //@sic R5-222008 R5-223429 R5-224165 sic@</w:t>
            </w:r>
          </w:p>
          <w:p w14:paraId="398AB91A" w14:textId="77777777"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v_AllowedNSSAI:= {</w:t>
            </w:r>
          </w:p>
          <w:p w14:paraId="19EBFA95" w14:textId="77777777"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  iei := '15'O,</w:t>
            </w:r>
          </w:p>
          <w:p w14:paraId="0CF8DB55" w14:textId="77777777"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  iel := '04'O,</w:t>
            </w:r>
          </w:p>
          <w:p w14:paraId="4202FE02" w14:textId="77777777"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  s_nssai := {cs_S_NSSAI(omit, '01'O, '03'O, omit), cs_S_NSSAI(omit, '01'O, '04'O, omit)}     //@sic R5-223429 sic@</w:t>
            </w:r>
          </w:p>
          <w:p w14:paraId="07D75A10" w14:textId="77777777"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  };</w:t>
            </w:r>
          </w:p>
          <w:p w14:paraId="6BA6C84A" w14:textId="77777777"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v_MsgToSend := f_Get_NG_RegistrationAcceptMsg (Initial_Secure,</w:t>
            </w:r>
          </w:p>
          <w:p w14:paraId="785EACB9" w14:textId="77777777"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</w:t>
            </w:r>
            <w:r w:rsidRPr="00124B21">
              <w:rPr>
                <w:rFonts w:ascii="Courier New" w:hAnsi="Courier New" w:cs="Courier New"/>
                <w:color w:val="000000"/>
                <w:lang w:val="de-DE" w:eastAsia="de-DE"/>
              </w:rPr>
              <w:t>v_GMM_MobilityInfo,</w:t>
            </w:r>
          </w:p>
          <w:p w14:paraId="6315407F" w14:textId="77777777"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                                               v_GUTIToSend,</w:t>
            </w:r>
          </w:p>
          <w:p w14:paraId="41583BC0" w14:textId="77777777"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                                               </w:t>
            </w: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v_TAIList,</w:t>
            </w:r>
          </w:p>
          <w:p w14:paraId="70F91900" w14:textId="77777777"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omit,</w:t>
            </w:r>
          </w:p>
          <w:p w14:paraId="1F41168E" w14:textId="77777777"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v_AllowedNSSAI,</w:t>
            </w:r>
          </w:p>
          <w:p w14:paraId="1F0AFB50" w14:textId="77777777"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v_RejectedNSSAI, v_ConfiguredNSSAI, -, -,</w:t>
            </w:r>
          </w:p>
          <w:p w14:paraId="0357E89C" w14:textId="77777777"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-, -, -, -, -, -, -, -, -, -,</w:t>
            </w:r>
          </w:p>
          <w:p w14:paraId="5E835328" w14:textId="77777777"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-, -, -, -, -, -, -, -, -, -,</w:t>
            </w:r>
          </w:p>
          <w:p w14:paraId="6F19FEFE" w14:textId="77777777"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-, '1'B, -, -, -, -, -, -, v_PendingNSSAI);    //@sic R5-222008 sic@</w:t>
            </w:r>
          </w:p>
          <w:p w14:paraId="535851D4" w14:textId="77777777"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SRB.send(cas_NR_SRB_NasPdu_REQ(v_NGC_NASCellA, tsc_NR_RbId_SRB1, -, cs_NG_NAS_Request(tsc_SHT_IntegrityProtected_Ciphered, v_MsgToSend)));</w:t>
            </w:r>
          </w:p>
          <w:p w14:paraId="7E482015" w14:textId="77777777"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3003BF50" w14:textId="77777777"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34" siclog@</w:t>
            </w:r>
          </w:p>
          <w:p w14:paraId="1ACF394E" w14:textId="77777777"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f_NR5GC_Registration_Complete(v_NGC_NASCellA);</w:t>
            </w:r>
          </w:p>
          <w:p w14:paraId="1AD625A1" w14:textId="77777777"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246E3F1F" w14:textId="77777777"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35a1" siclog@</w:t>
            </w:r>
          </w:p>
          <w:p w14:paraId="3478537E" w14:textId="77777777"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if (pc_noOf_PDUsSameConnection &gt; 0 ){</w:t>
            </w:r>
          </w:p>
          <w:p w14:paraId="0727CA57" w14:textId="77777777"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  f_NR5GC_PDUSessionEstablishment (v_NGC_NASCellA, -, tsc_NR_RbId_SRB1);</w:t>
            </w:r>
          </w:p>
          <w:p w14:paraId="1C8A1C9C" w14:textId="77777777"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  v_SRB := tsc_NR_RbId_SRB2;   //@sic R5s220948 sic@</w:t>
            </w:r>
          </w:p>
          <w:p w14:paraId="79785E91" w14:textId="77777777"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19D0CEF9" w14:textId="77777777"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7AA0E851" w14:textId="77777777"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36" siclog@</w:t>
            </w:r>
          </w:p>
          <w:p w14:paraId="09FD5EAB" w14:textId="77777777"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//Check: Is S-NSSAI=2 in the Rejected NSSAI list with cause "S-NSSAI not available due to the failed or revoked network slice-specific authentication and authorization" associated with current PLMN using AT/MMI command (+C5GNSSAIRDP)?</w:t>
            </w:r>
          </w:p>
          <w:p w14:paraId="582587AF" w14:textId="77777777"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v_AT_Response := f_UT_ReadRejectedNSSAI(UT, f_ConvertPLMNtoString(v_PLMN));</w:t>
            </w:r>
          </w:p>
          <w:p w14:paraId="32D31BF1" w14:textId="77777777"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if (match (v_AT_Response, f_Convert_ListOfRejectedNSSAI_ForATCommand(v_RejectedNSSAI))) {</w:t>
            </w:r>
          </w:p>
          <w:p w14:paraId="67E3BE72" w14:textId="77777777"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  f_NR_PreliminaryPass(__FILE__, __LINE__, "Step 36");</w:t>
            </w:r>
          </w:p>
          <w:p w14:paraId="270E09B6" w14:textId="77777777"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} else {</w:t>
            </w:r>
          </w:p>
          <w:p w14:paraId="60974CFA" w14:textId="77777777"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  f_NR_SetVerdictFailOrInconc(__FILE__, __LINE__, "Step 36");</w:t>
            </w:r>
          </w:p>
          <w:p w14:paraId="27710610" w14:textId="77777777"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3602553A" w14:textId="77777777"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128C5B81" w14:textId="77777777"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//@siclog "Step 37" siclog@</w:t>
            </w:r>
          </w:p>
          <w:p w14:paraId="2D9F17A4" w14:textId="77777777"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f_NR_RRCRelease(v_NGC_NASCellA);</w:t>
            </w:r>
          </w:p>
          <w:p w14:paraId="4B5AB5C2" w14:textId="77777777"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71FBC2BE" w14:textId="77777777"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if(pc_USIM_Removal){</w:t>
            </w:r>
          </w:p>
          <w:p w14:paraId="626AE91C" w14:textId="77777777"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    //@siclog "Step 38a1" siclog@</w:t>
            </w:r>
          </w:p>
          <w:p w14:paraId="3A7DBB34" w14:textId="77777777"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    f_UT_USIM_Remove (UT);</w:t>
            </w:r>
          </w:p>
          <w:p w14:paraId="0483802D" w14:textId="77777777"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</w:p>
          <w:p w14:paraId="43D9005C" w14:textId="77777777"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    //@siclog "Step 38a2" siclog@</w:t>
            </w:r>
          </w:p>
          <w:p w14:paraId="76EFA43B" w14:textId="77777777"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    //@sic R5s220948 sic@</w:t>
            </w:r>
          </w:p>
          <w:p w14:paraId="627C7154" w14:textId="77777777"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    v_ReceivedMsg := f_NR_RRC_ConnEst_DefWithNas (v_NGC_NASCellA, tsc_NR_RRC_TI_Def, ?);</w:t>
            </w:r>
          </w:p>
          <w:p w14:paraId="5B149422" w14:textId="77777777"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    v_ReceivedMsg := f_NR5GC_OptionalIMSDeregisterOnSwitchOff(v_NGC_NASCellA, v_ReceivedMsg); // @sic R5-204389 sic@</w:t>
            </w:r>
          </w:p>
          <w:p w14:paraId="3F83B66A" w14:textId="77777777"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    f_NR_RRCRelease(v_NGC_NASCellA);</w:t>
            </w:r>
          </w:p>
          <w:p w14:paraId="3AF9E716" w14:textId="77777777"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    if (not f_Check_NG_DeregistrationReqMOMsg (v_ReceivedMsg.Pdu.Msg, crs_DeregisterType('1'B, '0'B, '01'B))) {</w:t>
            </w:r>
          </w:p>
          <w:p w14:paraId="20230405" w14:textId="77777777"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      f_NR_SetVerdictFailOrInconc(__FILE__, __LINE__, "Deregistration Request Message Failed");</w:t>
            </w:r>
          </w:p>
          <w:p w14:paraId="7A5E032A" w14:textId="77777777"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03AC49D0" w14:textId="77777777"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0398653E" w14:textId="77777777"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    //@siclog "Step 38a3" siclog@</w:t>
            </w:r>
          </w:p>
          <w:p w14:paraId="0870A33D" w14:textId="77777777"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    f_NR_SetCellPower (v_NGC_NASCellA, tsc_NR_NonSuitableOffCellSSS_EPRE, tsc_NR_NonSuitableOffCellSSS_EPRE);     //@sic R5-222008 sic@</w:t>
            </w:r>
          </w:p>
          <w:p w14:paraId="643318F9" w14:textId="77777777"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</w:p>
          <w:p w14:paraId="1752030B" w14:textId="77777777"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    //@siclog "Step 38a4" siclog@</w:t>
            </w:r>
          </w:p>
          <w:p w14:paraId="404B76C4" w14:textId="77777777"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    f_UT_USIM_Insert(UT, omit);   //@sic R5s220948 sic@</w:t>
            </w:r>
          </w:p>
          <w:p w14:paraId="2A1818C4" w14:textId="77777777"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</w:p>
          <w:p w14:paraId="797AEFB1" w14:textId="77777777"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    //@siclog "Step 38a5" siclog@</w:t>
            </w:r>
          </w:p>
          <w:p w14:paraId="7C4A46FE" w14:textId="77777777"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    //Check: Using AT/MMI command (+C5GNSSAIRDP) verify that S-NSSAI=2 is not in the Rejected NSSAI list associated with current PLMN</w:t>
            </w:r>
          </w:p>
          <w:p w14:paraId="48927B7A" w14:textId="77777777"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    v_AT_Response := f_UT_ReadRejectedNSSAI(UT, f_ConvertPLMNtoString(v_PLMN));</w:t>
            </w:r>
          </w:p>
          <w:p w14:paraId="3697E53E" w14:textId="77777777"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    if (match (v_AT_Response, f_Convert_ListOfRejectedNSSAI_ForATCommand(v_RejectedNSSAI))) {</w:t>
            </w:r>
          </w:p>
          <w:p w14:paraId="7C4240E7" w14:textId="77777777"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        f_NR_SetVerdictFailOrInconc(__FILE__, __LINE__, "Step 38a5");</w:t>
            </w:r>
          </w:p>
          <w:p w14:paraId="14C0E5C4" w14:textId="77777777"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    } else {</w:t>
            </w:r>
          </w:p>
          <w:p w14:paraId="473B4FD1" w14:textId="77777777"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        f_NR_PreliminaryPass(__FILE__, __LINE__, "Step 38a5");</w:t>
            </w:r>
          </w:p>
          <w:p w14:paraId="4971E6EF" w14:textId="77777777"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31B528C8" w14:textId="77777777"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</w:p>
          <w:p w14:paraId="0DEA3EDA" w14:textId="77777777"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    //@siclog "Step 38a6" siclog@</w:t>
            </w:r>
          </w:p>
          <w:p w14:paraId="6E79DB87" w14:textId="77777777"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    //The SS configures NGC Cell A as the "Serving cell".</w:t>
            </w:r>
          </w:p>
          <w:p w14:paraId="53E7BBEF" w14:textId="77777777"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    f_NR_SetCellPower (v_NGC_NASCellA, tsc_NR_ServingCellSSS_EPRE_FR1, tsc_NR_ServingCellSSS_EPRE_FR2);</w:t>
            </w:r>
          </w:p>
          <w:p w14:paraId="7C219D42" w14:textId="77777777"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    } else {</w:t>
            </w:r>
          </w:p>
          <w:p w14:paraId="309ADA39" w14:textId="77777777"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   </w:t>
            </w:r>
          </w:p>
          <w:p w14:paraId="3FB29041" w14:textId="77777777"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   //@siclog "Step 38b1" siclog@</w:t>
            </w:r>
          </w:p>
          <w:p w14:paraId="4054D565" w14:textId="77777777"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    f_NR_UE_DeRegisterOnSwitchOff(v_NGC_NASCellA, STATE_IDLE_1A);   //@sic R5-222008 sic@</w:t>
            </w:r>
          </w:p>
          <w:p w14:paraId="118B5DFC" w14:textId="77777777"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</w:p>
          <w:p w14:paraId="2AA13B4E" w14:textId="77777777"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//@siclog "Step 38b2" siclog@</w:t>
            </w:r>
          </w:p>
          <w:p w14:paraId="066CE001" w14:textId="77777777"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    f_NR5GC_SwitchOnAndResetIMS();  //@sic R5-222008 sic@</w:t>
            </w:r>
          </w:p>
          <w:p w14:paraId="19DA307A" w14:textId="77777777"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62826EF1" w14:textId="77777777"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</w:t>
            </w:r>
          </w:p>
          <w:p w14:paraId="40E6FD5A" w14:textId="77777777"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39" siclog@</w:t>
            </w:r>
          </w:p>
          <w:p w14:paraId="78922B73" w14:textId="77777777"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//The UE transmits a REGISTRATION REQUEST message including NSSAA bit</w:t>
            </w:r>
          </w:p>
          <w:p w14:paraId="1A99DF1A" w14:textId="77777777"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v_ReceivedMsg := f_NR_RRC_ConnEst_DefWithNas (v_NGC_NASCellA, tsc_NR_RRC_TI_Def, ?);</w:t>
            </w:r>
          </w:p>
          <w:p w14:paraId="1C10B9E5" w14:textId="77777777"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if (not f_Check_NG_RegistrationReqMsg (v_GMM_MobilityInfo, v_ReceivedMsg.Pdu, Initial_Secure,-,-,-,-,cdr_NG_GMM_Cap_NSSAA)) {</w:t>
            </w:r>
          </w:p>
          <w:p w14:paraId="48B84AAD" w14:textId="77777777"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  f_NR_SetVerdictFailOrInconc(__FILE__, __LINE__, "Registration Request Message Failed");</w:t>
            </w:r>
          </w:p>
          <w:p w14:paraId="6115A96F" w14:textId="77777777"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}else {</w:t>
            </w:r>
          </w:p>
          <w:p w14:paraId="1711F852" w14:textId="77777777"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f_NR_PreliminaryPass(__FILE__, __LINE__, "Step 39");</w:t>
            </w:r>
          </w:p>
          <w:p w14:paraId="277011F8" w14:textId="77777777"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116E2912" w14:textId="77777777"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4A2A4013" w14:textId="77777777"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40-48" siclog@ Prose CR required</w:t>
            </w:r>
          </w:p>
          <w:p w14:paraId="51E8FD01" w14:textId="77777777"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f_NR5GC_RRC_Idle_Steps5_13 (v_GMM_MobilityInfo,</w:t>
            </w:r>
          </w:p>
          <w:p w14:paraId="723F02FA" w14:textId="77777777"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v_NGC_NASCellA, v_ReceivedMsg,</w:t>
            </w:r>
          </w:p>
          <w:p w14:paraId="76621512" w14:textId="77777777"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f_NR_Asn2Nas_PlmnId(f_NR_CellInfo_GetPLMN (v_NGC_NASCellA)),</w:t>
            </w:r>
          </w:p>
          <w:p w14:paraId="2BCF553E" w14:textId="77777777"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TESTMode_OFF);</w:t>
            </w:r>
          </w:p>
          <w:p w14:paraId="4C05EF2F" w14:textId="77777777"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1AB5B8BD" w14:textId="77777777"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49" siclog@</w:t>
            </w:r>
          </w:p>
          <w:p w14:paraId="487CFC42" w14:textId="77777777"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//The SS transmits a REGISTRATION ACCEPT message not in including Pending S-NSSAI=1</w:t>
            </w:r>
          </w:p>
          <w:p w14:paraId="7DE64265" w14:textId="77777777"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v_MsgToSend := f_Get_NG_RegistrationAcceptMsg (Initial_Secure,</w:t>
            </w:r>
          </w:p>
          <w:p w14:paraId="058E1568" w14:textId="77777777"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</w:t>
            </w:r>
            <w:r w:rsidRPr="00124B21">
              <w:rPr>
                <w:rFonts w:ascii="Courier New" w:hAnsi="Courier New" w:cs="Courier New"/>
                <w:color w:val="000000"/>
                <w:lang w:val="de-DE" w:eastAsia="de-DE"/>
              </w:rPr>
              <w:t>v_GMM_MobilityInfo,</w:t>
            </w:r>
          </w:p>
          <w:p w14:paraId="36D7DBDF" w14:textId="77777777"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                                               v_GUTIToSend,</w:t>
            </w:r>
          </w:p>
          <w:p w14:paraId="121AD07B" w14:textId="77777777"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                                               </w:t>
            </w: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v_TAIList,</w:t>
            </w:r>
          </w:p>
          <w:p w14:paraId="29BCC9B0" w14:textId="77777777"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omit,</w:t>
            </w:r>
          </w:p>
          <w:p w14:paraId="4A9237F5" w14:textId="77777777"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-,</w:t>
            </w:r>
          </w:p>
          <w:p w14:paraId="667995BB" w14:textId="77777777"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-, v_ConfiguredNSSAI, -, -,</w:t>
            </w:r>
          </w:p>
          <w:p w14:paraId="61721E11" w14:textId="77777777"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-, -, -, -, -, -, v_T3512, -, -, -,</w:t>
            </w:r>
          </w:p>
          <w:p w14:paraId="71F86B08" w14:textId="77777777"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-, -, -, -, -, -, -, -, -, -,</w:t>
            </w:r>
          </w:p>
          <w:p w14:paraId="622F1195" w14:textId="77777777"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-, '0'B);</w:t>
            </w:r>
          </w:p>
          <w:p w14:paraId="42C26EC0" w14:textId="77777777"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SRB.send(cas_NR_SRB_NasPdu_REQ(v_NGC_NASCellA, tsc_NR_RbId_SRB1, -, cs_NG_NAS_Request(tsc_SHT_IntegrityProtected_Ciphered, v_MsgToSend)));</w:t>
            </w:r>
          </w:p>
          <w:p w14:paraId="381F8BA0" w14:textId="77777777"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2D3C44BB" w14:textId="77777777"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50" siclog@</w:t>
            </w:r>
          </w:p>
          <w:p w14:paraId="7C2577F9" w14:textId="77777777"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f_NR5GC_Registration_Complete(v_NGC_NASCellA);</w:t>
            </w:r>
          </w:p>
          <w:p w14:paraId="44787495" w14:textId="77777777"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5C1D4BF9" w14:textId="77777777"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51a1" siclog@</w:t>
            </w:r>
          </w:p>
          <w:p w14:paraId="6AF8731C" w14:textId="77777777"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if (pc_noOf_PDUsSameConnection &gt; 0 ){</w:t>
            </w:r>
          </w:p>
          <w:p w14:paraId="5864E957" w14:textId="77777777"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  f_NR5GC_PDUSessionEstablishment (v_NGC_NASCellA, -, tsc_NR_RbId_SRB1);</w:t>
            </w:r>
          </w:p>
          <w:p w14:paraId="3258854C" w14:textId="77777777"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  v_SRB := tsc_NR_RbId_SRB2;   //@sic R5s220948 sic@</w:t>
            </w:r>
          </w:p>
          <w:p w14:paraId="08FE9485" w14:textId="77777777"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}</w:t>
            </w:r>
          </w:p>
          <w:p w14:paraId="299478FA" w14:textId="77777777"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3FF1CD50" w14:textId="77777777"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52" siclog@</w:t>
            </w:r>
          </w:p>
          <w:p w14:paraId="3A5E3C45" w14:textId="77777777"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f_UT_RequestPDUSession(UT, 1, -, -, -, v_NSSAI);</w:t>
            </w:r>
          </w:p>
          <w:p w14:paraId="4C3B0479" w14:textId="77777777"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0F2774E5" w14:textId="77777777"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53" siclog@</w:t>
            </w:r>
          </w:p>
          <w:p w14:paraId="77BC2DFC" w14:textId="77777777"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SRB.receive(car_NR_SRB_NasPdu_IND(v_NGC_NASCellA, tsc_NR_RbId_SRB2, cr_NG_NAS_IndWithPiggybacking(tsc_SHT_IntegrityProtected_Ciphered))) -&gt; value v_ReceivedAsp;  //@sic R5-222008 sic@</w:t>
            </w:r>
          </w:p>
          <w:p w14:paraId="093D109D" w14:textId="77777777"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if (not f_Check_NG_PDUSessionEstablishmentReq(v_GSM_MobilityInfo,</w:t>
            </w:r>
          </w:p>
          <w:p w14:paraId="06B31874" w14:textId="77777777"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v_ReceivedAsp.Signalling.Nas[0].Pdu,</w:t>
            </w:r>
          </w:p>
          <w:p w14:paraId="1FBDBD36" w14:textId="77777777"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?,?,-,-,</w:t>
            </w:r>
          </w:p>
          <w:p w14:paraId="4D107464" w14:textId="77777777"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-,-,-,-,</w:t>
            </w:r>
          </w:p>
          <w:p w14:paraId="0B4E0DE0" w14:textId="77777777"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-,-,-,-,</w:t>
            </w:r>
          </w:p>
          <w:p w14:paraId="4C771348" w14:textId="77777777"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cs_S_NSSAI('22'O, //@sic R5s220948 sic@</w:t>
            </w:r>
          </w:p>
          <w:p w14:paraId="0F2B80E2" w14:textId="77777777"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'01'O, '01'O, omit)</w:t>
            </w:r>
          </w:p>
          <w:p w14:paraId="12FC1BC5" w14:textId="77777777"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))</w:t>
            </w:r>
          </w:p>
          <w:p w14:paraId="6CC21AD9" w14:textId="77777777"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{</w:t>
            </w:r>
          </w:p>
          <w:p w14:paraId="6D8CDF34" w14:textId="77777777"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  f_NR_SetVerdictFailOrInconc(__FILE__, __LINE__, "PDU Session Establishment Message Failed");</w:t>
            </w:r>
          </w:p>
          <w:p w14:paraId="505BCF24" w14:textId="77777777"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6D267EA7" w14:textId="77777777"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78D5C00E" w14:textId="77777777"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v_GSMMsg := v_ReceivedAsp.Signalling.Nas[0].Pdu.PiggybackedPduList[0].Msg;</w:t>
            </w:r>
          </w:p>
          <w:p w14:paraId="3B35CECD" w14:textId="77777777"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v_GSM_MobilityInfo_s.SessionId := v_GSMMsg.pdu_Session_Establishment_Request.pduSessionId.sessionId;</w:t>
            </w:r>
          </w:p>
          <w:p w14:paraId="1A4B4FBD" w14:textId="77777777"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v_PTI := v_ReceivedAsp.Signalling.Nas[0].Pdu.PiggybackedPduList[0].Msg.pdu_Session_Establishment_Request.procedureTransactionIdentifier;     //@sic R5s220535 sic@</w:t>
            </w:r>
          </w:p>
          <w:p w14:paraId="563EC127" w14:textId="77777777"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54" siclog@</w:t>
            </w:r>
          </w:p>
          <w:p w14:paraId="4084D78D" w14:textId="77777777"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v_MToSend := f_Get_NG_PDUSessionEstablishmentReject(v_GSM_MobilityInfo_s.SessionId , v_PTI, cs_GMM_GSM_Cause (omit, '00011010'B));</w:t>
            </w:r>
          </w:p>
          <w:p w14:paraId="434E02A8" w14:textId="77777777"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SRB.send(cas_NR_SRB_NasPdu_REQ(v_NGC_NASCellA,</w:t>
            </w:r>
          </w:p>
          <w:p w14:paraId="22C8B6FB" w14:textId="77777777"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v_SRB, //@sic R5s220948 sic@</w:t>
            </w:r>
          </w:p>
          <w:p w14:paraId="09208DC2" w14:textId="77777777"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-, cs_NG_NAS_RequestWithPiggybacking(tsc_SHT_IntegrityProtected_Ciphered, v_MToSend)));    //@sic R5-222008 sic@</w:t>
            </w:r>
          </w:p>
          <w:p w14:paraId="40EB0565" w14:textId="77777777"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133ADD32" w14:textId="77777777"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55" siclog@</w:t>
            </w:r>
          </w:p>
          <w:p w14:paraId="5444710C" w14:textId="77777777"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f_NR_RRCRelease(v_NGC_NASCellA);    //@sic R5-222008 sic@</w:t>
            </w:r>
          </w:p>
          <w:p w14:paraId="60B1C7CD" w14:textId="77777777"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1F4AF9A3" w14:textId="77777777" w:rsidR="00C72ED8" w:rsidRPr="00053BB5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} //End of fl_TC_9_1_10_3_Body</w:t>
            </w:r>
          </w:p>
        </w:tc>
      </w:tr>
    </w:tbl>
    <w:p w14:paraId="2FA8BB5C" w14:textId="77777777" w:rsidR="005D27CA" w:rsidRPr="00CD057D" w:rsidRDefault="005D27CA" w:rsidP="005D27CA">
      <w:pPr>
        <w:spacing w:after="0"/>
        <w:rPr>
          <w:rFonts w:ascii="Arial" w:hAnsi="Arial"/>
          <w:b/>
          <w:color w:val="000000"/>
          <w:lang w:eastAsia="en-GB"/>
        </w:rPr>
      </w:pPr>
    </w:p>
    <w:p w14:paraId="77287ACE" w14:textId="77777777" w:rsidR="005D27CA" w:rsidRPr="00CD057D" w:rsidRDefault="005D27CA" w:rsidP="005D27CA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278"/>
      </w:tblGrid>
      <w:tr w:rsidR="005D27CA" w:rsidRPr="00CD057D" w14:paraId="7025829D" w14:textId="77777777" w:rsidTr="00CD057D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C2E7D" w14:textId="77777777"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function fl_TC_9_1_10_3_TestBody() runs on NR5GC_PTC</w:t>
            </w:r>
          </w:p>
          <w:p w14:paraId="739062C6" w14:textId="77777777"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14:paraId="052A3F51" w14:textId="77777777"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var NR_CellId_Type v_NGC_NASCellA := f_NR5GC_MapNASCell(ngc_CellA, NG_CellsOnDifferentPLMN);</w:t>
            </w:r>
          </w:p>
          <w:p w14:paraId="40CBC3CB" w14:textId="77777777"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var NG_NAS_MSG_Indication_Type v_ReceivedMsg;</w:t>
            </w:r>
          </w:p>
          <w:p w14:paraId="64231384" w14:textId="77777777"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var NR_SRB_COMMON_IND v_ReceivedAsp;</w:t>
            </w:r>
          </w:p>
          <w:p w14:paraId="30B0A7D0" w14:textId="77777777"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var GMM_MobilityInfo_Type v_GMM_MobilityInfo;</w:t>
            </w:r>
          </w:p>
          <w:p w14:paraId="0422AFE2" w14:textId="77777777"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var GSM_MobilityInfo_Type v_GSM_MobilityInfo;</w:t>
            </w:r>
          </w:p>
          <w:p w14:paraId="41C211FF" w14:textId="77777777"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var NG_NAS_UL_Message_Type v_GSMMsg;</w:t>
            </w:r>
          </w:p>
          <w:p w14:paraId="4D393383" w14:textId="77777777"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var GSM_MobilityInfo_Type v_GSM_MobilityInfo_s;</w:t>
            </w:r>
          </w:p>
          <w:p w14:paraId="2679F432" w14:textId="77777777"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var ProcedureTransactionIdentifier v_PTI := '00'O;</w:t>
            </w:r>
          </w:p>
          <w:p w14:paraId="2F99E035" w14:textId="77777777"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var NR_RadioBearerId_Type v_SRB := tsc_NR_RbId_SRB1;       //@sic R5s220948 sic@</w:t>
            </w:r>
          </w:p>
          <w:p w14:paraId="3D3B1404" w14:textId="77777777"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var NG_NAS_GutiParameters_Type v_GutiParams := f_NR5GC_CellInfo_GetGutiParameters (v_NGC_NASCellA);</w:t>
            </w:r>
          </w:p>
          <w:p w14:paraId="1E7BB13A" w14:textId="77777777"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NG_MobileIdentity v_GUTIToSend := f_NG_GutiParameters2MobileIdentity (f_NR_Asn2Nas_PlmnId(f_NR_CellInfo_GetPLMN (v_NGC_NASCellA)), v_GutiParams);</w:t>
            </w:r>
          </w:p>
          <w:p w14:paraId="0A4AB466" w14:textId="77777777"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var TrackingAreaCode v_TAC := f_NR_CellInfo_GetTAC (v_NGC_NASCellA);</w:t>
            </w:r>
          </w:p>
          <w:p w14:paraId="6EF7549D" w14:textId="77777777"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NG_TrackingAreaIdList v_TAIList := cs_NG_TAIListNonConsecutive(f_NR_Asn2Nas_PlmnId(f_NR_CellInfo_GetPLMN (v_NGC_NASCellA)), {bit2oct(v_TAC)});</w:t>
            </w:r>
          </w:p>
          <w:p w14:paraId="217607A5" w14:textId="77777777"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RejectedNSSAI v_RejectedNSSAI := {</w:t>
            </w:r>
          </w:p>
          <w:p w14:paraId="480FFB1D" w14:textId="77777777"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r w:rsidRPr="00124B21">
              <w:rPr>
                <w:rFonts w:ascii="Courier New" w:hAnsi="Courier New" w:cs="Courier New"/>
                <w:color w:val="000000"/>
                <w:lang w:val="de-DE" w:eastAsia="de-DE"/>
              </w:rPr>
              <w:t>iei := '11'O,</w:t>
            </w:r>
          </w:p>
          <w:p w14:paraId="28216DE4" w14:textId="77777777"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  iel := '02'O,        //@sic R5-224165 sic@</w:t>
            </w:r>
          </w:p>
          <w:p w14:paraId="25817BF4" w14:textId="77777777"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  </w:t>
            </w: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rejectS_NSSAI := {cs_RejectedS_NSSAI('0001'B, '0010'B, '01'O, omit)}};    //@sic R5-222008 R5-223429 R5-224165 sic@</w:t>
            </w:r>
          </w:p>
          <w:p w14:paraId="737CF4FD" w14:textId="77777777"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NSSAI v_AllowedNSSAI:= {</w:t>
            </w:r>
          </w:p>
          <w:p w14:paraId="1BCF7457" w14:textId="77777777"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  iei := '15'O,</w:t>
            </w:r>
          </w:p>
          <w:p w14:paraId="00AEECC6" w14:textId="77777777"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  iel := '06'O,</w:t>
            </w:r>
          </w:p>
          <w:p w14:paraId="51BE2020" w14:textId="77777777"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  s_nssai := {cs_S_NSSAI(omit, '01'O, '02'O, omit), cs_S_NSSAI(omit, '01'O, '03'O, omit), cs_S_NSSAI(omit, '01'O, '04'O, omit)}     //@sic R5-223429 sic@</w:t>
            </w:r>
          </w:p>
          <w:p w14:paraId="05E34E50" w14:textId="77777777"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  };</w:t>
            </w:r>
          </w:p>
          <w:p w14:paraId="7C3FF41A" w14:textId="77777777"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NG_NAS_DL_Message_Type v_MsgToSend;</w:t>
            </w:r>
          </w:p>
          <w:p w14:paraId="3C848D9F" w14:textId="77777777"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NG_NAS_DL_Pdu_Type v_MToSend;</w:t>
            </w:r>
          </w:p>
          <w:p w14:paraId="4439D01F" w14:textId="77777777"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var charstring v_AT_Response;</w:t>
            </w:r>
          </w:p>
          <w:p w14:paraId="78F21A69" w14:textId="77777777"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var NAS_PlmnId v_PLMN := f_NR_Asn2Nas_PlmnId(f_NR_CellInfo_GetPLMN (v_NGC_NASCellA));</w:t>
            </w:r>
          </w:p>
          <w:p w14:paraId="7AEC3696" w14:textId="77777777"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var charstring v_NSSAI := f_ConvertS_NSSAI_ForATCommand (cs_S_NSSAI(omit, '01'O, '01'O, omit));</w:t>
            </w:r>
          </w:p>
          <w:p w14:paraId="52F70FDA" w14:textId="77777777"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NSSAI v_ConfiguredNSSAI := {</w:t>
            </w:r>
          </w:p>
          <w:p w14:paraId="6B2805AB" w14:textId="77777777"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  iei := '31'O,</w:t>
            </w:r>
          </w:p>
          <w:p w14:paraId="796E6B67" w14:textId="77777777"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  iel := '02'O,</w:t>
            </w:r>
          </w:p>
          <w:p w14:paraId="1C1B390B" w14:textId="77777777"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  s_nssai := {cs_S_NSSAI(omit, '01'O, '01'O, omit)}</w:t>
            </w:r>
          </w:p>
          <w:p w14:paraId="5B6820C1" w14:textId="77777777"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  };</w:t>
            </w:r>
          </w:p>
          <w:p w14:paraId="44BD6A13" w14:textId="77777777"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NSSAI v_PendingNSSAI := {</w:t>
            </w:r>
          </w:p>
          <w:p w14:paraId="319B2C33" w14:textId="77777777"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  iei := '39'O,</w:t>
            </w:r>
          </w:p>
          <w:p w14:paraId="28FB7D71" w14:textId="77777777"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  iel := '02'O,</w:t>
            </w:r>
          </w:p>
          <w:p w14:paraId="53081484" w14:textId="77777777"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  s_nssai := {cs_S_NSSAI(omit, '01'O, '01'O, omit)}</w:t>
            </w:r>
          </w:p>
          <w:p w14:paraId="7807FC31" w14:textId="77777777"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  };</w:t>
            </w:r>
          </w:p>
          <w:p w14:paraId="6562E7BF" w14:textId="77777777"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GPRS_Timer3 v_T3512 := cs_GPRS_Timer2_3_IEI('5E'O, '101'B, '00001'B);</w:t>
            </w:r>
          </w:p>
          <w:p w14:paraId="1E6185A5" w14:textId="77777777"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timer t_Wait := 5.0;</w:t>
            </w:r>
          </w:p>
          <w:p w14:paraId="1E50DD11" w14:textId="77777777"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1F3D8BA7" w14:textId="77777777"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1" siclog@</w:t>
            </w:r>
          </w:p>
          <w:p w14:paraId="17233B2B" w14:textId="77777777"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f_NR5GC_SwitchOnAndResetIMS();    </w:t>
            </w:r>
          </w:p>
          <w:p w14:paraId="3DA1AE9F" w14:textId="77777777"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7EB4E6F8" w14:textId="77777777"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2" siclog@</w:t>
            </w:r>
          </w:p>
          <w:p w14:paraId="7D0DB6CB" w14:textId="77777777"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//The UE transmits a REGISTRATION REQUEST message including NSSAA bit</w:t>
            </w:r>
          </w:p>
          <w:p w14:paraId="122A8FF2" w14:textId="77777777"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v_ReceivedMsg := f_NR_RRC_ConnEst_DefWithNas (v_NGC_NASCellA, tsc_NR_RRC_TI_Def, ?);</w:t>
            </w:r>
          </w:p>
          <w:p w14:paraId="05E0F6AF" w14:textId="77777777"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if (not f_Check_NG_RegistrationReqMsg (v_GMM_MobilityInfo, v_ReceivedMsg.Pdu, Initial_Secure,-,-,-,-,cdr_NG_GMM_Cap_NSSAA)) {</w:t>
            </w:r>
          </w:p>
          <w:p w14:paraId="22643ACB" w14:textId="77777777"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  f_NR_SetVerdictFailOrInconc(__FILE__, __LINE__, "Registration Request Message Failed");</w:t>
            </w:r>
          </w:p>
          <w:p w14:paraId="7A303F74" w14:textId="77777777"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}else {</w:t>
            </w:r>
          </w:p>
          <w:p w14:paraId="27FF50CF" w14:textId="77777777"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f_NR_PreliminaryPass(__FILE__, __LINE__, "Step 2");</w:t>
            </w:r>
          </w:p>
          <w:p w14:paraId="08CBDEDC" w14:textId="77777777"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1031403E" w14:textId="77777777"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4C7A4557" w14:textId="77777777"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3-11" siclog@</w:t>
            </w:r>
          </w:p>
          <w:p w14:paraId="09C30B00" w14:textId="77777777"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f_NR5GC_RRC_Idle_Steps5_13 (v_GMM_MobilityInfo,</w:t>
            </w:r>
          </w:p>
          <w:p w14:paraId="1A89C429" w14:textId="77777777"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v_NGC_NASCellA, v_ReceivedMsg,</w:t>
            </w:r>
          </w:p>
          <w:p w14:paraId="32372579" w14:textId="77777777"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f_NR_Asn2Nas_PlmnId(f_NR_CellInfo_GetPLMN (v_NGC_NASCellA)),</w:t>
            </w:r>
          </w:p>
          <w:p w14:paraId="08A55EDD" w14:textId="77777777"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TESTMode_OFF);</w:t>
            </w:r>
          </w:p>
          <w:p w14:paraId="4B34F7D6" w14:textId="77777777"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</w:p>
          <w:p w14:paraId="4A14A562" w14:textId="77777777"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12" siclog@</w:t>
            </w:r>
          </w:p>
          <w:p w14:paraId="151975DF" w14:textId="77777777"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//The SS transmits a REGISTRATION ACCEPT message including Rejected S-NSSAI=1</w:t>
            </w:r>
          </w:p>
          <w:p w14:paraId="0CCBBA9D" w14:textId="77777777"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v_MsgToSend := f_Get_NG_RegistrationAcceptMsg (Initial_Secure,</w:t>
            </w:r>
          </w:p>
          <w:p w14:paraId="7EC2E143" w14:textId="77777777"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</w:t>
            </w:r>
            <w:r w:rsidRPr="00124B21">
              <w:rPr>
                <w:rFonts w:ascii="Courier New" w:hAnsi="Courier New" w:cs="Courier New"/>
                <w:color w:val="000000"/>
                <w:lang w:val="de-DE" w:eastAsia="de-DE"/>
              </w:rPr>
              <w:t>v_GMM_MobilityInfo,</w:t>
            </w:r>
          </w:p>
          <w:p w14:paraId="1548CB71" w14:textId="77777777"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                                               v_GUTIToSend,</w:t>
            </w:r>
          </w:p>
          <w:p w14:paraId="24B16A85" w14:textId="77777777"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                                               </w:t>
            </w: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v_TAIList,</w:t>
            </w:r>
          </w:p>
          <w:p w14:paraId="45503A32" w14:textId="77777777"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omit,</w:t>
            </w:r>
          </w:p>
          <w:p w14:paraId="31D56DC0" w14:textId="77777777"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v_AllowedNSSAI,  //@sic R5-222008 sic@</w:t>
            </w:r>
          </w:p>
          <w:p w14:paraId="63E03391" w14:textId="77777777"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v_RejectedNSSAI, -, -, -,</w:t>
            </w:r>
          </w:p>
          <w:p w14:paraId="2B273332" w14:textId="77777777"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-, -, -, -, -, -, -, -, -, -,</w:t>
            </w:r>
          </w:p>
          <w:p w14:paraId="19E3BFC3" w14:textId="77777777"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-, -, -, -, -, -, -, -, -, -,</w:t>
            </w:r>
          </w:p>
          <w:p w14:paraId="514050F7" w14:textId="77777777"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-, '1'B);</w:t>
            </w:r>
          </w:p>
          <w:p w14:paraId="2B6EE541" w14:textId="77777777"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SRB.send(cas_NR_SRB_NasPdu_REQ(v_NGC_NASCellA, tsc_NR_RbId_SRB1, -, cs_NG_NAS_Request(tsc_SHT_IntegrityProtected_Ciphered, v_MsgToSend)));</w:t>
            </w:r>
          </w:p>
          <w:p w14:paraId="585DBA11" w14:textId="77777777"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1EB7F4A5" w14:textId="77777777"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13" siclog@</w:t>
            </w:r>
          </w:p>
          <w:p w14:paraId="123128F3" w14:textId="77777777"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f_NR5GC_Registration_Complete(v_NGC_NASCellA);</w:t>
            </w:r>
          </w:p>
          <w:p w14:paraId="02FC9EF0" w14:textId="77777777"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306A1A8E" w14:textId="77777777"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14a" siclog@</w:t>
            </w:r>
          </w:p>
          <w:p w14:paraId="71898A5C" w14:textId="77777777"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if (pc_noOf_PDUsSameConnection &gt; 0 ){</w:t>
            </w:r>
          </w:p>
          <w:p w14:paraId="448DD4EC" w14:textId="77777777"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  f_NR5GC_PDUSessionEstablishment (v_NGC_NASCellA, -, tsc_NR_RbId_SRB1);</w:t>
            </w:r>
          </w:p>
          <w:p w14:paraId="102E31FC" w14:textId="77777777"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  v_SRB := tsc_NR_RbId_SRB2;   //@sic R5s220948 sic@</w:t>
            </w:r>
          </w:p>
          <w:p w14:paraId="574058A0" w14:textId="77777777"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}</w:t>
            </w:r>
          </w:p>
          <w:p w14:paraId="5A94E849" w14:textId="77777777"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1DA02385" w14:textId="77777777"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15" siclog@</w:t>
            </w:r>
          </w:p>
          <w:p w14:paraId="237F677B" w14:textId="77777777"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//Check: Is S-NSSAI=1 in the Rejected NSSAI list with cause "S-NSSAI not available due to the failed or revoked network slice-specific authentication and authorization" associated with current PLMN using AT/MMI command (+C5GNSSAIRDP)?</w:t>
            </w:r>
          </w:p>
          <w:p w14:paraId="69B19C11" w14:textId="77777777"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v_AT_Response := f_UT_ReadRejectedNSSAI(UT, f_ConvertPLMNtoString(v_PLMN));</w:t>
            </w:r>
          </w:p>
          <w:p w14:paraId="5DBD35D4" w14:textId="77777777"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if (match (v_AT_Response, f_Convert_ListOfRejectedNSSAI_ForATCommand(v_RejectedNSSAI))) {</w:t>
            </w:r>
          </w:p>
          <w:p w14:paraId="3EC6F74F" w14:textId="77777777"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  f_NR_PreliminaryPass(__FILE__, __LINE__, "Step 15");</w:t>
            </w:r>
          </w:p>
          <w:p w14:paraId="720A5DC0" w14:textId="77777777"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} else {</w:t>
            </w:r>
          </w:p>
          <w:p w14:paraId="12BB769B" w14:textId="77777777"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  f_NR_SetVerdictFailOrInconc(__FILE__, __LINE__, "Step 15");</w:t>
            </w:r>
          </w:p>
          <w:p w14:paraId="3CC1C27E" w14:textId="77777777"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704F3FBA" w14:textId="77777777"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2B4CA840" w14:textId="77777777"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16" siclog@</w:t>
            </w:r>
          </w:p>
          <w:p w14:paraId="36DF6575" w14:textId="77777777"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//Cause the UE to request establishment of PDU session with S-NSSAI=1</w:t>
            </w:r>
          </w:p>
          <w:p w14:paraId="33441AE9" w14:textId="77777777"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f_UT_RequestPDUSession(UT, 1, -, -, -, v_NSSAI);</w:t>
            </w:r>
          </w:p>
          <w:p w14:paraId="56C93B94" w14:textId="77777777"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00FF7BEE" w14:textId="77777777"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17" siclog@</w:t>
            </w:r>
          </w:p>
          <w:p w14:paraId="644200CC" w14:textId="77777777"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//Check: Does the UE transmit a PDU SESSION ESTABLISHMENT REQUEST message within 5 seconds?</w:t>
            </w:r>
          </w:p>
          <w:p w14:paraId="532579CF" w14:textId="77777777"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124B21">
              <w:rPr>
                <w:rFonts w:ascii="Courier New" w:hAnsi="Courier New" w:cs="Courier New"/>
                <w:color w:val="000000"/>
                <w:lang w:val="de-DE" w:eastAsia="de-DE"/>
              </w:rPr>
              <w:t>t_Wait.start;     //@sic R5-222008 sic@</w:t>
            </w:r>
          </w:p>
          <w:p w14:paraId="5FBEEE7C" w14:textId="77777777"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alt{</w:t>
            </w:r>
          </w:p>
          <w:p w14:paraId="3AD007A7" w14:textId="77777777"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</w:p>
          <w:p w14:paraId="59C26E21" w14:textId="77777777"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    []SRB.receive(car_NR_SRB_NasPdu_IND(v_NGC_NASCellA, </w:t>
            </w:r>
            <w:r w:rsidRPr="00124B21">
              <w:rPr>
                <w:rFonts w:ascii="Courier New" w:hAnsi="Courier New" w:cs="Courier New"/>
                <w:color w:val="000000"/>
                <w:highlight w:val="yellow"/>
                <w:lang w:val="de-DE" w:eastAsia="de-DE"/>
              </w:rPr>
              <w:t>v_SRB /*WA#9_1_10_3 tsc_NR_RbId_SRB2*/</w:t>
            </w:r>
            <w:r w:rsidRPr="00124B21">
              <w:rPr>
                <w:rFonts w:ascii="Courier New" w:hAnsi="Courier New" w:cs="Courier New"/>
                <w:color w:val="000000"/>
                <w:lang w:val="de-DE" w:eastAsia="de-DE"/>
              </w:rPr>
              <w:t>, cr_NG_NAS_IndWithPiggybacking(tsc_SHT_IntegrityProtected_Ciphered)))</w:t>
            </w:r>
          </w:p>
          <w:p w14:paraId="1307C760" w14:textId="77777777"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        </w:t>
            </w: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{</w:t>
            </w:r>
          </w:p>
          <w:p w14:paraId="2C786A1E" w14:textId="77777777"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t_Wait.stop;</w:t>
            </w:r>
          </w:p>
          <w:p w14:paraId="228BDC3D" w14:textId="77777777"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f_NR_SetVerdictFailOrInconc(__FILE__, __LINE__, "Step 17");</w:t>
            </w:r>
          </w:p>
          <w:p w14:paraId="6A8CD3BE" w14:textId="77777777"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        }</w:t>
            </w:r>
          </w:p>
          <w:p w14:paraId="37A41A15" w14:textId="77777777"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    []t_Wait.timeout</w:t>
            </w:r>
          </w:p>
          <w:p w14:paraId="2D896D59" w14:textId="77777777"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        {</w:t>
            </w:r>
          </w:p>
          <w:p w14:paraId="0C34C162" w14:textId="77777777"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f_NR_PreliminaryPass(__FILE__, __LINE__, "Step 17");</w:t>
            </w:r>
          </w:p>
          <w:p w14:paraId="5EEB7C1B" w14:textId="77777777"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        }</w:t>
            </w:r>
          </w:p>
          <w:p w14:paraId="0B04F7CC" w14:textId="77777777"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58A2F45F" w14:textId="77777777"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7E85C13E" w14:textId="77777777"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18" siclog@</w:t>
            </w:r>
          </w:p>
          <w:p w14:paraId="6C535478" w14:textId="77777777"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//Switch off procedure in RRC_CONNECTED specified in TS 38.508-1 subclause 4.9.6.3 is performed.</w:t>
            </w:r>
          </w:p>
          <w:p w14:paraId="53DC5DA1" w14:textId="77777777"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f_NR_UE_DeRegisterOnSwitchOff(v_NGC_NASCellA, STATE_CONNECTED_3A, v_SRB);  //@sic R5s220948 sic@</w:t>
            </w:r>
          </w:p>
          <w:p w14:paraId="4800C1D4" w14:textId="77777777"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6018C1C6" w14:textId="77777777"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19" siclog@</w:t>
            </w:r>
          </w:p>
          <w:p w14:paraId="30CEA804" w14:textId="77777777"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f_NR_SetCellPower (v_NGC_NASCellA, tsc_NR_NonSuitableOffCellSSS_EPRE, tsc_NR_NonSuitableOffCellSSS_EPRE);      //@sic R5-222008 sic@</w:t>
            </w:r>
          </w:p>
          <w:p w14:paraId="03106831" w14:textId="77777777"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2779BEE6" w14:textId="77777777"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//@siclog "Step 20" siclog@</w:t>
            </w:r>
          </w:p>
          <w:p w14:paraId="049D3FA6" w14:textId="77777777"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f_NR5GC_SwitchOnAndResetIMS();</w:t>
            </w:r>
          </w:p>
          <w:p w14:paraId="1F9F6F5D" w14:textId="77777777"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42801522" w14:textId="77777777"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21" siclog@</w:t>
            </w:r>
          </w:p>
          <w:p w14:paraId="46B784BB" w14:textId="77777777"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//Check: Is S-NSSAI=1 in the Rejected NSSAI list with cause "S-NSSAI not available due to the failed or revoked network slice-specific authentication and authorization" associated with current PLMN using AT/MMI command (+C5GNSSAIRDP)?</w:t>
            </w:r>
          </w:p>
          <w:p w14:paraId="096BC970" w14:textId="77777777"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v_AT_Response := f_UT_ReadRejectedNSSAI(UT, f_ConvertPLMNtoString(v_PLMN));</w:t>
            </w:r>
          </w:p>
          <w:p w14:paraId="071B7674" w14:textId="77777777"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if (match (v_AT_Response, f_Convert_ListOfRejectedNSSAI_ForATCommand(v_RejectedNSSAI))) {</w:t>
            </w:r>
          </w:p>
          <w:p w14:paraId="439BEC6C" w14:textId="77777777"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  f_NR_SetVerdictFailOrInconc(__FILE__, __LINE__, "Step 21");</w:t>
            </w:r>
          </w:p>
          <w:p w14:paraId="4FC9D27C" w14:textId="77777777"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} else {</w:t>
            </w:r>
          </w:p>
          <w:p w14:paraId="0C9CC46E" w14:textId="77777777"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  f_NR_PreliminaryPass(__FILE__, __LINE__, "Step 21");</w:t>
            </w:r>
          </w:p>
          <w:p w14:paraId="75285A38" w14:textId="77777777"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281A0145" w14:textId="77777777"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08AF6F57" w14:textId="77777777"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22" siclog@ Prose CR required</w:t>
            </w:r>
          </w:p>
          <w:p w14:paraId="4D4F03B8" w14:textId="77777777"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//The SS configures NGC Cell A as the Serving cell</w:t>
            </w:r>
          </w:p>
          <w:p w14:paraId="6B4E7CA3" w14:textId="77777777"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f_NR_SetCellPower (v_NGC_NASCellA, tsc_NR_ServingCellSSS_EPRE_FR1, tsc_NR_ServingCellSSS_EPRE_FR2);</w:t>
            </w:r>
          </w:p>
          <w:p w14:paraId="3D106E67" w14:textId="77777777"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3A68428E" w14:textId="77777777"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23" siclog@ Prose CR required</w:t>
            </w:r>
          </w:p>
          <w:p w14:paraId="4CCE12F5" w14:textId="77777777"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//The UE transmits a REGISTRATION REQUEST message including NSSAA bit</w:t>
            </w:r>
          </w:p>
          <w:p w14:paraId="18BA24E3" w14:textId="77777777"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v_ReceivedMsg := f_NR_RRC_ConnEst_DefWithNas (v_NGC_NASCellA, tsc_NR_RRC_TI_Def, ?);</w:t>
            </w:r>
          </w:p>
          <w:p w14:paraId="3825D0D0" w14:textId="77777777"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if (not f_Check_NG_RegistrationReqMsg (v_GMM_MobilityInfo, v_ReceivedMsg.Pdu, Initial_Secure,-,-,-,-,cdr_NG_GMM_Cap_NSSAA)) {</w:t>
            </w:r>
          </w:p>
          <w:p w14:paraId="1DC885D2" w14:textId="77777777"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  f_NR_SetVerdictFailOrInconc(__FILE__, __LINE__, "Registration Request Message Failed");</w:t>
            </w:r>
          </w:p>
          <w:p w14:paraId="30C27CFE" w14:textId="77777777"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}else {</w:t>
            </w:r>
          </w:p>
          <w:p w14:paraId="3041DC7D" w14:textId="77777777"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f_NR_PreliminaryPass(__FILE__, __LINE__, "Step 23");</w:t>
            </w:r>
          </w:p>
          <w:p w14:paraId="69B4746F" w14:textId="77777777"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4AE3BC09" w14:textId="77777777"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1DB18CD3" w14:textId="77777777"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24-32" siclog@ Prose CR required</w:t>
            </w:r>
          </w:p>
          <w:p w14:paraId="3F742F2D" w14:textId="77777777"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f_NR5GC_RRC_Idle_Steps5_13 (v_GMM_MobilityInfo,</w:t>
            </w:r>
          </w:p>
          <w:p w14:paraId="6742B7D9" w14:textId="77777777"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v_NGC_NASCellA, v_ReceivedMsg,</w:t>
            </w:r>
          </w:p>
          <w:p w14:paraId="0593EC42" w14:textId="77777777"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f_NR_Asn2Nas_PlmnId(f_NR_CellInfo_GetPLMN (v_NGC_NASCellA)),</w:t>
            </w:r>
          </w:p>
          <w:p w14:paraId="16DB4D16" w14:textId="77777777"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TESTMode_OFF);</w:t>
            </w:r>
          </w:p>
          <w:p w14:paraId="762905CD" w14:textId="77777777"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</w:t>
            </w:r>
          </w:p>
          <w:p w14:paraId="1ED08E3F" w14:textId="77777777"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33" siclog@</w:t>
            </w:r>
          </w:p>
          <w:p w14:paraId="41EDDBA1" w14:textId="77777777"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v_RejectedNSSAI := {</w:t>
            </w:r>
          </w:p>
          <w:p w14:paraId="5D0F9A09" w14:textId="77777777"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  iei := '11'O,</w:t>
            </w:r>
          </w:p>
          <w:p w14:paraId="3A953059" w14:textId="77777777"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  iel := '02'O,   //@sic R5-224165 sic@</w:t>
            </w:r>
          </w:p>
          <w:p w14:paraId="086CA173" w14:textId="77777777"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  rejectS_NSSAI := {cs_RejectedS_NSSAI('0001'B, '0010'B, '02'O, omit)}};    //@sic R5-222008 R5-223429 R5-224165 sic@</w:t>
            </w:r>
          </w:p>
          <w:p w14:paraId="4A7A6775" w14:textId="77777777"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v_AllowedNSSAI:= {</w:t>
            </w:r>
          </w:p>
          <w:p w14:paraId="54DFD390" w14:textId="77777777"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  iei := '15'O,</w:t>
            </w:r>
          </w:p>
          <w:p w14:paraId="29C40FE9" w14:textId="77777777"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iel := '04'O,</w:t>
            </w:r>
          </w:p>
          <w:p w14:paraId="61A313E4" w14:textId="77777777"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  s_nssai := {cs_S_NSSAI(omit, '01'O, '03'O, omit), cs_S_NSSAI(omit, '01'O, '04'O, omit)}     //@sic R5-223429 sic@</w:t>
            </w:r>
          </w:p>
          <w:p w14:paraId="483EFF26" w14:textId="77777777"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  };</w:t>
            </w:r>
          </w:p>
          <w:p w14:paraId="33CF2F2B" w14:textId="77777777"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v_MsgToSend := f_Get_NG_RegistrationAcceptMsg (Initial_Secure,</w:t>
            </w:r>
          </w:p>
          <w:p w14:paraId="2E5160B6" w14:textId="77777777"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</w:t>
            </w:r>
            <w:r w:rsidRPr="00124B21">
              <w:rPr>
                <w:rFonts w:ascii="Courier New" w:hAnsi="Courier New" w:cs="Courier New"/>
                <w:color w:val="000000"/>
                <w:lang w:val="de-DE" w:eastAsia="de-DE"/>
              </w:rPr>
              <w:t>v_GMM_MobilityInfo,</w:t>
            </w:r>
          </w:p>
          <w:p w14:paraId="02F7E2AA" w14:textId="77777777"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                                               v_GUTIToSend,</w:t>
            </w:r>
          </w:p>
          <w:p w14:paraId="7ABF3E3D" w14:textId="77777777"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                                               </w:t>
            </w: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v_TAIList,</w:t>
            </w:r>
          </w:p>
          <w:p w14:paraId="15C3A9FE" w14:textId="77777777"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omit,</w:t>
            </w:r>
          </w:p>
          <w:p w14:paraId="0E5D3B2F" w14:textId="77777777"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v_AllowedNSSAI,</w:t>
            </w:r>
          </w:p>
          <w:p w14:paraId="29B43F9C" w14:textId="77777777"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v_RejectedNSSAI, v_ConfiguredNSSAI, -, -,</w:t>
            </w:r>
          </w:p>
          <w:p w14:paraId="02F90CBB" w14:textId="77777777"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-, -, -, -, -, -, -, -, -, -,</w:t>
            </w:r>
          </w:p>
          <w:p w14:paraId="276A193C" w14:textId="77777777"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-, -, -, -, -, -, -, -, -, -,</w:t>
            </w:r>
          </w:p>
          <w:p w14:paraId="2C56C83A" w14:textId="77777777"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-, '1'B, -, -, -, -, -, -, v_PendingNSSAI);    //@sic R5-222008 sic@</w:t>
            </w:r>
          </w:p>
          <w:p w14:paraId="184C10BF" w14:textId="77777777"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SRB.send(cas_NR_SRB_NasPdu_REQ(v_NGC_NASCellA, tsc_NR_RbId_SRB1, -, cs_NG_NAS_Request(tsc_SHT_IntegrityProtected_Ciphered, v_MsgToSend)));</w:t>
            </w:r>
          </w:p>
          <w:p w14:paraId="392B214A" w14:textId="77777777"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46A8ECAC" w14:textId="77777777"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34" siclog@</w:t>
            </w:r>
          </w:p>
          <w:p w14:paraId="598C65B0" w14:textId="77777777"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f_NR5GC_Registration_Complete(v_NGC_NASCellA);</w:t>
            </w:r>
          </w:p>
          <w:p w14:paraId="7A25FDA8" w14:textId="77777777"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1E810561" w14:textId="77777777"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35a1" siclog@</w:t>
            </w:r>
          </w:p>
          <w:p w14:paraId="56B80AB7" w14:textId="77777777"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if (pc_noOf_PDUsSameConnection &gt; 0 ){</w:t>
            </w:r>
          </w:p>
          <w:p w14:paraId="6D7FFC53" w14:textId="77777777"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  f_NR5GC_PDUSessionEstablishment (v_NGC_NASCellA, -, tsc_NR_RbId_SRB1);</w:t>
            </w:r>
          </w:p>
          <w:p w14:paraId="61FFE0EE" w14:textId="77777777"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  v_SRB := tsc_NR_RbId_SRB2;   //@sic R5s220948 sic@</w:t>
            </w:r>
          </w:p>
          <w:p w14:paraId="3064F024" w14:textId="77777777"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2B5D5B36" w14:textId="77777777"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3781010E" w14:textId="77777777"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36" siclog@</w:t>
            </w:r>
          </w:p>
          <w:p w14:paraId="6B125924" w14:textId="77777777"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//Check: Is S-NSSAI=2 in the Rejected NSSAI list with cause "S-NSSAI not available due to the failed or revoked network slice-specific authentication and authorization" associated with current PLMN using AT/MMI command (+C5GNSSAIRDP)?</w:t>
            </w:r>
          </w:p>
          <w:p w14:paraId="39F298DD" w14:textId="77777777"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v_AT_Response := f_UT_ReadRejectedNSSAI(UT, f_ConvertPLMNtoString(v_PLMN));</w:t>
            </w:r>
          </w:p>
          <w:p w14:paraId="2ADF2795" w14:textId="77777777"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if (match (v_AT_Response, f_Convert_ListOfRejectedNSSAI_ForATCommand(v_RejectedNSSAI))) {</w:t>
            </w:r>
          </w:p>
          <w:p w14:paraId="4DFE5C0A" w14:textId="77777777"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  f_NR_PreliminaryPass(__FILE__, __LINE__, "Step 36");</w:t>
            </w:r>
          </w:p>
          <w:p w14:paraId="321DCE77" w14:textId="77777777"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} else {</w:t>
            </w:r>
          </w:p>
          <w:p w14:paraId="3C86751C" w14:textId="77777777"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  f_NR_SetVerdictFailOrInconc(__FILE__, __LINE__, "Step 36");</w:t>
            </w:r>
          </w:p>
          <w:p w14:paraId="0D4790C3" w14:textId="77777777"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0D89374C" w14:textId="77777777"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641B29C3" w14:textId="77777777"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37" siclog@</w:t>
            </w:r>
          </w:p>
          <w:p w14:paraId="011DFECD" w14:textId="77777777"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f_NR_RRCRelease(v_NGC_NASCellA);</w:t>
            </w:r>
          </w:p>
          <w:p w14:paraId="76C4B398" w14:textId="77777777"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732AC61A" w14:textId="77777777"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if(pc_USIM_Removal) {</w:t>
            </w:r>
          </w:p>
          <w:p w14:paraId="4AFED0CD" w14:textId="77777777"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//@siclog "Step 38a1" siclog@</w:t>
            </w:r>
          </w:p>
          <w:p w14:paraId="2C9D1DF8" w14:textId="77777777"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    f_UT_USIM_Remove (UT);</w:t>
            </w:r>
          </w:p>
          <w:p w14:paraId="2293703D" w14:textId="77777777"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</w:p>
          <w:p w14:paraId="0D459008" w14:textId="77777777"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    //@siclog "Step 38a2" siclog@</w:t>
            </w:r>
          </w:p>
          <w:p w14:paraId="40B33B67" w14:textId="77777777"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    //@sic R5s220948 sic@</w:t>
            </w:r>
          </w:p>
          <w:p w14:paraId="36FAB69C" w14:textId="77777777"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    v_ReceivedMsg := f_NR_RRC_ConnEst_DefWithNas (v_NGC_NASCellA, tsc_NR_RRC_TI_Def, ?);</w:t>
            </w:r>
          </w:p>
          <w:p w14:paraId="4B3C507E" w14:textId="77777777"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    v_ReceivedMsg := f_NR5GC_OptionalIMSDeregisterOnSwitchOff(v_NGC_NASCellA, v_ReceivedMsg); // @sic R5-204389 sic@</w:t>
            </w:r>
          </w:p>
          <w:p w14:paraId="63E8D919" w14:textId="77777777"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    f_NR_RRCRelease(v_NGC_NASCellA);</w:t>
            </w:r>
          </w:p>
          <w:p w14:paraId="76DD806D" w14:textId="77777777"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    if (not f_Check_NG_DeregistrationReqMOMsg (v_ReceivedMsg.Pdu.Msg, crs_DeregisterType('1'B, '0'B, '01'B))) {</w:t>
            </w:r>
          </w:p>
          <w:p w14:paraId="2A94C877" w14:textId="77777777"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      f_NR_SetVerdictFailOrInconc(__FILE__, __LINE__, "Deregistration Request Message Failed");</w:t>
            </w:r>
          </w:p>
          <w:p w14:paraId="28DB423E" w14:textId="77777777"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7E890329" w14:textId="77777777"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694B3666" w14:textId="77777777"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    //@siclog "Step 38a3" siclog@</w:t>
            </w:r>
          </w:p>
          <w:p w14:paraId="0572E6A9" w14:textId="77777777"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    f_NR_SetCellPower (v_NGC_NASCellA, tsc_NR_NonSuitableOffCellSSS_EPRE, tsc_NR_NonSuitableOffCellSSS_EPRE);     //@sic R5-222008 sic@</w:t>
            </w:r>
          </w:p>
          <w:p w14:paraId="2407A1AF" w14:textId="77777777"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</w:p>
          <w:p w14:paraId="53D28A91" w14:textId="77777777"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    //@siclog "Step 38a4" siclog@</w:t>
            </w:r>
          </w:p>
          <w:p w14:paraId="4F1ACE44" w14:textId="77777777"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    f_UT_USIM_Insert(UT, omit);   //@sic R5s220948 sic@</w:t>
            </w:r>
          </w:p>
          <w:p w14:paraId="5267EEA1" w14:textId="77777777"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</w:p>
          <w:p w14:paraId="783A6DDA" w14:textId="77777777"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    //@siclog "Step 38a5" siclog@</w:t>
            </w:r>
          </w:p>
          <w:p w14:paraId="74953C74" w14:textId="77777777"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    //Check: Using AT/MMI command (+C5GNSSAIRDP) verify that S-NSSAI=2 is not in the Rejected NSSAI list associated with current PLMN</w:t>
            </w:r>
          </w:p>
          <w:p w14:paraId="1C3D1C83" w14:textId="77777777"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    v_AT_Response := f_UT_ReadRejectedNSSAI(UT, f_ConvertPLMNtoString(v_PLMN));</w:t>
            </w:r>
          </w:p>
          <w:p w14:paraId="6F7B967E" w14:textId="77777777"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    if (match (v_AT_Response, f_Convert_ListOfRejectedNSSAI_ForATCommand(v_RejectedNSSAI))) {</w:t>
            </w:r>
          </w:p>
          <w:p w14:paraId="734955DC" w14:textId="77777777"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        f_NR_SetVerdictFailOrInconc(__FILE__, __LINE__, "Step 38a5");</w:t>
            </w:r>
          </w:p>
          <w:p w14:paraId="5F6FBCF3" w14:textId="77777777"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    } else {</w:t>
            </w:r>
          </w:p>
          <w:p w14:paraId="5CB0A2FF" w14:textId="77777777"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        f_NR_PreliminaryPass(__FILE__, __LINE__, "Step 38a5");</w:t>
            </w:r>
          </w:p>
          <w:p w14:paraId="7F69FFFA" w14:textId="77777777"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208E16E1" w14:textId="77777777"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</w:p>
          <w:p w14:paraId="06106F5D" w14:textId="77777777"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    //@siclog "Step 38a6" siclog@</w:t>
            </w:r>
          </w:p>
          <w:p w14:paraId="3F8CEA0C" w14:textId="77777777"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    //The SS configures NGC Cell A as the "Serving cell".</w:t>
            </w:r>
          </w:p>
          <w:p w14:paraId="1BFBAF18" w14:textId="77777777"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    f_NR_SetCellPower (v_NGC_NASCellA, tsc_NR_ServingCellSSS_EPRE_FR1, tsc_NR_ServingCellSSS_EPRE_FR2);</w:t>
            </w:r>
          </w:p>
          <w:p w14:paraId="2178F24E" w14:textId="77777777"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    } else {</w:t>
            </w:r>
          </w:p>
          <w:p w14:paraId="37F451DC" w14:textId="77777777"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   </w:t>
            </w:r>
          </w:p>
          <w:p w14:paraId="32F52F40" w14:textId="77777777"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   //@siclog "Step 38b1" siclog@</w:t>
            </w:r>
          </w:p>
          <w:p w14:paraId="03228B49" w14:textId="77777777"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    f_NR_UE_DeRegisterOnSwitchOff(v_NGC_NASCellA, STATE_IDLE_1A);   //@sic R5-222008 sic@</w:t>
            </w:r>
          </w:p>
          <w:p w14:paraId="5F462B9C" w14:textId="77777777"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</w:p>
          <w:p w14:paraId="2203F371" w14:textId="77777777"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    //@siclog "Step 38b2" siclog@</w:t>
            </w:r>
          </w:p>
          <w:p w14:paraId="0C9EF285" w14:textId="77777777"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    f_NR5GC_SwitchOnAndResetIMS();  //@sic R5-222008 sic@</w:t>
            </w:r>
          </w:p>
          <w:p w14:paraId="48CAA232" w14:textId="77777777"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20BD35C0" w14:textId="77777777"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</w:t>
            </w:r>
          </w:p>
          <w:p w14:paraId="15C3DB92" w14:textId="77777777"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//@siclog "Step 39" siclog@</w:t>
            </w:r>
          </w:p>
          <w:p w14:paraId="15CB3B32" w14:textId="77777777"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//The UE transmits a REGISTRATION REQUEST message including NSSAA bit</w:t>
            </w:r>
          </w:p>
          <w:p w14:paraId="30AAA7C2" w14:textId="77777777"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v_ReceivedMsg := f_NR_RRC_ConnEst_DefWithNas (v_NGC_NASCellA, tsc_NR_RRC_TI_Def, ?);</w:t>
            </w:r>
          </w:p>
          <w:p w14:paraId="1DF298F7" w14:textId="77777777"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if (not f_Check_NG_RegistrationReqMsg (v_GMM_MobilityInfo, v_ReceivedMsg.Pdu, Initial_Secure,-,-,-,-,cdr_NG_GMM_Cap_NSSAA)) {</w:t>
            </w:r>
          </w:p>
          <w:p w14:paraId="7EE30D40" w14:textId="77777777"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  f_NR_SetVerdictFailOrInconc(__FILE__, __LINE__, "Registration Request Message Failed");</w:t>
            </w:r>
          </w:p>
          <w:p w14:paraId="67804210" w14:textId="77777777"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}else {</w:t>
            </w:r>
          </w:p>
          <w:p w14:paraId="3E735CB8" w14:textId="77777777"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f_NR_PreliminaryPass(__FILE__, __LINE__, "Step 39");</w:t>
            </w:r>
          </w:p>
          <w:p w14:paraId="6AB8D0D0" w14:textId="77777777"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4F2FB0D3" w14:textId="77777777"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739F72C1" w14:textId="77777777"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40-48" siclog@ Prose CR required</w:t>
            </w:r>
          </w:p>
          <w:p w14:paraId="470249BA" w14:textId="77777777"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f_NR5GC_RRC_Idle_Steps5_13 (v_GMM_MobilityInfo,</w:t>
            </w:r>
          </w:p>
          <w:p w14:paraId="3DD348E6" w14:textId="77777777"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v_NGC_NASCellA, v_ReceivedMsg,</w:t>
            </w:r>
          </w:p>
          <w:p w14:paraId="6DA081B5" w14:textId="77777777"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f_NR_Asn2Nas_PlmnId(f_NR_CellInfo_GetPLMN (v_NGC_NASCellA)),</w:t>
            </w:r>
          </w:p>
          <w:p w14:paraId="419CFB02" w14:textId="77777777"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TESTMode_OFF);</w:t>
            </w:r>
          </w:p>
          <w:p w14:paraId="3E56581D" w14:textId="77777777"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117F28F4" w14:textId="77777777"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49" siclog@</w:t>
            </w:r>
          </w:p>
          <w:p w14:paraId="5652D901" w14:textId="77777777"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//The SS transmits a REGISTRATION ACCEPT message not in including Pending S-NSSAI=1</w:t>
            </w:r>
          </w:p>
          <w:p w14:paraId="435BD654" w14:textId="77777777"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v_MsgToSend := f_Get_NG_RegistrationAcceptMsg (Initial_Secure,</w:t>
            </w:r>
          </w:p>
          <w:p w14:paraId="353A1BA0" w14:textId="77777777"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</w:t>
            </w:r>
            <w:r w:rsidRPr="00124B21">
              <w:rPr>
                <w:rFonts w:ascii="Courier New" w:hAnsi="Courier New" w:cs="Courier New"/>
                <w:color w:val="000000"/>
                <w:lang w:val="de-DE" w:eastAsia="de-DE"/>
              </w:rPr>
              <w:t>v_GMM_MobilityInfo,</w:t>
            </w:r>
          </w:p>
          <w:p w14:paraId="11428B11" w14:textId="77777777"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                                               v_GUTIToSend,</w:t>
            </w:r>
          </w:p>
          <w:p w14:paraId="40DDB8A8" w14:textId="77777777"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                                               </w:t>
            </w: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v_TAIList,</w:t>
            </w:r>
          </w:p>
          <w:p w14:paraId="1501E8B0" w14:textId="77777777"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omit,</w:t>
            </w:r>
          </w:p>
          <w:p w14:paraId="054871BF" w14:textId="77777777"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-,</w:t>
            </w:r>
          </w:p>
          <w:p w14:paraId="47405CA4" w14:textId="77777777"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-, v_ConfiguredNSSAI, -, -,</w:t>
            </w:r>
          </w:p>
          <w:p w14:paraId="0B2ED886" w14:textId="77777777"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-, -, -, -, -, -, v_T3512, -, -, -,</w:t>
            </w:r>
          </w:p>
          <w:p w14:paraId="1F353119" w14:textId="77777777"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-, -, -, -, -, -, -, -, -, -,</w:t>
            </w:r>
          </w:p>
          <w:p w14:paraId="56A94A32" w14:textId="77777777"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-, '0'B);</w:t>
            </w:r>
          </w:p>
          <w:p w14:paraId="37905042" w14:textId="77777777"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SRB.send(cas_NR_SRB_NasPdu_REQ(v_NGC_NASCellA, tsc_NR_RbId_SRB1, -, cs_NG_NAS_Request(tsc_SHT_IntegrityProtected_Ciphered, v_MsgToSend)));</w:t>
            </w:r>
          </w:p>
          <w:p w14:paraId="3663C3A0" w14:textId="77777777"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2C54AE30" w14:textId="77777777"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50" siclog@</w:t>
            </w:r>
          </w:p>
          <w:p w14:paraId="47AB31D7" w14:textId="77777777"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f_NR5GC_Registration_Complete(v_NGC_NASCellA);</w:t>
            </w:r>
          </w:p>
          <w:p w14:paraId="0DA3ED1C" w14:textId="77777777"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64CC0324" w14:textId="77777777"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51a1" siclog@</w:t>
            </w:r>
          </w:p>
          <w:p w14:paraId="01A17039" w14:textId="77777777"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if (pc_noOf_PDUsSameConnection &gt; 0 ){</w:t>
            </w:r>
          </w:p>
          <w:p w14:paraId="295ADCA7" w14:textId="77777777"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  f_NR5GC_PDUSessionEstablishment (v_NGC_NASCellA, -, tsc_NR_RbId_SRB1);</w:t>
            </w:r>
          </w:p>
          <w:p w14:paraId="1DCFB103" w14:textId="77777777"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  v_SRB := tsc_NR_RbId_SRB2;   //@sic R5s220948 sic@</w:t>
            </w:r>
          </w:p>
          <w:p w14:paraId="43C683DD" w14:textId="77777777"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31BD8738" w14:textId="77777777"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4EF94DE7" w14:textId="77777777"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52" siclog@</w:t>
            </w:r>
          </w:p>
          <w:p w14:paraId="4D2E7999" w14:textId="77777777"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f_UT_RequestPDUSession(UT, 1, -, -, -, v_NSSAI);</w:t>
            </w:r>
          </w:p>
          <w:p w14:paraId="0AFBC4E4" w14:textId="77777777"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</w:t>
            </w:r>
          </w:p>
          <w:p w14:paraId="77BD1E4A" w14:textId="77777777"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53" siclog@</w:t>
            </w:r>
          </w:p>
          <w:p w14:paraId="2D3FF751" w14:textId="77777777"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SRB.receive(car_NR_SRB_NasPdu_IND(v_NGC_NASCellA, </w:t>
            </w:r>
            <w:r w:rsidRPr="00124B2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v_SRB /*WA#9_1_10_3 tsc_NR_RbId_SRB2*/,</w:t>
            </w: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cr_NG_NAS_IndWithPiggybacking(tsc_SHT_IntegrityProtected_Ciphered))) -&gt; value v_ReceivedAsp;  //@sic R5-222008 sic@</w:t>
            </w:r>
          </w:p>
          <w:p w14:paraId="09FFB0C7" w14:textId="77777777"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if (not f_Check_NG_PDUSessionEstablishmentReq(v_GSM_MobilityInfo,</w:t>
            </w:r>
          </w:p>
          <w:p w14:paraId="312D674F" w14:textId="77777777"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v_ReceivedAsp.Signalling.Nas[0].Pdu,</w:t>
            </w:r>
          </w:p>
          <w:p w14:paraId="35E11133" w14:textId="77777777"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?,?,-,-,</w:t>
            </w:r>
          </w:p>
          <w:p w14:paraId="165DA0A8" w14:textId="77777777"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-,-,-,-,</w:t>
            </w:r>
          </w:p>
          <w:p w14:paraId="20E8F951" w14:textId="77777777"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-,-,-,-,</w:t>
            </w:r>
          </w:p>
          <w:p w14:paraId="24B15951" w14:textId="77777777"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cs_S_NSSAI('22'O, //@sic R5s220948 sic@</w:t>
            </w:r>
          </w:p>
          <w:p w14:paraId="42BC3771" w14:textId="77777777"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'01'O, '01'O, omit)</w:t>
            </w:r>
          </w:p>
          <w:p w14:paraId="49A7BAAC" w14:textId="77777777"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))</w:t>
            </w:r>
          </w:p>
          <w:p w14:paraId="42B14368" w14:textId="77777777"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{</w:t>
            </w:r>
          </w:p>
          <w:p w14:paraId="2573CE57" w14:textId="77777777"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  f_NR_SetVerdictFailOrInconc(__FILE__, __LINE__, "PDU Session Establishment Message Failed");</w:t>
            </w:r>
          </w:p>
          <w:p w14:paraId="66BFA61C" w14:textId="77777777"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61547D73" w14:textId="77777777"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015D9998" w14:textId="77777777"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v_GSMMsg := v_ReceivedAsp.Signalling.Nas[0].Pdu.PiggybackedPduList[0].Msg;</w:t>
            </w:r>
          </w:p>
          <w:p w14:paraId="7EDA1682" w14:textId="77777777"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v_GSM_MobilityInfo_s.SessionId := v_GSMMsg.pdu_Session_Establishment_Request.pduSessionId.sessionId;</w:t>
            </w:r>
          </w:p>
          <w:p w14:paraId="0F9E8592" w14:textId="77777777"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v_PTI := v_ReceivedAsp.Signalling.Nas[0].Pdu.PiggybackedPduList[0].Msg.pdu_Session_Establishment_Request.procedureTransactionIdentifier;     //@sic R5s220535 sic@</w:t>
            </w:r>
          </w:p>
          <w:p w14:paraId="4F76F94C" w14:textId="77777777"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54" siclog@</w:t>
            </w:r>
          </w:p>
          <w:p w14:paraId="2246A87C" w14:textId="77777777"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v_MToSend := f_Get_NG_PDUSessionEstablishmentReject(v_GSM_MobilityInfo_s.SessionId , v_PTI, cs_GMM_GSM_Cause (omit, '00011010'B));</w:t>
            </w:r>
          </w:p>
          <w:p w14:paraId="0BBA68A7" w14:textId="77777777"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SRB.send(cas_NR_SRB_NasPdu_REQ(v_NGC_NASCellA,</w:t>
            </w:r>
          </w:p>
          <w:p w14:paraId="094D8CB6" w14:textId="77777777"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v_SRB, //@sic R5s220948 sic@</w:t>
            </w:r>
          </w:p>
          <w:p w14:paraId="7F1BE4E0" w14:textId="77777777"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-, cs_NG_NAS_RequestWithPiggybacking(tsc_SHT_IntegrityProtected_Ciphered, v_MToSend)));    //@sic R5-222008 sic@</w:t>
            </w:r>
          </w:p>
          <w:p w14:paraId="6C285F81" w14:textId="77777777"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63E4DB10" w14:textId="77777777"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55" siclog@</w:t>
            </w:r>
          </w:p>
          <w:p w14:paraId="5DB4D0BF" w14:textId="77777777"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f_NR_RRCRelease(v_NGC_NASCellA);    //@sic R5-222008 sic@</w:t>
            </w:r>
          </w:p>
          <w:p w14:paraId="7CB92AB7" w14:textId="77777777"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66A8ADEE" w14:textId="77777777" w:rsidR="001E3D37" w:rsidRPr="00DA356D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} //End of fl_TC_9_1_10_3_Body</w:t>
            </w:r>
          </w:p>
        </w:tc>
      </w:tr>
    </w:tbl>
    <w:p w14:paraId="6A10A43D" w14:textId="77777777" w:rsidR="005D27CA" w:rsidRDefault="005D27CA" w:rsidP="006E7773">
      <w:pPr>
        <w:rPr>
          <w:lang w:eastAsia="en-GB"/>
        </w:rPr>
      </w:pPr>
    </w:p>
    <w:p w14:paraId="1B79A4E2" w14:textId="77777777" w:rsidR="00ED1841" w:rsidRDefault="00ED1841" w:rsidP="00ED1841">
      <w:pPr>
        <w:rPr>
          <w:lang w:eastAsia="en-GB"/>
        </w:rPr>
      </w:pPr>
    </w:p>
    <w:p w14:paraId="24B73B15" w14:textId="77777777" w:rsidR="00053BB5" w:rsidRDefault="00053BB5" w:rsidP="006E7773">
      <w:pPr>
        <w:rPr>
          <w:lang w:eastAsia="en-GB"/>
        </w:rPr>
      </w:pPr>
    </w:p>
    <w:sectPr w:rsidR="00053BB5" w:rsidSect="00B76E16">
      <w:headerReference w:type="even" r:id="rId16"/>
      <w:headerReference w:type="default" r:id="rId17"/>
      <w:headerReference w:type="first" r:id="rId18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C6288C" w14:textId="77777777" w:rsidR="00F66E2E" w:rsidRDefault="00F66E2E">
      <w:r>
        <w:separator/>
      </w:r>
    </w:p>
  </w:endnote>
  <w:endnote w:type="continuationSeparator" w:id="0">
    <w:p w14:paraId="1C9D3804" w14:textId="77777777" w:rsidR="00F66E2E" w:rsidRDefault="00F66E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87162A" w14:textId="77777777" w:rsidR="00F66E2E" w:rsidRDefault="00F66E2E">
      <w:r>
        <w:separator/>
      </w:r>
    </w:p>
  </w:footnote>
  <w:footnote w:type="continuationSeparator" w:id="0">
    <w:p w14:paraId="2E3BCE7B" w14:textId="77777777" w:rsidR="00F66E2E" w:rsidRDefault="00F66E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080D4B" w14:textId="77777777" w:rsidR="005D614C" w:rsidRDefault="005D614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3BFCA971" wp14:editId="66FD2472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22391567"/>
                          </w:sdtPr>
                          <w:sdtEndPr>
                            <w:rPr>
                              <w:rStyle w:val="a0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535D0538" w14:textId="77777777" w:rsidR="005D614C" w:rsidRPr="00A11327" w:rsidRDefault="005D614C" w:rsidP="005D614C">
                              <w:pPr>
                                <w:pStyle w:val="af7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22391567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:rsidR="005D614C" w:rsidRPr="00A11327" w:rsidRDefault="005D614C" w:rsidP="005D614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C194B8" w14:textId="77777777" w:rsidR="005D614C" w:rsidRDefault="005D614C">
    <w:pPr>
      <w:pStyle w:val="a4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186C25CC" wp14:editId="07F2CAAB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EndPr>
                            <w:rPr>
                              <w:rStyle w:val="a0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7493F16D" w14:textId="77777777" w:rsidR="005D614C" w:rsidRPr="00A11327" w:rsidRDefault="005D614C" w:rsidP="005D614C">
                              <w:pPr>
                                <w:pStyle w:val="af7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:rsidR="005D614C" w:rsidRPr="00A11327" w:rsidRDefault="005D614C" w:rsidP="005D614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97DEDF" w14:textId="77777777" w:rsidR="005D614C" w:rsidRDefault="005D614C">
    <w:pPr>
      <w:pStyle w:val="a4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0855C782" wp14:editId="5DD3815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2028289363"/>
                          </w:sdtPr>
                          <w:sdtEndPr>
                            <w:rPr>
                              <w:rStyle w:val="a0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5BFD2CE1" w14:textId="77777777" w:rsidR="005D614C" w:rsidRPr="00A11327" w:rsidRDefault="005D614C" w:rsidP="005D614C">
                              <w:pPr>
                                <w:pStyle w:val="af7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cpQD1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2028289363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:rsidR="005D614C" w:rsidRPr="00A11327" w:rsidRDefault="005D614C" w:rsidP="005D614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8E3D84" w14:textId="77777777" w:rsidR="005D614C" w:rsidRDefault="005D614C">
    <w:pPr>
      <w:pStyle w:val="a4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1615F2E0" wp14:editId="6313300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1562670888"/>
                          </w:sdtPr>
                          <w:sdtEndPr>
                            <w:rPr>
                              <w:rStyle w:val="a0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609721BB" w14:textId="77777777" w:rsidR="005D614C" w:rsidRPr="00A11327" w:rsidRDefault="005D614C" w:rsidP="005D614C">
                              <w:pPr>
                                <w:pStyle w:val="af7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Akb5IC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1562670888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:rsidR="005D614C" w:rsidRPr="00A11327" w:rsidRDefault="005D614C" w:rsidP="005D614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34E1CE" w14:textId="77777777" w:rsidR="005D614C" w:rsidRDefault="005D614C">
    <w:pPr>
      <w:pStyle w:val="a4"/>
      <w:tabs>
        <w:tab w:val="right" w:pos="9639"/>
      </w:tabs>
    </w:pPr>
    <w:r>
      <w:tab/>
    </w: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722730CC" wp14:editId="6487E64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1212696523"/>
                          </w:sdtPr>
                          <w:sdtEndPr>
                            <w:rPr>
                              <w:rStyle w:val="a0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164B2544" w14:textId="77777777" w:rsidR="005D614C" w:rsidRPr="00A11327" w:rsidRDefault="005D614C" w:rsidP="005D614C">
                              <w:pPr>
                                <w:pStyle w:val="af7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/Y8PZ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1212696523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:rsidR="005D614C" w:rsidRPr="00A11327" w:rsidRDefault="005D614C" w:rsidP="005D614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7687FF" w14:textId="77777777" w:rsidR="005D614C" w:rsidRDefault="005D614C">
    <w:pPr>
      <w:pStyle w:val="a4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4C9A792D" wp14:editId="5D279A73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2119403577"/>
                          </w:sdtPr>
                          <w:sdtEndPr>
                            <w:rPr>
                              <w:rStyle w:val="a0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6D6B4471" w14:textId="77777777" w:rsidR="005D614C" w:rsidRPr="00A11327" w:rsidRDefault="005D614C" w:rsidP="005D614C">
                              <w:pPr>
                                <w:pStyle w:val="af7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mkw8p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2119403577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:rsidR="005D614C" w:rsidRPr="00A11327" w:rsidRDefault="005D614C" w:rsidP="005D614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6F4548"/>
    <w:multiLevelType w:val="hybridMultilevel"/>
    <w:tmpl w:val="09AC5B76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05E73063"/>
    <w:multiLevelType w:val="hybridMultilevel"/>
    <w:tmpl w:val="C4860192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0A657F19"/>
    <w:multiLevelType w:val="hybridMultilevel"/>
    <w:tmpl w:val="8E6A1388"/>
    <w:lvl w:ilvl="0" w:tplc="81A2B27A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BA39A8"/>
    <w:multiLevelType w:val="hybridMultilevel"/>
    <w:tmpl w:val="6646E998"/>
    <w:lvl w:ilvl="0" w:tplc="7CC6564E">
      <w:start w:val="2020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" w15:restartNumberingAfterBreak="0">
    <w:nsid w:val="0F7412F4"/>
    <w:multiLevelType w:val="hybridMultilevel"/>
    <w:tmpl w:val="264E06A8"/>
    <w:lvl w:ilvl="0" w:tplc="B3C4F590">
      <w:start w:val="2020"/>
      <w:numFmt w:val="bullet"/>
      <w:lvlText w:val="-"/>
      <w:lvlJc w:val="left"/>
      <w:pPr>
        <w:ind w:left="8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5" w15:restartNumberingAfterBreak="0">
    <w:nsid w:val="14400D63"/>
    <w:multiLevelType w:val="hybridMultilevel"/>
    <w:tmpl w:val="9B241B08"/>
    <w:lvl w:ilvl="0" w:tplc="50EE4B5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6" w15:restartNumberingAfterBreak="0">
    <w:nsid w:val="176FF280"/>
    <w:multiLevelType w:val="singleLevel"/>
    <w:tmpl w:val="176FF280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7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2653720C"/>
    <w:multiLevelType w:val="multilevel"/>
    <w:tmpl w:val="2A322ED4"/>
    <w:lvl w:ilvl="0">
      <w:start w:val="1"/>
      <w:numFmt w:val="decimal"/>
      <w:lvlText w:val="%1"/>
      <w:lvlJc w:val="left"/>
      <w:pPr>
        <w:ind w:left="456" w:hanging="456"/>
      </w:pPr>
      <w:rPr>
        <w:rFonts w:hint="default"/>
        <w:color w:val="000000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  <w:color w:val="000000"/>
      </w:rPr>
    </w:lvl>
  </w:abstractNum>
  <w:abstractNum w:abstractNumId="9" w15:restartNumberingAfterBreak="0">
    <w:nsid w:val="29293ED6"/>
    <w:multiLevelType w:val="hybridMultilevel"/>
    <w:tmpl w:val="20D889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5A2765"/>
    <w:multiLevelType w:val="hybridMultilevel"/>
    <w:tmpl w:val="874E4ABA"/>
    <w:lvl w:ilvl="0" w:tplc="47E4502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216266B"/>
    <w:multiLevelType w:val="hybridMultilevel"/>
    <w:tmpl w:val="DDEA09D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3BCD77AF"/>
    <w:multiLevelType w:val="hybridMultilevel"/>
    <w:tmpl w:val="7728AC32"/>
    <w:lvl w:ilvl="0" w:tplc="3732C044">
      <w:start w:val="202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D9674FD"/>
    <w:multiLevelType w:val="hybridMultilevel"/>
    <w:tmpl w:val="DABE49A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3FEDB45"/>
    <w:multiLevelType w:val="singleLevel"/>
    <w:tmpl w:val="43FEDB45"/>
    <w:lvl w:ilvl="0">
      <w:start w:val="1"/>
      <w:numFmt w:val="decimal"/>
      <w:suff w:val="space"/>
      <w:lvlText w:val="%1."/>
      <w:lvlJc w:val="left"/>
    </w:lvl>
  </w:abstractNum>
  <w:abstractNum w:abstractNumId="16" w15:restartNumberingAfterBreak="0">
    <w:nsid w:val="45B74402"/>
    <w:multiLevelType w:val="hybridMultilevel"/>
    <w:tmpl w:val="0D92D732"/>
    <w:lvl w:ilvl="0" w:tplc="C61CB70E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C4D58C0"/>
    <w:multiLevelType w:val="hybridMultilevel"/>
    <w:tmpl w:val="A91AB5DA"/>
    <w:lvl w:ilvl="0" w:tplc="027E043A">
      <w:start w:val="1"/>
      <w:numFmt w:val="decimal"/>
      <w:lvlText w:val="%1."/>
      <w:lvlJc w:val="left"/>
      <w:pPr>
        <w:ind w:left="460" w:hanging="360"/>
      </w:pPr>
      <w:rPr>
        <w:rFonts w:eastAsia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8" w15:restartNumberingAfterBreak="0">
    <w:nsid w:val="4EAD1606"/>
    <w:multiLevelType w:val="hybridMultilevel"/>
    <w:tmpl w:val="387666F2"/>
    <w:lvl w:ilvl="0" w:tplc="B3C4F590">
      <w:start w:val="2020"/>
      <w:numFmt w:val="bullet"/>
      <w:lvlText w:val="-"/>
      <w:lvlJc w:val="left"/>
      <w:pPr>
        <w:ind w:left="8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F2C0C47"/>
    <w:multiLevelType w:val="hybridMultilevel"/>
    <w:tmpl w:val="1E02A1B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C8822C5"/>
    <w:multiLevelType w:val="hybridMultilevel"/>
    <w:tmpl w:val="76BCAA8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3046437"/>
    <w:multiLevelType w:val="hybridMultilevel"/>
    <w:tmpl w:val="AB08CC2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6BC0989"/>
    <w:multiLevelType w:val="hybridMultilevel"/>
    <w:tmpl w:val="A91AB5DA"/>
    <w:lvl w:ilvl="0" w:tplc="027E043A">
      <w:start w:val="1"/>
      <w:numFmt w:val="decimal"/>
      <w:lvlText w:val="%1."/>
      <w:lvlJc w:val="left"/>
      <w:pPr>
        <w:ind w:left="460" w:hanging="360"/>
      </w:pPr>
      <w:rPr>
        <w:rFonts w:eastAsia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3" w15:restartNumberingAfterBreak="0">
    <w:nsid w:val="69C4DAE0"/>
    <w:multiLevelType w:val="singleLevel"/>
    <w:tmpl w:val="0EC29454"/>
    <w:lvl w:ilvl="0">
      <w:start w:val="1"/>
      <w:numFmt w:val="decimal"/>
      <w:suff w:val="space"/>
      <w:lvlText w:val="%1."/>
      <w:lvlJc w:val="left"/>
    </w:lvl>
  </w:abstractNum>
  <w:abstractNum w:abstractNumId="24" w15:restartNumberingAfterBreak="0">
    <w:nsid w:val="7A914C85"/>
    <w:multiLevelType w:val="hybridMultilevel"/>
    <w:tmpl w:val="09AC5B76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5" w15:restartNumberingAfterBreak="0">
    <w:nsid w:val="7F000898"/>
    <w:multiLevelType w:val="hybridMultilevel"/>
    <w:tmpl w:val="E42E334A"/>
    <w:lvl w:ilvl="0" w:tplc="D3B8D84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179347665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0016055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901795324">
    <w:abstractNumId w:val="7"/>
  </w:num>
  <w:num w:numId="4" w16cid:durableId="94398872">
    <w:abstractNumId w:val="14"/>
  </w:num>
  <w:num w:numId="5" w16cid:durableId="59250380">
    <w:abstractNumId w:val="9"/>
  </w:num>
  <w:num w:numId="6" w16cid:durableId="574515158">
    <w:abstractNumId w:val="15"/>
  </w:num>
  <w:num w:numId="7" w16cid:durableId="407460409">
    <w:abstractNumId w:val="23"/>
  </w:num>
  <w:num w:numId="8" w16cid:durableId="845829160">
    <w:abstractNumId w:val="6"/>
  </w:num>
  <w:num w:numId="9" w16cid:durableId="1393457757">
    <w:abstractNumId w:val="13"/>
  </w:num>
  <w:num w:numId="10" w16cid:durableId="1558203170">
    <w:abstractNumId w:val="25"/>
  </w:num>
  <w:num w:numId="11" w16cid:durableId="974259464">
    <w:abstractNumId w:val="10"/>
  </w:num>
  <w:num w:numId="12" w16cid:durableId="585378791">
    <w:abstractNumId w:val="16"/>
  </w:num>
  <w:num w:numId="13" w16cid:durableId="1231187280">
    <w:abstractNumId w:val="2"/>
  </w:num>
  <w:num w:numId="14" w16cid:durableId="1004169895">
    <w:abstractNumId w:val="12"/>
  </w:num>
  <w:num w:numId="15" w16cid:durableId="555900808">
    <w:abstractNumId w:val="0"/>
  </w:num>
  <w:num w:numId="16" w16cid:durableId="1552034876">
    <w:abstractNumId w:val="1"/>
  </w:num>
  <w:num w:numId="17" w16cid:durableId="47804783">
    <w:abstractNumId w:val="5"/>
  </w:num>
  <w:num w:numId="18" w16cid:durableId="556011611">
    <w:abstractNumId w:val="17"/>
  </w:num>
  <w:num w:numId="19" w16cid:durableId="1601402736">
    <w:abstractNumId w:val="24"/>
  </w:num>
  <w:num w:numId="20" w16cid:durableId="484712071">
    <w:abstractNumId w:val="22"/>
  </w:num>
  <w:num w:numId="21" w16cid:durableId="822232635">
    <w:abstractNumId w:val="8"/>
  </w:num>
  <w:num w:numId="22" w16cid:durableId="111050529">
    <w:abstractNumId w:val="19"/>
  </w:num>
  <w:num w:numId="23" w16cid:durableId="1750300450">
    <w:abstractNumId w:val="21"/>
  </w:num>
  <w:num w:numId="24" w16cid:durableId="1596672924">
    <w:abstractNumId w:val="11"/>
  </w:num>
  <w:num w:numId="25" w16cid:durableId="2078284247">
    <w:abstractNumId w:val="20"/>
  </w:num>
  <w:num w:numId="26" w16cid:durableId="1988851801">
    <w:abstractNumId w:val="3"/>
  </w:num>
  <w:num w:numId="27" w16cid:durableId="364987535">
    <w:abstractNumId w:val="4"/>
  </w:num>
  <w:num w:numId="28" w16cid:durableId="2106458511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833"/>
    <w:rsid w:val="00007575"/>
    <w:rsid w:val="00011C14"/>
    <w:rsid w:val="00022E4A"/>
    <w:rsid w:val="00024866"/>
    <w:rsid w:val="0002594C"/>
    <w:rsid w:val="0003629C"/>
    <w:rsid w:val="00036FE7"/>
    <w:rsid w:val="00053BB5"/>
    <w:rsid w:val="00054E62"/>
    <w:rsid w:val="00057DBD"/>
    <w:rsid w:val="000614B3"/>
    <w:rsid w:val="0006562C"/>
    <w:rsid w:val="000749BF"/>
    <w:rsid w:val="0009581D"/>
    <w:rsid w:val="00096F61"/>
    <w:rsid w:val="000A1C38"/>
    <w:rsid w:val="000A30FB"/>
    <w:rsid w:val="000A4903"/>
    <w:rsid w:val="000A4AB6"/>
    <w:rsid w:val="000A55CC"/>
    <w:rsid w:val="000A6394"/>
    <w:rsid w:val="000B5CFD"/>
    <w:rsid w:val="000B70AF"/>
    <w:rsid w:val="000B7FED"/>
    <w:rsid w:val="000C038A"/>
    <w:rsid w:val="000C104F"/>
    <w:rsid w:val="000C6598"/>
    <w:rsid w:val="000D40AB"/>
    <w:rsid w:val="000F119F"/>
    <w:rsid w:val="000F34D6"/>
    <w:rsid w:val="001109AC"/>
    <w:rsid w:val="001123F9"/>
    <w:rsid w:val="00112785"/>
    <w:rsid w:val="0011415B"/>
    <w:rsid w:val="001209DE"/>
    <w:rsid w:val="0012136E"/>
    <w:rsid w:val="00124B21"/>
    <w:rsid w:val="00126237"/>
    <w:rsid w:val="001263A8"/>
    <w:rsid w:val="001302CE"/>
    <w:rsid w:val="00134670"/>
    <w:rsid w:val="001373AB"/>
    <w:rsid w:val="00145D43"/>
    <w:rsid w:val="00146DCF"/>
    <w:rsid w:val="00164CFC"/>
    <w:rsid w:val="00173835"/>
    <w:rsid w:val="001901A2"/>
    <w:rsid w:val="00192C46"/>
    <w:rsid w:val="001A08B3"/>
    <w:rsid w:val="001A0D31"/>
    <w:rsid w:val="001A709A"/>
    <w:rsid w:val="001A7B60"/>
    <w:rsid w:val="001B52F0"/>
    <w:rsid w:val="001B5A9D"/>
    <w:rsid w:val="001B7A65"/>
    <w:rsid w:val="001C5C2A"/>
    <w:rsid w:val="001E3D37"/>
    <w:rsid w:val="001E41F3"/>
    <w:rsid w:val="001F1817"/>
    <w:rsid w:val="001F406A"/>
    <w:rsid w:val="002040A1"/>
    <w:rsid w:val="00220349"/>
    <w:rsid w:val="00221C5A"/>
    <w:rsid w:val="00241A66"/>
    <w:rsid w:val="00245CA4"/>
    <w:rsid w:val="002564C6"/>
    <w:rsid w:val="0026004D"/>
    <w:rsid w:val="00263668"/>
    <w:rsid w:val="002640DD"/>
    <w:rsid w:val="00275D12"/>
    <w:rsid w:val="00284FEB"/>
    <w:rsid w:val="002860C4"/>
    <w:rsid w:val="002901A3"/>
    <w:rsid w:val="002A4DCB"/>
    <w:rsid w:val="002B14D3"/>
    <w:rsid w:val="002B5741"/>
    <w:rsid w:val="002C7E01"/>
    <w:rsid w:val="002E008A"/>
    <w:rsid w:val="002F45F1"/>
    <w:rsid w:val="002F7D40"/>
    <w:rsid w:val="00305409"/>
    <w:rsid w:val="00310217"/>
    <w:rsid w:val="0031061D"/>
    <w:rsid w:val="003216F1"/>
    <w:rsid w:val="00322D46"/>
    <w:rsid w:val="0033294A"/>
    <w:rsid w:val="00341F6F"/>
    <w:rsid w:val="00342D98"/>
    <w:rsid w:val="00343CD7"/>
    <w:rsid w:val="00345383"/>
    <w:rsid w:val="00346D77"/>
    <w:rsid w:val="003513BA"/>
    <w:rsid w:val="003556DC"/>
    <w:rsid w:val="003609EF"/>
    <w:rsid w:val="0036231A"/>
    <w:rsid w:val="00374DD4"/>
    <w:rsid w:val="00375BB0"/>
    <w:rsid w:val="003764EC"/>
    <w:rsid w:val="003806A7"/>
    <w:rsid w:val="00383C3D"/>
    <w:rsid w:val="003858C9"/>
    <w:rsid w:val="00387792"/>
    <w:rsid w:val="003904E3"/>
    <w:rsid w:val="003926A3"/>
    <w:rsid w:val="00393BCA"/>
    <w:rsid w:val="00396226"/>
    <w:rsid w:val="003A5884"/>
    <w:rsid w:val="003C2766"/>
    <w:rsid w:val="003D1466"/>
    <w:rsid w:val="003E1A36"/>
    <w:rsid w:val="003E51C2"/>
    <w:rsid w:val="003F3287"/>
    <w:rsid w:val="00410371"/>
    <w:rsid w:val="00411482"/>
    <w:rsid w:val="00412379"/>
    <w:rsid w:val="0041471B"/>
    <w:rsid w:val="004153A1"/>
    <w:rsid w:val="00415491"/>
    <w:rsid w:val="00416FA7"/>
    <w:rsid w:val="004242F1"/>
    <w:rsid w:val="0043163D"/>
    <w:rsid w:val="00433730"/>
    <w:rsid w:val="00440D0A"/>
    <w:rsid w:val="0044329A"/>
    <w:rsid w:val="00446488"/>
    <w:rsid w:val="00460215"/>
    <w:rsid w:val="00461008"/>
    <w:rsid w:val="00461F12"/>
    <w:rsid w:val="004635E5"/>
    <w:rsid w:val="004717EA"/>
    <w:rsid w:val="00482B43"/>
    <w:rsid w:val="00495060"/>
    <w:rsid w:val="004976F0"/>
    <w:rsid w:val="004A2AED"/>
    <w:rsid w:val="004B01A5"/>
    <w:rsid w:val="004B2C2D"/>
    <w:rsid w:val="004B526E"/>
    <w:rsid w:val="004B75B7"/>
    <w:rsid w:val="004D455F"/>
    <w:rsid w:val="004D5164"/>
    <w:rsid w:val="004F661B"/>
    <w:rsid w:val="005045C7"/>
    <w:rsid w:val="005105E0"/>
    <w:rsid w:val="0051196A"/>
    <w:rsid w:val="005135A1"/>
    <w:rsid w:val="0051580D"/>
    <w:rsid w:val="005279F5"/>
    <w:rsid w:val="00532891"/>
    <w:rsid w:val="00547111"/>
    <w:rsid w:val="00550D59"/>
    <w:rsid w:val="00564EDF"/>
    <w:rsid w:val="0056673A"/>
    <w:rsid w:val="00566F6F"/>
    <w:rsid w:val="0058240F"/>
    <w:rsid w:val="00587F6A"/>
    <w:rsid w:val="00592D74"/>
    <w:rsid w:val="00596753"/>
    <w:rsid w:val="005B4127"/>
    <w:rsid w:val="005D27CA"/>
    <w:rsid w:val="005D614C"/>
    <w:rsid w:val="005E18C6"/>
    <w:rsid w:val="005E2C44"/>
    <w:rsid w:val="005E42FB"/>
    <w:rsid w:val="005F12D6"/>
    <w:rsid w:val="005F391D"/>
    <w:rsid w:val="005F740E"/>
    <w:rsid w:val="006006C1"/>
    <w:rsid w:val="00610C5B"/>
    <w:rsid w:val="00613D6B"/>
    <w:rsid w:val="00617D68"/>
    <w:rsid w:val="00620F69"/>
    <w:rsid w:val="00621188"/>
    <w:rsid w:val="006257ED"/>
    <w:rsid w:val="00625935"/>
    <w:rsid w:val="006316B2"/>
    <w:rsid w:val="00642CCB"/>
    <w:rsid w:val="00644586"/>
    <w:rsid w:val="00652A36"/>
    <w:rsid w:val="0065364E"/>
    <w:rsid w:val="006537B5"/>
    <w:rsid w:val="00661E2C"/>
    <w:rsid w:val="00667016"/>
    <w:rsid w:val="0068444E"/>
    <w:rsid w:val="00695808"/>
    <w:rsid w:val="006A5853"/>
    <w:rsid w:val="006A6982"/>
    <w:rsid w:val="006A737E"/>
    <w:rsid w:val="006B46FB"/>
    <w:rsid w:val="006B7B2F"/>
    <w:rsid w:val="006D0191"/>
    <w:rsid w:val="006E21FB"/>
    <w:rsid w:val="006E4465"/>
    <w:rsid w:val="006E5627"/>
    <w:rsid w:val="006E7773"/>
    <w:rsid w:val="006F6B99"/>
    <w:rsid w:val="006F7B09"/>
    <w:rsid w:val="00704829"/>
    <w:rsid w:val="007101FB"/>
    <w:rsid w:val="007206B7"/>
    <w:rsid w:val="0072522A"/>
    <w:rsid w:val="0073208D"/>
    <w:rsid w:val="0073742E"/>
    <w:rsid w:val="0073773F"/>
    <w:rsid w:val="00755C92"/>
    <w:rsid w:val="00762213"/>
    <w:rsid w:val="00763BA2"/>
    <w:rsid w:val="007656FE"/>
    <w:rsid w:val="007658A5"/>
    <w:rsid w:val="00792342"/>
    <w:rsid w:val="00793020"/>
    <w:rsid w:val="007977A8"/>
    <w:rsid w:val="007A73E5"/>
    <w:rsid w:val="007B512A"/>
    <w:rsid w:val="007C13F4"/>
    <w:rsid w:val="007C2097"/>
    <w:rsid w:val="007C28A7"/>
    <w:rsid w:val="007D6A07"/>
    <w:rsid w:val="007D6DB1"/>
    <w:rsid w:val="007D7566"/>
    <w:rsid w:val="007F0389"/>
    <w:rsid w:val="007F3701"/>
    <w:rsid w:val="007F7259"/>
    <w:rsid w:val="00800A71"/>
    <w:rsid w:val="00801700"/>
    <w:rsid w:val="00801CF0"/>
    <w:rsid w:val="008040A8"/>
    <w:rsid w:val="00824C2C"/>
    <w:rsid w:val="00825391"/>
    <w:rsid w:val="00825C07"/>
    <w:rsid w:val="008279FA"/>
    <w:rsid w:val="00846A67"/>
    <w:rsid w:val="0085441A"/>
    <w:rsid w:val="008626E7"/>
    <w:rsid w:val="00870EE7"/>
    <w:rsid w:val="0087510D"/>
    <w:rsid w:val="00880F55"/>
    <w:rsid w:val="00883A39"/>
    <w:rsid w:val="008863B9"/>
    <w:rsid w:val="0089088C"/>
    <w:rsid w:val="008A45A6"/>
    <w:rsid w:val="008B2743"/>
    <w:rsid w:val="008B66DD"/>
    <w:rsid w:val="008D4141"/>
    <w:rsid w:val="008E6B1F"/>
    <w:rsid w:val="008F686C"/>
    <w:rsid w:val="00900B0A"/>
    <w:rsid w:val="00901400"/>
    <w:rsid w:val="00904EBA"/>
    <w:rsid w:val="00907B05"/>
    <w:rsid w:val="0091261A"/>
    <w:rsid w:val="00913E0B"/>
    <w:rsid w:val="009148DE"/>
    <w:rsid w:val="00916386"/>
    <w:rsid w:val="009418D9"/>
    <w:rsid w:val="00941E30"/>
    <w:rsid w:val="00943B96"/>
    <w:rsid w:val="00946424"/>
    <w:rsid w:val="009478EE"/>
    <w:rsid w:val="0095139C"/>
    <w:rsid w:val="0095556A"/>
    <w:rsid w:val="00956250"/>
    <w:rsid w:val="00956A50"/>
    <w:rsid w:val="00957995"/>
    <w:rsid w:val="009633D4"/>
    <w:rsid w:val="00973015"/>
    <w:rsid w:val="009777D9"/>
    <w:rsid w:val="00986821"/>
    <w:rsid w:val="00991B88"/>
    <w:rsid w:val="00995183"/>
    <w:rsid w:val="009A07BF"/>
    <w:rsid w:val="009A4E0F"/>
    <w:rsid w:val="009A5255"/>
    <w:rsid w:val="009A5753"/>
    <w:rsid w:val="009A579D"/>
    <w:rsid w:val="009B0B50"/>
    <w:rsid w:val="009B5164"/>
    <w:rsid w:val="009C1018"/>
    <w:rsid w:val="009C22FE"/>
    <w:rsid w:val="009D476E"/>
    <w:rsid w:val="009D7147"/>
    <w:rsid w:val="009E24DE"/>
    <w:rsid w:val="009E3297"/>
    <w:rsid w:val="009F734F"/>
    <w:rsid w:val="009F7D81"/>
    <w:rsid w:val="00A00487"/>
    <w:rsid w:val="00A0746C"/>
    <w:rsid w:val="00A230E4"/>
    <w:rsid w:val="00A246B6"/>
    <w:rsid w:val="00A40634"/>
    <w:rsid w:val="00A47E70"/>
    <w:rsid w:val="00A50CF0"/>
    <w:rsid w:val="00A52F6F"/>
    <w:rsid w:val="00A57528"/>
    <w:rsid w:val="00A601CD"/>
    <w:rsid w:val="00A66C63"/>
    <w:rsid w:val="00A70BC7"/>
    <w:rsid w:val="00A72118"/>
    <w:rsid w:val="00A72665"/>
    <w:rsid w:val="00A7410A"/>
    <w:rsid w:val="00A7583C"/>
    <w:rsid w:val="00A7671C"/>
    <w:rsid w:val="00A81EA3"/>
    <w:rsid w:val="00A84550"/>
    <w:rsid w:val="00A90724"/>
    <w:rsid w:val="00A916D2"/>
    <w:rsid w:val="00AA0376"/>
    <w:rsid w:val="00AA2CBC"/>
    <w:rsid w:val="00AA49EB"/>
    <w:rsid w:val="00AB0D3A"/>
    <w:rsid w:val="00AB4631"/>
    <w:rsid w:val="00AB6981"/>
    <w:rsid w:val="00AC5820"/>
    <w:rsid w:val="00AD1CD8"/>
    <w:rsid w:val="00AD7555"/>
    <w:rsid w:val="00B05D84"/>
    <w:rsid w:val="00B10E9C"/>
    <w:rsid w:val="00B17EC1"/>
    <w:rsid w:val="00B258BB"/>
    <w:rsid w:val="00B3074E"/>
    <w:rsid w:val="00B51BA6"/>
    <w:rsid w:val="00B52828"/>
    <w:rsid w:val="00B5725C"/>
    <w:rsid w:val="00B67B97"/>
    <w:rsid w:val="00B7315D"/>
    <w:rsid w:val="00B75E77"/>
    <w:rsid w:val="00B76E16"/>
    <w:rsid w:val="00B817A3"/>
    <w:rsid w:val="00B84F41"/>
    <w:rsid w:val="00B918AC"/>
    <w:rsid w:val="00B91C30"/>
    <w:rsid w:val="00B9335B"/>
    <w:rsid w:val="00B968C8"/>
    <w:rsid w:val="00BA048E"/>
    <w:rsid w:val="00BA2CD7"/>
    <w:rsid w:val="00BA3EC5"/>
    <w:rsid w:val="00BA51D9"/>
    <w:rsid w:val="00BB1BF6"/>
    <w:rsid w:val="00BB5645"/>
    <w:rsid w:val="00BB5DFC"/>
    <w:rsid w:val="00BC40B1"/>
    <w:rsid w:val="00BD279D"/>
    <w:rsid w:val="00BD5479"/>
    <w:rsid w:val="00BD6BB8"/>
    <w:rsid w:val="00BE47A2"/>
    <w:rsid w:val="00BE4DD2"/>
    <w:rsid w:val="00BE706B"/>
    <w:rsid w:val="00BF1721"/>
    <w:rsid w:val="00BF53F2"/>
    <w:rsid w:val="00BF60DF"/>
    <w:rsid w:val="00C01A4C"/>
    <w:rsid w:val="00C07A7D"/>
    <w:rsid w:val="00C1082F"/>
    <w:rsid w:val="00C10D23"/>
    <w:rsid w:val="00C23C46"/>
    <w:rsid w:val="00C259BF"/>
    <w:rsid w:val="00C30A15"/>
    <w:rsid w:val="00C34763"/>
    <w:rsid w:val="00C4494A"/>
    <w:rsid w:val="00C47F3E"/>
    <w:rsid w:val="00C51E37"/>
    <w:rsid w:val="00C53AC6"/>
    <w:rsid w:val="00C56A9B"/>
    <w:rsid w:val="00C628B1"/>
    <w:rsid w:val="00C657A8"/>
    <w:rsid w:val="00C66BA2"/>
    <w:rsid w:val="00C72ED8"/>
    <w:rsid w:val="00C852CF"/>
    <w:rsid w:val="00C856F4"/>
    <w:rsid w:val="00C87A12"/>
    <w:rsid w:val="00C95985"/>
    <w:rsid w:val="00C9778B"/>
    <w:rsid w:val="00C979AE"/>
    <w:rsid w:val="00CA3559"/>
    <w:rsid w:val="00CB12BC"/>
    <w:rsid w:val="00CC1C39"/>
    <w:rsid w:val="00CC39F9"/>
    <w:rsid w:val="00CC4988"/>
    <w:rsid w:val="00CC5026"/>
    <w:rsid w:val="00CC63D6"/>
    <w:rsid w:val="00CC68D0"/>
    <w:rsid w:val="00CD057D"/>
    <w:rsid w:val="00CD2451"/>
    <w:rsid w:val="00CE0B19"/>
    <w:rsid w:val="00CE0BFA"/>
    <w:rsid w:val="00CE3B53"/>
    <w:rsid w:val="00CE5930"/>
    <w:rsid w:val="00CE7AF9"/>
    <w:rsid w:val="00CF1024"/>
    <w:rsid w:val="00CF2CFD"/>
    <w:rsid w:val="00CF39F2"/>
    <w:rsid w:val="00D00537"/>
    <w:rsid w:val="00D03582"/>
    <w:rsid w:val="00D03F9A"/>
    <w:rsid w:val="00D05437"/>
    <w:rsid w:val="00D06D51"/>
    <w:rsid w:val="00D17487"/>
    <w:rsid w:val="00D235D8"/>
    <w:rsid w:val="00D24991"/>
    <w:rsid w:val="00D25A5F"/>
    <w:rsid w:val="00D32B66"/>
    <w:rsid w:val="00D34E67"/>
    <w:rsid w:val="00D50255"/>
    <w:rsid w:val="00D52BD7"/>
    <w:rsid w:val="00D60EE8"/>
    <w:rsid w:val="00D63444"/>
    <w:rsid w:val="00D66520"/>
    <w:rsid w:val="00D720E3"/>
    <w:rsid w:val="00D7237E"/>
    <w:rsid w:val="00D7387B"/>
    <w:rsid w:val="00D86DC8"/>
    <w:rsid w:val="00DA0394"/>
    <w:rsid w:val="00DA356D"/>
    <w:rsid w:val="00DB3570"/>
    <w:rsid w:val="00DB611A"/>
    <w:rsid w:val="00DC0D26"/>
    <w:rsid w:val="00DD0F43"/>
    <w:rsid w:val="00DD11FD"/>
    <w:rsid w:val="00DD53E1"/>
    <w:rsid w:val="00DD7F13"/>
    <w:rsid w:val="00DE237C"/>
    <w:rsid w:val="00DE34CF"/>
    <w:rsid w:val="00DE477E"/>
    <w:rsid w:val="00DE67FB"/>
    <w:rsid w:val="00DF0FB2"/>
    <w:rsid w:val="00DF343E"/>
    <w:rsid w:val="00DF69F6"/>
    <w:rsid w:val="00E13F3D"/>
    <w:rsid w:val="00E14D7D"/>
    <w:rsid w:val="00E1748E"/>
    <w:rsid w:val="00E20322"/>
    <w:rsid w:val="00E2067E"/>
    <w:rsid w:val="00E32E48"/>
    <w:rsid w:val="00E34898"/>
    <w:rsid w:val="00E37029"/>
    <w:rsid w:val="00E541FB"/>
    <w:rsid w:val="00E716C1"/>
    <w:rsid w:val="00E717C5"/>
    <w:rsid w:val="00E777D7"/>
    <w:rsid w:val="00E77B87"/>
    <w:rsid w:val="00E814FE"/>
    <w:rsid w:val="00E83DFE"/>
    <w:rsid w:val="00E8742B"/>
    <w:rsid w:val="00E9504A"/>
    <w:rsid w:val="00EA6BD9"/>
    <w:rsid w:val="00EA7E97"/>
    <w:rsid w:val="00EB09B7"/>
    <w:rsid w:val="00EB0DD2"/>
    <w:rsid w:val="00EB40F5"/>
    <w:rsid w:val="00EC34D8"/>
    <w:rsid w:val="00EC51B2"/>
    <w:rsid w:val="00ED1841"/>
    <w:rsid w:val="00EE16C4"/>
    <w:rsid w:val="00EE7D7C"/>
    <w:rsid w:val="00EF2028"/>
    <w:rsid w:val="00F0098D"/>
    <w:rsid w:val="00F11469"/>
    <w:rsid w:val="00F173A4"/>
    <w:rsid w:val="00F25D98"/>
    <w:rsid w:val="00F300FB"/>
    <w:rsid w:val="00F510C9"/>
    <w:rsid w:val="00F637A3"/>
    <w:rsid w:val="00F65E51"/>
    <w:rsid w:val="00F66E2E"/>
    <w:rsid w:val="00F73479"/>
    <w:rsid w:val="00F75DFD"/>
    <w:rsid w:val="00F76F15"/>
    <w:rsid w:val="00F770AB"/>
    <w:rsid w:val="00F83E9A"/>
    <w:rsid w:val="00F95DCB"/>
    <w:rsid w:val="00FA1F4E"/>
    <w:rsid w:val="00FA2C28"/>
    <w:rsid w:val="00FA485A"/>
    <w:rsid w:val="00FB4454"/>
    <w:rsid w:val="00FB598F"/>
    <w:rsid w:val="00FB6386"/>
    <w:rsid w:val="00FC3E53"/>
    <w:rsid w:val="00FC75B0"/>
    <w:rsid w:val="00FD22E5"/>
    <w:rsid w:val="00FD44EF"/>
    <w:rsid w:val="00FF41D4"/>
    <w:rsid w:val="00FF5019"/>
    <w:rsid w:val="00FF50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A71330A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A5255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aliases w:val="H1,Huvudrubrik,app heading 1,l1,h1,h11,h12,h13,h14,h15,h16,NMP Heading 1,heading 1,h17,h111,h121,h131,h141,h151,h161,h18,h112,h122,h132,h142,h152,h162,h19,h113,h123,h133,h143,h153,h163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ead2A,2,H2,h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0H,h3,no break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0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4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1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af1">
    <w:name w:val="Emphasis"/>
    <w:qFormat/>
    <w:rsid w:val="00446488"/>
    <w:rPr>
      <w:i/>
      <w:iCs/>
    </w:rPr>
  </w:style>
  <w:style w:type="paragraph" w:styleId="af2">
    <w:name w:val="Title"/>
    <w:basedOn w:val="a"/>
    <w:next w:val="a"/>
    <w:link w:val="af3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3">
    <w:name w:val="标题 字符"/>
    <w:link w:val="af2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sid w:val="00461F12"/>
    <w:rPr>
      <w:rFonts w:ascii="Arial" w:hAnsi="Arial"/>
      <w:lang w:eastAsia="en-US"/>
    </w:rPr>
  </w:style>
  <w:style w:type="paragraph" w:styleId="af4">
    <w:name w:val="List Paragraph"/>
    <w:basedOn w:val="a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20">
    <w:name w:val="标题 2 字符"/>
    <w:aliases w:val="Head2A 字符,2 字符,H2 字符,h2 字符"/>
    <w:link w:val="2"/>
    <w:rsid w:val="00E77B87"/>
    <w:rPr>
      <w:rFonts w:ascii="Arial" w:hAnsi="Arial"/>
      <w:sz w:val="32"/>
      <w:lang w:val="en-GB" w:eastAsia="en-US"/>
    </w:rPr>
  </w:style>
  <w:style w:type="character" w:styleId="af5">
    <w:name w:val="Strong"/>
    <w:uiPriority w:val="22"/>
    <w:qFormat/>
    <w:rsid w:val="00B76E16"/>
    <w:rPr>
      <w:b/>
      <w:bCs/>
    </w:rPr>
  </w:style>
  <w:style w:type="character" w:customStyle="1" w:styleId="PlaceholderClassification">
    <w:name w:val="Placeholder Classification"/>
    <w:basedOn w:val="a0"/>
    <w:uiPriority w:val="99"/>
    <w:unhideWhenUsed/>
    <w:rsid w:val="00BE706B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a0"/>
    <w:uiPriority w:val="99"/>
    <w:qFormat/>
    <w:rsid w:val="00BE706B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af6">
    <w:name w:val="Placeholder Text"/>
    <w:basedOn w:val="a0"/>
    <w:uiPriority w:val="99"/>
    <w:unhideWhenUsed/>
    <w:rsid w:val="00BE706B"/>
    <w:rPr>
      <w:vanish/>
      <w:color w:val="AEB5BB"/>
    </w:rPr>
  </w:style>
  <w:style w:type="paragraph" w:styleId="af7">
    <w:name w:val="No Spacing"/>
    <w:basedOn w:val="a"/>
    <w:link w:val="af8"/>
    <w:uiPriority w:val="1"/>
    <w:qFormat/>
    <w:rsid w:val="00BE706B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af8">
    <w:name w:val="无间隔 字符"/>
    <w:basedOn w:val="a0"/>
    <w:link w:val="af7"/>
    <w:uiPriority w:val="1"/>
    <w:rsid w:val="00BE706B"/>
    <w:rPr>
      <w:rFonts w:asciiTheme="minorHAnsi" w:eastAsiaTheme="minorEastAsia" w:hAnsiTheme="minorHAnsi" w:cstheme="minorBidi"/>
      <w:lang w:val="en-US" w:eastAsia="zh-CN"/>
    </w:rPr>
  </w:style>
  <w:style w:type="character" w:customStyle="1" w:styleId="10">
    <w:name w:val="标题 1 字符"/>
    <w:aliases w:val="H1 字符,Huvudrubrik 字符,app heading 1 字符,l1 字符,h1 字符,h11 字符,h12 字符,h13 字符,h14 字符,h15 字符,h16 字符,NMP Heading 1 字符,heading 1 字符,h17 字符,h111 字符,h121 字符,h131 字符,h141 字符,h151 字符,h161 字符,h18 字符,h112 字符,h122 字符,h132 字符,h142 字符,h152 字符,h162 字符,h19 字符"/>
    <w:basedOn w:val="a0"/>
    <w:link w:val="1"/>
    <w:rsid w:val="003A5884"/>
    <w:rPr>
      <w:rFonts w:ascii="Arial" w:hAnsi="Arial"/>
      <w:sz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6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5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yperlink" Target="mailto:Parikshit.bhise@rohde-schwarz.com" TargetMode="Externa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F6C3FF-B5EE-4C3A-8BF3-A6C8D4561E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18</Pages>
  <Words>5432</Words>
  <Characters>30965</Characters>
  <Application>Microsoft Office Word</Application>
  <DocSecurity>0</DocSecurity>
  <Lines>258</Lines>
  <Paragraphs>72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36325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Xin</cp:lastModifiedBy>
  <cp:revision>3</cp:revision>
  <cp:lastPrinted>1900-01-01T00:00:00Z</cp:lastPrinted>
  <dcterms:created xsi:type="dcterms:W3CDTF">2022-09-30T06:45:00Z</dcterms:created>
  <dcterms:modified xsi:type="dcterms:W3CDTF">2022-10-13T08:43:00Z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2022-06-16T17:56:20Z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1d27dca3-866a-46e1-968b-911d0e0f18c8</vt:lpwstr>
  </property>
  <property fmtid="{D5CDD505-2E9C-101B-9397-08002B2CF9AE}" pid="27" name="MSIP_Label_9764cdcd-3664-4d05-9615-7cbf65a4f0a8_ContentBits">
    <vt:lpwstr>0</vt:lpwstr>
  </property>
</Properties>
</file>