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7EB5608D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 w:rsidR="00DC4393">
          <w:rPr>
            <w:b/>
            <w:i/>
            <w:noProof/>
            <w:sz w:val="28"/>
          </w:rPr>
          <w:t>R5s22</w:t>
        </w:r>
        <w:r w:rsidR="00B91AA7">
          <w:rPr>
            <w:b/>
            <w:i/>
            <w:noProof/>
            <w:sz w:val="28"/>
          </w:rPr>
          <w:t>1</w:t>
        </w:r>
        <w:r w:rsidR="0026190E">
          <w:rPr>
            <w:b/>
            <w:i/>
            <w:noProof/>
            <w:sz w:val="28"/>
          </w:rPr>
          <w:t>1</w:t>
        </w:r>
        <w:r w:rsidR="00800AA3">
          <w:rPr>
            <w:b/>
            <w:i/>
            <w:noProof/>
            <w:sz w:val="28"/>
          </w:rPr>
          <w:t>24</w:t>
        </w:r>
      </w:fldSimple>
    </w:p>
    <w:p w14:paraId="210A5493" w14:textId="77777777" w:rsidR="00745C21" w:rsidRDefault="00000000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79152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7489A">
                <w:rPr>
                  <w:b/>
                  <w:noProof/>
                  <w:sz w:val="28"/>
                </w:rPr>
                <w:t>38.523-</w:t>
              </w:r>
              <w:r w:rsidR="00DA11E9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0C5049" w:rsidR="0095746E" w:rsidRPr="00410371" w:rsidRDefault="00A16706" w:rsidP="00DC187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435C73">
              <w:rPr>
                <w:b/>
                <w:noProof/>
                <w:sz w:val="28"/>
              </w:rPr>
              <w:t>7</w:t>
            </w:r>
            <w:r w:rsidR="00B539EF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4BA3EF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1B237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519AAD" w:rsidR="001E41F3" w:rsidRDefault="00E57EAB" w:rsidP="00B7489A">
            <w:pPr>
              <w:pStyle w:val="CRCoverPage"/>
              <w:spacing w:after="0"/>
              <w:rPr>
                <w:noProof/>
              </w:rPr>
            </w:pPr>
            <w:r w:rsidRPr="00E57EAB">
              <w:t>Correction for EN-DC RRC measurement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0D32E6" w:rsidR="001E41F3" w:rsidRDefault="008C5234" w:rsidP="003C7E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TEI15_Test, </w:t>
            </w:r>
            <w:r w:rsidR="001B2373" w:rsidRPr="001B2373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C9000A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435C73">
              <w:rPr>
                <w:noProof/>
              </w:rPr>
              <w:t>09-</w:t>
            </w:r>
            <w:r w:rsidR="008C5234">
              <w:rPr>
                <w:noProof/>
              </w:rPr>
              <w:t>2</w:t>
            </w:r>
            <w:r w:rsidR="005F2F85">
              <w:rPr>
                <w:noProof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27D9D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7489A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51D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653DD2" w14:textId="77777777" w:rsidR="00470DDD" w:rsidRDefault="00470DDD" w:rsidP="00470D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According e.g. table Table 8.2.5.1.2.3.3-2, measResultFreqList should be “not checked”. Current implementation uses the default value “{cr_MeasResultFreqFailNR} ifpresent” which has expected values of “rsrpResult_r15” and “rsrqResult_r15” set to “0”.</w:t>
            </w:r>
          </w:p>
          <w:p w14:paraId="3C0196A1" w14:textId="77777777" w:rsidR="00470DDD" w:rsidRDefault="00470DDD" w:rsidP="00470DDD">
            <w:pPr>
              <w:pStyle w:val="CRCoverPage"/>
              <w:spacing w:after="0"/>
              <w:rPr>
                <w:noProof/>
              </w:rPr>
            </w:pPr>
          </w:p>
          <w:p w14:paraId="23FC6359" w14:textId="77777777" w:rsidR="00470DDD" w:rsidRDefault="00470DDD" w:rsidP="00470D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Pass “*” to cr_FailureReportSCG_NR_r15 for p_MeasResultFreqFail</w:t>
            </w:r>
          </w:p>
          <w:p w14:paraId="708AA7DE" w14:textId="03B3DCF9" w:rsidR="00A251D1" w:rsidRDefault="00A251D1" w:rsidP="00470DDD">
            <w:pPr>
              <w:pStyle w:val="CRCoverPage"/>
              <w:spacing w:after="0"/>
              <w:rPr>
                <w:noProof/>
              </w:rPr>
            </w:pPr>
          </w:p>
        </w:tc>
      </w:tr>
      <w:tr w:rsidR="00A251D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251D1" w:rsidRDefault="00A251D1" w:rsidP="00A25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07AEEC8C" w:rsidR="00A251D1" w:rsidRDefault="00A251D1" w:rsidP="00A25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51D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A2D5D4" w14:textId="77777777" w:rsidR="00470DDD" w:rsidRDefault="00470DDD" w:rsidP="00470D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Pass “*” to cr_FailureReportSCG_NR_r15 for p_MeasResultFreqFail</w:t>
            </w:r>
          </w:p>
          <w:p w14:paraId="31C656EC" w14:textId="305E8726" w:rsidR="00A251D1" w:rsidRPr="0035396C" w:rsidRDefault="00A251D1" w:rsidP="000C4878">
            <w:pPr>
              <w:pStyle w:val="CRCoverPage"/>
              <w:spacing w:after="0"/>
              <w:rPr>
                <w:noProof/>
              </w:rPr>
            </w:pPr>
          </w:p>
        </w:tc>
      </w:tr>
      <w:tr w:rsidR="00A251D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251D1" w:rsidRDefault="00A251D1" w:rsidP="00A25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251D1" w:rsidRDefault="00A251D1" w:rsidP="00A25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51D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ABAB3B" w:rsidR="00A251D1" w:rsidRPr="00BD4675" w:rsidRDefault="00470DDD" w:rsidP="00A251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can fail these test cases</w:t>
            </w:r>
          </w:p>
        </w:tc>
      </w:tr>
      <w:tr w:rsidR="00A251D1" w14:paraId="034AF533" w14:textId="77777777" w:rsidTr="00547111">
        <w:tc>
          <w:tcPr>
            <w:tcW w:w="2694" w:type="dxa"/>
            <w:gridSpan w:val="2"/>
          </w:tcPr>
          <w:p w14:paraId="39D9EB5B" w14:textId="77777777" w:rsidR="00A251D1" w:rsidRDefault="00A251D1" w:rsidP="00A25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251D1" w:rsidRDefault="00A251D1" w:rsidP="00A25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51D1" w14:paraId="6A17D7AC" w14:textId="77777777" w:rsidTr="00435C73">
        <w:trPr>
          <w:trHeight w:val="84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5C957C" w:rsidR="00A251D1" w:rsidRDefault="00FC1023" w:rsidP="00A251D1">
            <w:pPr>
              <w:pStyle w:val="CRCoverPage"/>
              <w:spacing w:after="0"/>
              <w:rPr>
                <w:noProof/>
              </w:rPr>
            </w:pPr>
            <w:r w:rsidRPr="002D3DB6">
              <w:t>8.2.5.1.1</w:t>
            </w:r>
            <w:r>
              <w:t>.ENDC</w:t>
            </w:r>
            <w:r w:rsidRPr="002D3DB6">
              <w:t>, 8.2.5.2.1</w:t>
            </w:r>
            <w:r>
              <w:t>.ENDC</w:t>
            </w:r>
            <w:r w:rsidRPr="002D3DB6">
              <w:t>, 8.2.5.3.1</w:t>
            </w:r>
            <w:r>
              <w:t>.ENDC</w:t>
            </w:r>
            <w:r w:rsidRPr="002D3DB6">
              <w:t>, 8.2.5.4.1</w:t>
            </w:r>
            <w:r>
              <w:t>.ENDC</w:t>
            </w:r>
          </w:p>
        </w:tc>
      </w:tr>
      <w:tr w:rsidR="00A251D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251D1" w:rsidRDefault="00A251D1" w:rsidP="00A25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251D1" w:rsidRDefault="00A251D1" w:rsidP="00A25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51D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251D1" w:rsidRDefault="00A251D1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251D1" w:rsidRDefault="00A251D1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251D1" w:rsidRDefault="00A251D1" w:rsidP="00A251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251D1" w:rsidRDefault="00A251D1" w:rsidP="00A251D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51D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251D1" w:rsidRDefault="00A251D1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A251D1" w:rsidRDefault="00A251D1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251D1" w:rsidRDefault="00A251D1" w:rsidP="00A251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251D1" w:rsidRDefault="00A251D1" w:rsidP="00A251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51D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251D1" w:rsidRDefault="00A251D1" w:rsidP="00A251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BB392FA" w:rsidR="00A251D1" w:rsidRDefault="00A251D1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86568F" w:rsidR="00A251D1" w:rsidRDefault="00435C73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251D1" w:rsidRDefault="00A251D1" w:rsidP="00A251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F09FFEA" w:rsidR="00A251D1" w:rsidRDefault="00A251D1" w:rsidP="00A251D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51D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251D1" w:rsidRDefault="00A251D1" w:rsidP="00A251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251D1" w:rsidRDefault="00A251D1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A251D1" w:rsidRDefault="00A251D1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251D1" w:rsidRDefault="00A251D1" w:rsidP="00A251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251D1" w:rsidRDefault="00A251D1" w:rsidP="00A251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51D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251D1" w:rsidRDefault="00A251D1" w:rsidP="00A251D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251D1" w:rsidRDefault="00A251D1" w:rsidP="00A251D1">
            <w:pPr>
              <w:pStyle w:val="CRCoverPage"/>
              <w:spacing w:after="0"/>
              <w:rPr>
                <w:noProof/>
              </w:rPr>
            </w:pPr>
          </w:p>
        </w:tc>
      </w:tr>
      <w:tr w:rsidR="00A251D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251D1" w:rsidRDefault="00A251D1" w:rsidP="00A251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251D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251D1" w:rsidRPr="008863B9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251D1" w:rsidRPr="008863B9" w:rsidRDefault="00A251D1" w:rsidP="00A251D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251D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251D1" w:rsidRDefault="00A251D1" w:rsidP="00A251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14151067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3F26FE14" w14:textId="37219DFF" w:rsidR="005C75A6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C75A6" w:rsidRPr="004E1411">
        <w:rPr>
          <w:rFonts w:cs="Arial"/>
          <w:iCs/>
        </w:rPr>
        <w:t>Table of Contents</w:t>
      </w:r>
      <w:r w:rsidR="005C75A6">
        <w:tab/>
      </w:r>
      <w:r w:rsidR="005C75A6">
        <w:fldChar w:fldCharType="begin"/>
      </w:r>
      <w:r w:rsidR="005C75A6">
        <w:instrText xml:space="preserve"> PAGEREF _Toc114151067 \h </w:instrText>
      </w:r>
      <w:r w:rsidR="005C75A6">
        <w:fldChar w:fldCharType="separate"/>
      </w:r>
      <w:r w:rsidR="005C75A6">
        <w:t>2</w:t>
      </w:r>
      <w:r w:rsidR="005C75A6">
        <w:fldChar w:fldCharType="end"/>
      </w:r>
    </w:p>
    <w:p w14:paraId="55EE2CBE" w14:textId="3187EB63" w:rsidR="005C75A6" w:rsidRDefault="005C75A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E1411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E1411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_Toc114151068 \h </w:instrText>
      </w:r>
      <w:r>
        <w:fldChar w:fldCharType="separate"/>
      </w:r>
      <w:r>
        <w:t>3</w:t>
      </w:r>
      <w:r>
        <w:fldChar w:fldCharType="end"/>
      </w:r>
    </w:p>
    <w:p w14:paraId="2D3748F2" w14:textId="69AFF83A" w:rsidR="005C75A6" w:rsidRDefault="005C75A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E1411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E1411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_Toc114151069 \h </w:instrText>
      </w:r>
      <w:r>
        <w:fldChar w:fldCharType="separate"/>
      </w:r>
      <w:r>
        <w:t>3</w:t>
      </w:r>
      <w:r>
        <w:fldChar w:fldCharType="end"/>
      </w:r>
    </w:p>
    <w:p w14:paraId="3CF6302D" w14:textId="29E909E7" w:rsidR="005C75A6" w:rsidRDefault="005C75A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4E1411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4E1411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_Toc114151070 \h </w:instrText>
      </w:r>
      <w:r>
        <w:fldChar w:fldCharType="separate"/>
      </w:r>
      <w:r>
        <w:t>4</w:t>
      </w:r>
      <w:r>
        <w:fldChar w:fldCharType="end"/>
      </w:r>
    </w:p>
    <w:p w14:paraId="325A0C2F" w14:textId="4BA2F408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14151068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33F0FAB1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iwd-TTCN3-B2020-09_D</w:t>
      </w:r>
      <w:r w:rsidR="000B3A22">
        <w:rPr>
          <w:rFonts w:cs="Arial"/>
          <w:lang w:eastAsia="ja-JP"/>
        </w:rPr>
        <w:t>2</w:t>
      </w:r>
      <w:r w:rsidR="0093083B">
        <w:rPr>
          <w:rFonts w:cs="Arial"/>
          <w:lang w:eastAsia="ja-JP"/>
        </w:rPr>
        <w:t>2</w:t>
      </w:r>
      <w:r w:rsidR="00B7489A" w:rsidRPr="009E780A">
        <w:rPr>
          <w:rFonts w:cs="Arial"/>
          <w:lang w:eastAsia="ja-JP"/>
        </w:rPr>
        <w:t>wk</w:t>
      </w:r>
      <w:r w:rsidR="00EA7C4F">
        <w:rPr>
          <w:rFonts w:cs="Arial"/>
          <w:lang w:eastAsia="ja-JP"/>
        </w:rPr>
        <w:t>37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24574307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14151069"/>
      <w:r w:rsidRPr="00854C55">
        <w:rPr>
          <w:b/>
        </w:rPr>
        <w:t>Corrections required</w:t>
      </w:r>
      <w:bookmarkEnd w:id="4"/>
      <w:bookmarkEnd w:id="5"/>
      <w:bookmarkEnd w:id="6"/>
    </w:p>
    <w:p w14:paraId="087A7D4A" w14:textId="77777777" w:rsidR="008E6D23" w:rsidRDefault="008E6D23" w:rsidP="008E6D23">
      <w:pPr>
        <w:pStyle w:val="Heading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eastAsia="SimSun" w:cs="Arial"/>
          <w:color w:val="000000"/>
          <w:lang w:val="en-US" w:eastAsia="zh-CN"/>
        </w:rPr>
      </w:pPr>
      <w:bookmarkStart w:id="7" w:name="_Toc114566331"/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 w:hint="eastAsia"/>
          <w:color w:val="000000"/>
          <w:lang w:val="en-US" w:eastAsia="zh-CN"/>
        </w:rPr>
        <w:t>1</w:t>
      </w:r>
      <w:bookmarkEnd w:id="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8E6D23" w14:paraId="5FD5EF11" w14:textId="77777777" w:rsidTr="00E643E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5239F" w14:textId="77777777" w:rsidR="008E6D23" w:rsidRDefault="008E6D23" w:rsidP="00E643E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47D40" w14:textId="4C19BB07" w:rsidR="008E6D23" w:rsidRPr="00B65B1E" w:rsidRDefault="00606706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 xml:space="preserve">e.g. </w:t>
            </w:r>
            <w:r w:rsidR="008221B7" w:rsidRPr="004B0794">
              <w:rPr>
                <w:rFonts w:ascii="Arial" w:hAnsi="Arial" w:cs="Arial"/>
                <w:lang w:val="en-US" w:eastAsia="en-GB"/>
              </w:rPr>
              <w:t>fl_TC_8_2_5_1_1_ENDC_EUTRA_TestBody</w:t>
            </w:r>
            <w:r w:rsidR="008221B7">
              <w:rPr>
                <w:rFonts w:ascii="Arial" w:hAnsi="Arial" w:cs="Arial"/>
                <w:lang w:val="en-US" w:eastAsia="en-GB"/>
              </w:rPr>
              <w:t>()</w:t>
            </w:r>
          </w:p>
        </w:tc>
      </w:tr>
      <w:tr w:rsidR="008E6D23" w14:paraId="38292ED3" w14:textId="77777777" w:rsidTr="00E643E0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51D1" w14:textId="77777777" w:rsidR="008E6D23" w:rsidRDefault="008E6D23" w:rsidP="00E643E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B6C64" w14:textId="39F282DF" w:rsidR="00E9331E" w:rsidRPr="008D31B6" w:rsidRDefault="00B128A7" w:rsidP="00E9331E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According </w:t>
            </w:r>
            <w:r w:rsidR="00606706">
              <w:rPr>
                <w:rFonts w:ascii="Arial" w:hAnsi="Arial" w:cs="Arial"/>
                <w:lang w:eastAsia="zh-CN"/>
              </w:rPr>
              <w:t xml:space="preserve">e.g. table </w:t>
            </w:r>
            <w:proofErr w:type="spellStart"/>
            <w:r w:rsidR="00606706" w:rsidRPr="00606706">
              <w:rPr>
                <w:rFonts w:ascii="Arial" w:hAnsi="Arial" w:cs="Arial"/>
                <w:lang w:eastAsia="zh-CN"/>
              </w:rPr>
              <w:t>Table</w:t>
            </w:r>
            <w:proofErr w:type="spellEnd"/>
            <w:r w:rsidR="00606706" w:rsidRPr="00606706">
              <w:rPr>
                <w:rFonts w:ascii="Arial" w:hAnsi="Arial" w:cs="Arial"/>
                <w:lang w:eastAsia="zh-CN"/>
              </w:rPr>
              <w:t xml:space="preserve"> 8.2.5.1.2.3.3-2</w:t>
            </w:r>
            <w:r w:rsidR="00606706">
              <w:rPr>
                <w:rFonts w:ascii="Arial" w:hAnsi="Arial" w:cs="Arial"/>
                <w:lang w:eastAsia="zh-CN"/>
              </w:rPr>
              <w:t xml:space="preserve">, </w:t>
            </w:r>
            <w:proofErr w:type="spellStart"/>
            <w:r w:rsidR="000E4C8D" w:rsidRPr="000E4C8D">
              <w:rPr>
                <w:rFonts w:ascii="Arial" w:hAnsi="Arial" w:cs="Arial"/>
                <w:lang w:eastAsia="zh-CN"/>
              </w:rPr>
              <w:t>measResultFreqList</w:t>
            </w:r>
            <w:proofErr w:type="spellEnd"/>
            <w:r w:rsidR="000E4C8D">
              <w:rPr>
                <w:rFonts w:ascii="Arial" w:hAnsi="Arial" w:cs="Arial"/>
                <w:lang w:eastAsia="zh-CN"/>
              </w:rPr>
              <w:t xml:space="preserve"> should be </w:t>
            </w:r>
            <w:r w:rsidR="000E4C8D">
              <w:rPr>
                <w:rFonts w:ascii="Arial" w:hAnsi="Arial" w:cs="Arial"/>
                <w:lang w:val="en-US" w:eastAsia="zh-CN"/>
              </w:rPr>
              <w:t xml:space="preserve">“not checked”. Current implementation uses the default value </w:t>
            </w:r>
            <w:r w:rsidR="006C157D">
              <w:rPr>
                <w:rFonts w:ascii="Arial" w:hAnsi="Arial" w:cs="Arial"/>
                <w:lang w:val="en-US" w:eastAsia="zh-CN"/>
              </w:rPr>
              <w:t>“</w:t>
            </w:r>
            <w:r w:rsidR="006C157D" w:rsidRPr="006C157D">
              <w:rPr>
                <w:rFonts w:ascii="Arial" w:hAnsi="Arial" w:cs="Arial"/>
                <w:lang w:val="en-US" w:eastAsia="zh-CN"/>
              </w:rPr>
              <w:t>{</w:t>
            </w:r>
            <w:proofErr w:type="spellStart"/>
            <w:r w:rsidR="006C157D" w:rsidRPr="006C157D">
              <w:rPr>
                <w:rFonts w:ascii="Arial" w:hAnsi="Arial" w:cs="Arial"/>
                <w:lang w:val="en-US" w:eastAsia="zh-CN"/>
              </w:rPr>
              <w:t>cr_MeasResultFreqFailNR</w:t>
            </w:r>
            <w:proofErr w:type="spellEnd"/>
            <w:r w:rsidR="006C157D" w:rsidRPr="006C157D">
              <w:rPr>
                <w:rFonts w:ascii="Arial" w:hAnsi="Arial" w:cs="Arial"/>
                <w:lang w:val="en-US" w:eastAsia="zh-CN"/>
              </w:rPr>
              <w:t xml:space="preserve">} </w:t>
            </w:r>
            <w:proofErr w:type="spellStart"/>
            <w:r w:rsidR="006C157D" w:rsidRPr="006C157D">
              <w:rPr>
                <w:rFonts w:ascii="Arial" w:hAnsi="Arial" w:cs="Arial"/>
                <w:lang w:val="en-US" w:eastAsia="zh-CN"/>
              </w:rPr>
              <w:t>ifpresent</w:t>
            </w:r>
            <w:proofErr w:type="spellEnd"/>
            <w:r w:rsidR="006C157D">
              <w:rPr>
                <w:rFonts w:ascii="Arial" w:hAnsi="Arial" w:cs="Arial"/>
                <w:lang w:val="en-US" w:eastAsia="zh-CN"/>
              </w:rPr>
              <w:t xml:space="preserve">” which </w:t>
            </w:r>
            <w:r w:rsidR="000D4A62">
              <w:rPr>
                <w:rFonts w:ascii="Arial" w:hAnsi="Arial" w:cs="Arial"/>
                <w:lang w:val="en-US" w:eastAsia="zh-CN"/>
              </w:rPr>
              <w:t xml:space="preserve">has </w:t>
            </w:r>
            <w:r w:rsidR="00E9331E">
              <w:rPr>
                <w:rFonts w:ascii="Arial" w:hAnsi="Arial" w:cs="Arial"/>
                <w:lang w:val="en-US" w:eastAsia="zh-CN"/>
              </w:rPr>
              <w:t xml:space="preserve">expected values of </w:t>
            </w:r>
            <w:r w:rsidR="000D4A62">
              <w:rPr>
                <w:rFonts w:ascii="Arial" w:hAnsi="Arial" w:cs="Arial"/>
                <w:lang w:val="en-US" w:eastAsia="zh-CN"/>
              </w:rPr>
              <w:t>“</w:t>
            </w:r>
            <w:r w:rsidR="000D4A62" w:rsidRPr="000D4A62">
              <w:rPr>
                <w:rFonts w:ascii="Arial" w:hAnsi="Arial" w:cs="Arial"/>
                <w:lang w:val="en-US" w:eastAsia="zh-CN"/>
              </w:rPr>
              <w:t>rsrpResult_r15</w:t>
            </w:r>
            <w:r w:rsidR="000D4A62">
              <w:rPr>
                <w:rFonts w:ascii="Arial" w:hAnsi="Arial" w:cs="Arial"/>
                <w:lang w:val="en-US" w:eastAsia="zh-CN"/>
              </w:rPr>
              <w:t>” and “</w:t>
            </w:r>
            <w:r w:rsidR="00E9331E" w:rsidRPr="00E9331E">
              <w:rPr>
                <w:rFonts w:ascii="Arial" w:hAnsi="Arial" w:cs="Arial"/>
                <w:lang w:val="en-US" w:eastAsia="zh-CN"/>
              </w:rPr>
              <w:t>rsrqResult_r15</w:t>
            </w:r>
            <w:r w:rsidR="00E9331E">
              <w:rPr>
                <w:rFonts w:ascii="Arial" w:hAnsi="Arial" w:cs="Arial"/>
                <w:lang w:val="en-US" w:eastAsia="zh-CN"/>
              </w:rPr>
              <w:t>” set to “0”.</w:t>
            </w:r>
          </w:p>
          <w:p w14:paraId="3DEC9552" w14:textId="444823AE" w:rsidR="008E6D23" w:rsidRPr="008D31B6" w:rsidRDefault="008E6D23" w:rsidP="00E643E0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</w:p>
        </w:tc>
      </w:tr>
      <w:tr w:rsidR="008E6D23" w14:paraId="098D2FBE" w14:textId="77777777" w:rsidTr="00E643E0">
        <w:trPr>
          <w:trHeight w:val="66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62BCC" w14:textId="77777777" w:rsidR="008E6D23" w:rsidRDefault="008E6D23" w:rsidP="00E643E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7C1" w14:textId="77777777" w:rsidR="008E6D23" w:rsidRDefault="00E9331E" w:rsidP="00E643E0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 xml:space="preserve">Pass “*” to </w:t>
            </w:r>
            <w:r w:rsidR="00470DDD" w:rsidRPr="00470DDD">
              <w:rPr>
                <w:noProof/>
              </w:rPr>
              <w:t>cr_FailureReportSCG_NR_r15</w:t>
            </w:r>
            <w:r w:rsidR="00470DDD">
              <w:rPr>
                <w:noProof/>
              </w:rPr>
              <w:t xml:space="preserve"> for </w:t>
            </w:r>
            <w:r w:rsidR="00470DDD" w:rsidRPr="00470DDD">
              <w:rPr>
                <w:noProof/>
              </w:rPr>
              <w:t>p_MeasResultFreqFail</w:t>
            </w:r>
          </w:p>
          <w:p w14:paraId="67EB4189" w14:textId="77777777" w:rsidR="00470DDD" w:rsidRDefault="00470DDD" w:rsidP="00E643E0">
            <w:pPr>
              <w:pStyle w:val="CRCoverPage"/>
              <w:spacing w:after="0" w:line="259" w:lineRule="auto"/>
              <w:rPr>
                <w:noProof/>
              </w:rPr>
            </w:pPr>
          </w:p>
          <w:p w14:paraId="64FAEE19" w14:textId="1C3BE475" w:rsidR="00470DDD" w:rsidRPr="0066224B" w:rsidRDefault="00470DDD" w:rsidP="00E643E0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 w:rsidRPr="00470DDD">
              <w:rPr>
                <w:b/>
                <w:bCs/>
                <w:noProof/>
              </w:rPr>
              <w:t>Note</w:t>
            </w:r>
            <w:r>
              <w:rPr>
                <w:noProof/>
              </w:rPr>
              <w:t xml:space="preserve"> : Same correction needed for </w:t>
            </w:r>
            <w:r w:rsidRPr="00470DDD">
              <w:rPr>
                <w:noProof/>
              </w:rPr>
              <w:t>8.2.5.2.1.ENDC, 8.2.5.3.1.ENDC, 8.2.5.4.1.ENDC</w:t>
            </w:r>
          </w:p>
        </w:tc>
      </w:tr>
      <w:tr w:rsidR="008E6D23" w14:paraId="3AAC1F06" w14:textId="77777777" w:rsidTr="00E643E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D4CC4" w14:textId="77777777" w:rsidR="008E6D23" w:rsidRDefault="008E6D23" w:rsidP="00E643E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6AC47" w14:textId="77777777" w:rsidR="008E6D23" w:rsidRDefault="008E6D23" w:rsidP="00E643E0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CA4F42">
              <w:t>EUTRA_RRC_Templates.ttcn</w:t>
            </w:r>
            <w:proofErr w:type="spellEnd"/>
          </w:p>
        </w:tc>
      </w:tr>
      <w:tr w:rsidR="008E6D23" w14:paraId="1CD600F2" w14:textId="77777777" w:rsidTr="00E643E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EECFD" w14:textId="77777777" w:rsidR="008E6D23" w:rsidRDefault="008E6D23" w:rsidP="00E643E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7D5EB" w14:textId="77777777" w:rsidR="00B35E8B" w:rsidRDefault="001037DE" w:rsidP="00B35E8B">
            <w:pPr>
              <w:rPr>
                <w:rFonts w:ascii="Arial" w:hAnsi="Arial"/>
                <w:highlight w:val="cyan"/>
                <w:lang w:eastAsia="zh-CN"/>
              </w:rPr>
            </w:pPr>
            <w:r w:rsidRPr="001037DE">
              <w:rPr>
                <w:rFonts w:ascii="Arial" w:hAnsi="Arial"/>
                <w:highlight w:val="cyan"/>
                <w:lang w:eastAsia="zh-CN"/>
              </w:rPr>
              <w:t>Accepted</w:t>
            </w:r>
            <w:r w:rsidR="00B35E8B">
              <w:rPr>
                <w:rFonts w:ascii="Arial" w:hAnsi="Arial"/>
                <w:highlight w:val="cyan"/>
                <w:lang w:eastAsia="zh-CN"/>
              </w:rPr>
              <w:t>.</w:t>
            </w:r>
          </w:p>
          <w:p w14:paraId="6E770B5C" w14:textId="2A15B850" w:rsidR="00160698" w:rsidRPr="00160698" w:rsidRDefault="00B35E8B" w:rsidP="00B35E8B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 xml:space="preserve">Same solution </w:t>
            </w:r>
            <w:r w:rsidR="00CB48B5">
              <w:rPr>
                <w:rFonts w:ascii="Arial" w:hAnsi="Arial"/>
                <w:highlight w:val="cyan"/>
                <w:lang w:eastAsia="zh-CN"/>
              </w:rPr>
              <w:t xml:space="preserve">applied </w:t>
            </w:r>
            <w:r w:rsidR="00325762">
              <w:rPr>
                <w:rFonts w:ascii="Arial" w:hAnsi="Arial"/>
                <w:highlight w:val="cyan"/>
                <w:lang w:eastAsia="zh-CN"/>
              </w:rPr>
              <w:t xml:space="preserve">also </w:t>
            </w:r>
            <w:r w:rsidR="00CB48B5">
              <w:rPr>
                <w:rFonts w:ascii="Arial" w:hAnsi="Arial"/>
                <w:highlight w:val="cyan"/>
                <w:lang w:eastAsia="zh-CN"/>
              </w:rPr>
              <w:t>in</w:t>
            </w:r>
            <w:r w:rsidR="00160698">
              <w:rPr>
                <w:rFonts w:ascii="Arial" w:hAnsi="Arial"/>
                <w:highlight w:val="cyan"/>
                <w:lang w:eastAsia="zh-CN"/>
              </w:rPr>
              <w:t>:</w:t>
            </w:r>
          </w:p>
          <w:p w14:paraId="3B468E83" w14:textId="44F44340" w:rsidR="00797DC0" w:rsidRPr="00CB48B5" w:rsidRDefault="00CB48B5" w:rsidP="00CB48B5">
            <w:pPr>
              <w:rPr>
                <w:rFonts w:ascii="Arial" w:hAnsi="Arial"/>
                <w:highlight w:val="cyan"/>
                <w:lang w:eastAsia="zh-CN"/>
              </w:rPr>
            </w:pPr>
            <w:r w:rsidRPr="00160698">
              <w:rPr>
                <w:rFonts w:ascii="Arial" w:hAnsi="Arial"/>
                <w:highlight w:val="cyan"/>
                <w:lang w:eastAsia="zh-CN"/>
              </w:rPr>
              <w:t>7.1.3.2.1.ENDC, 7.1.3.2.2.ENDC, 7.1.3.2.3.ENDC, 8.2.3.18.2.ENDC</w:t>
            </w:r>
          </w:p>
        </w:tc>
      </w:tr>
    </w:tbl>
    <w:p w14:paraId="58EF1715" w14:textId="77777777" w:rsidR="008E6D23" w:rsidRDefault="008E6D23" w:rsidP="008E6D23">
      <w:pPr>
        <w:rPr>
          <w:lang w:val="en-US" w:eastAsia="zh-CN"/>
        </w:rPr>
      </w:pPr>
    </w:p>
    <w:p w14:paraId="6755724B" w14:textId="77777777" w:rsidR="008E6D23" w:rsidRDefault="008E6D23" w:rsidP="008E6D2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8E6D23" w14:paraId="5678AE23" w14:textId="77777777" w:rsidTr="00E643E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2DF02" w14:textId="77777777" w:rsidR="004B0794" w:rsidRPr="004B0794" w:rsidRDefault="004B0794" w:rsidP="004B079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B0794">
              <w:rPr>
                <w:rFonts w:ascii="Arial" w:hAnsi="Arial" w:cs="Arial"/>
                <w:lang w:val="en-US" w:eastAsia="en-GB"/>
              </w:rPr>
              <w:t>function fl_TC_8_2_5_1_1_ENDC_EUTRA_TestBody() runs on EUTRA_5GS_PTC</w:t>
            </w:r>
          </w:p>
          <w:p w14:paraId="76B224D8" w14:textId="77777777" w:rsidR="004B0794" w:rsidRPr="004B0794" w:rsidRDefault="004B0794" w:rsidP="004B079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B0794">
              <w:rPr>
                <w:rFonts w:ascii="Arial" w:hAnsi="Arial" w:cs="Arial"/>
                <w:lang w:val="en-US" w:eastAsia="en-GB"/>
              </w:rPr>
              <w:t xml:space="preserve">  { // @sic R5-187795 sic@</w:t>
            </w:r>
          </w:p>
          <w:p w14:paraId="2B3C597F" w14:textId="77777777" w:rsidR="004B0794" w:rsidRPr="004B0794" w:rsidRDefault="004B0794" w:rsidP="004B079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B0794">
              <w:rPr>
                <w:rFonts w:ascii="Arial" w:hAnsi="Arial" w:cs="Arial"/>
                <w:lang w:val="en-US" w:eastAsia="en-GB"/>
              </w:rPr>
              <w:t xml:space="preserve">    timer </w:t>
            </w:r>
            <w:proofErr w:type="spellStart"/>
            <w:r w:rsidRPr="004B0794">
              <w:rPr>
                <w:rFonts w:ascii="Arial" w:hAnsi="Arial" w:cs="Arial"/>
                <w:lang w:val="en-US" w:eastAsia="en-GB"/>
              </w:rPr>
              <w:t>t_Timer</w:t>
            </w:r>
            <w:proofErr w:type="spellEnd"/>
            <w:r w:rsidRPr="004B0794">
              <w:rPr>
                <w:rFonts w:ascii="Arial" w:hAnsi="Arial" w:cs="Arial"/>
                <w:lang w:val="en-US" w:eastAsia="en-GB"/>
              </w:rPr>
              <w:t xml:space="preserve"> := 5.0;</w:t>
            </w:r>
          </w:p>
          <w:p w14:paraId="45422DAF" w14:textId="77777777" w:rsidR="004B0794" w:rsidRPr="004B0794" w:rsidRDefault="004B0794" w:rsidP="004B079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B0794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16DF7688" w14:textId="77777777" w:rsidR="004B0794" w:rsidRPr="004B0794" w:rsidRDefault="004B0794" w:rsidP="004B079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B0794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4B0794">
              <w:rPr>
                <w:rFonts w:ascii="Arial" w:hAnsi="Arial" w:cs="Arial"/>
                <w:lang w:val="en-US" w:eastAsia="en-GB"/>
              </w:rPr>
              <w:t>f_EUTRA_NR_WaitForCoOrd_Trigger</w:t>
            </w:r>
            <w:proofErr w:type="spellEnd"/>
            <w:r w:rsidRPr="004B0794">
              <w:rPr>
                <w:rFonts w:ascii="Arial" w:hAnsi="Arial" w:cs="Arial"/>
                <w:lang w:val="en-US" w:eastAsia="en-GB"/>
              </w:rPr>
              <w:t>(NR);</w:t>
            </w:r>
          </w:p>
          <w:p w14:paraId="15D2FEB9" w14:textId="77777777" w:rsidR="004B0794" w:rsidRPr="004B0794" w:rsidRDefault="004B0794" w:rsidP="004B079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B0794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5A82C557" w14:textId="77777777" w:rsidR="004B0794" w:rsidRPr="004B0794" w:rsidRDefault="004B0794" w:rsidP="004B079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B0794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4B0794">
              <w:rPr>
                <w:rFonts w:ascii="Arial" w:hAnsi="Arial" w:cs="Arial"/>
                <w:lang w:val="en-US" w:eastAsia="en-GB"/>
              </w:rPr>
              <w:t>t_Timer.start</w:t>
            </w:r>
            <w:proofErr w:type="spellEnd"/>
            <w:r w:rsidRPr="004B0794">
              <w:rPr>
                <w:rFonts w:ascii="Arial" w:hAnsi="Arial" w:cs="Arial"/>
                <w:lang w:val="en-US" w:eastAsia="en-GB"/>
              </w:rPr>
              <w:t>;</w:t>
            </w:r>
          </w:p>
          <w:p w14:paraId="65D9750B" w14:textId="77777777" w:rsidR="004B0794" w:rsidRPr="004B0794" w:rsidRDefault="004B0794" w:rsidP="004B079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B0794">
              <w:rPr>
                <w:rFonts w:ascii="Arial" w:hAnsi="Arial" w:cs="Arial"/>
                <w:lang w:val="en-US" w:eastAsia="en-GB"/>
              </w:rPr>
              <w:t xml:space="preserve">    alt{</w:t>
            </w:r>
          </w:p>
          <w:p w14:paraId="626C0A0D" w14:textId="77777777" w:rsidR="004B0794" w:rsidRPr="004B0794" w:rsidRDefault="004B0794" w:rsidP="004B079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B0794">
              <w:rPr>
                <w:rFonts w:ascii="Arial" w:hAnsi="Arial" w:cs="Arial"/>
                <w:lang w:val="en-US" w:eastAsia="en-GB"/>
              </w:rPr>
              <w:t xml:space="preserve">      // @siclog "Step 4" </w:t>
            </w:r>
            <w:proofErr w:type="spellStart"/>
            <w:r w:rsidRPr="004B0794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4B0794">
              <w:rPr>
                <w:rFonts w:ascii="Arial" w:hAnsi="Arial" w:cs="Arial"/>
                <w:lang w:val="en-US" w:eastAsia="en-GB"/>
              </w:rPr>
              <w:t>@</w:t>
            </w:r>
          </w:p>
          <w:p w14:paraId="65CA7381" w14:textId="77777777" w:rsidR="004B0794" w:rsidRPr="004B0794" w:rsidRDefault="004B0794" w:rsidP="004B079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B0794">
              <w:rPr>
                <w:rFonts w:ascii="Arial" w:hAnsi="Arial" w:cs="Arial"/>
                <w:lang w:val="en-US" w:eastAsia="en-GB"/>
              </w:rPr>
              <w:t xml:space="preserve">      // Check: Does the UE transmit in the next 5 sec (arbitrary value) a </w:t>
            </w:r>
            <w:proofErr w:type="spellStart"/>
            <w:r w:rsidRPr="004B0794">
              <w:rPr>
                <w:rFonts w:ascii="Arial" w:hAnsi="Arial" w:cs="Arial"/>
                <w:lang w:val="en-US" w:eastAsia="en-GB"/>
              </w:rPr>
              <w:t>SCGFailureInformationNR</w:t>
            </w:r>
            <w:proofErr w:type="spellEnd"/>
            <w:r w:rsidRPr="004B0794">
              <w:rPr>
                <w:rFonts w:ascii="Arial" w:hAnsi="Arial" w:cs="Arial"/>
                <w:lang w:val="en-US" w:eastAsia="en-GB"/>
              </w:rPr>
              <w:t xml:space="preserve"> message with </w:t>
            </w:r>
            <w:proofErr w:type="spellStart"/>
            <w:r w:rsidRPr="004B0794">
              <w:rPr>
                <w:rFonts w:ascii="Arial" w:hAnsi="Arial" w:cs="Arial"/>
                <w:lang w:val="en-US" w:eastAsia="en-GB"/>
              </w:rPr>
              <w:t>failureType</w:t>
            </w:r>
            <w:proofErr w:type="spellEnd"/>
            <w:r w:rsidRPr="004B0794">
              <w:rPr>
                <w:rFonts w:ascii="Arial" w:hAnsi="Arial" w:cs="Arial"/>
                <w:lang w:val="en-US" w:eastAsia="en-GB"/>
              </w:rPr>
              <w:t xml:space="preserve"> set to '</w:t>
            </w:r>
            <w:proofErr w:type="spellStart"/>
            <w:r w:rsidRPr="004B0794">
              <w:rPr>
                <w:rFonts w:ascii="Arial" w:hAnsi="Arial" w:cs="Arial"/>
                <w:lang w:val="en-US" w:eastAsia="en-GB"/>
              </w:rPr>
              <w:t>randomAccessProblem</w:t>
            </w:r>
            <w:proofErr w:type="spellEnd"/>
            <w:r w:rsidRPr="004B0794">
              <w:rPr>
                <w:rFonts w:ascii="Arial" w:hAnsi="Arial" w:cs="Arial"/>
                <w:lang w:val="en-US" w:eastAsia="en-GB"/>
              </w:rPr>
              <w:t>'?</w:t>
            </w:r>
          </w:p>
          <w:p w14:paraId="22BE1373" w14:textId="77777777" w:rsidR="004B0794" w:rsidRPr="004B0794" w:rsidRDefault="004B0794" w:rsidP="004B079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B0794">
              <w:rPr>
                <w:rFonts w:ascii="Arial" w:hAnsi="Arial" w:cs="Arial"/>
                <w:lang w:val="en-US" w:eastAsia="en-GB"/>
              </w:rPr>
              <w:t xml:space="preserve">      [] </w:t>
            </w:r>
            <w:proofErr w:type="spellStart"/>
            <w:r w:rsidRPr="004B0794">
              <w:rPr>
                <w:rFonts w:ascii="Arial" w:hAnsi="Arial" w:cs="Arial"/>
                <w:lang w:val="en-US" w:eastAsia="en-GB"/>
              </w:rPr>
              <w:t>SRB.receive</w:t>
            </w:r>
            <w:proofErr w:type="spellEnd"/>
            <w:r w:rsidRPr="004B0794">
              <w:rPr>
                <w:rFonts w:ascii="Arial" w:hAnsi="Arial" w:cs="Arial"/>
                <w:lang w:val="en-US" w:eastAsia="en-GB"/>
              </w:rPr>
              <w:t xml:space="preserve"> (car_SRB1_RrcPdu_IND(eutra_Cell1, cr_508_SCGFailureInformationNR_r15(cr_FailureReportSCG_NR_r15(randomAccessProblem))))</w:t>
            </w:r>
          </w:p>
          <w:p w14:paraId="70FCF8B8" w14:textId="77777777" w:rsidR="004B0794" w:rsidRPr="004B0794" w:rsidRDefault="004B0794" w:rsidP="004B079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B0794">
              <w:rPr>
                <w:rFonts w:ascii="Arial" w:hAnsi="Arial" w:cs="Arial"/>
                <w:lang w:val="en-US" w:eastAsia="en-GB"/>
              </w:rPr>
              <w:t xml:space="preserve">        {// verdict pass the UE transmit </w:t>
            </w:r>
            <w:proofErr w:type="spellStart"/>
            <w:r w:rsidRPr="004B0794">
              <w:rPr>
                <w:rFonts w:ascii="Arial" w:hAnsi="Arial" w:cs="Arial"/>
                <w:lang w:val="en-US" w:eastAsia="en-GB"/>
              </w:rPr>
              <w:t>SCGFailureInformationNR</w:t>
            </w:r>
            <w:proofErr w:type="spellEnd"/>
            <w:r w:rsidRPr="004B0794">
              <w:rPr>
                <w:rFonts w:ascii="Arial" w:hAnsi="Arial" w:cs="Arial"/>
                <w:lang w:val="en-US" w:eastAsia="en-GB"/>
              </w:rPr>
              <w:t xml:space="preserve"> message in the next 5 sec</w:t>
            </w:r>
          </w:p>
          <w:p w14:paraId="33DE91CC" w14:textId="77777777" w:rsidR="004B0794" w:rsidRPr="004B0794" w:rsidRDefault="004B0794" w:rsidP="004B079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B0794">
              <w:rPr>
                <w:rFonts w:ascii="Arial" w:hAnsi="Arial" w:cs="Arial"/>
                <w:lang w:val="en-US" w:eastAsia="en-GB"/>
              </w:rPr>
              <w:t xml:space="preserve">          </w:t>
            </w:r>
            <w:proofErr w:type="spellStart"/>
            <w:r w:rsidRPr="004B0794">
              <w:rPr>
                <w:rFonts w:ascii="Arial" w:hAnsi="Arial" w:cs="Arial"/>
                <w:lang w:val="en-US" w:eastAsia="en-GB"/>
              </w:rPr>
              <w:t>f_EUTRA_PreliminaryPass</w:t>
            </w:r>
            <w:proofErr w:type="spellEnd"/>
            <w:r w:rsidRPr="004B0794">
              <w:rPr>
                <w:rFonts w:ascii="Arial" w:hAnsi="Arial" w:cs="Arial"/>
                <w:lang w:val="en-US" w:eastAsia="en-GB"/>
              </w:rPr>
              <w:t>(__FILE__, __LINE__, "Step 4");</w:t>
            </w:r>
          </w:p>
          <w:p w14:paraId="7C8C08C3" w14:textId="77777777" w:rsidR="004B0794" w:rsidRPr="004B0794" w:rsidRDefault="004B0794" w:rsidP="004B079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B0794">
              <w:rPr>
                <w:rFonts w:ascii="Arial" w:hAnsi="Arial" w:cs="Arial"/>
                <w:lang w:val="en-US" w:eastAsia="en-GB"/>
              </w:rPr>
              <w:t xml:space="preserve">          </w:t>
            </w:r>
            <w:proofErr w:type="spellStart"/>
            <w:r w:rsidRPr="004B0794">
              <w:rPr>
                <w:rFonts w:ascii="Arial" w:hAnsi="Arial" w:cs="Arial"/>
                <w:lang w:val="en-US" w:eastAsia="en-GB"/>
              </w:rPr>
              <w:t>t_Timer.stop</w:t>
            </w:r>
            <w:proofErr w:type="spellEnd"/>
            <w:r w:rsidRPr="004B0794">
              <w:rPr>
                <w:rFonts w:ascii="Arial" w:hAnsi="Arial" w:cs="Arial"/>
                <w:lang w:val="en-US" w:eastAsia="en-GB"/>
              </w:rPr>
              <w:t>;</w:t>
            </w:r>
          </w:p>
          <w:p w14:paraId="23390FE3" w14:textId="77777777" w:rsidR="004B0794" w:rsidRPr="004B0794" w:rsidRDefault="004B0794" w:rsidP="004B079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B0794">
              <w:rPr>
                <w:rFonts w:ascii="Arial" w:hAnsi="Arial" w:cs="Arial"/>
                <w:lang w:val="en-US" w:eastAsia="en-GB"/>
              </w:rPr>
              <w:t xml:space="preserve">        }</w:t>
            </w:r>
          </w:p>
          <w:p w14:paraId="5F23326F" w14:textId="77777777" w:rsidR="004B0794" w:rsidRPr="004B0794" w:rsidRDefault="004B0794" w:rsidP="004B079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B0794">
              <w:rPr>
                <w:rFonts w:ascii="Arial" w:hAnsi="Arial" w:cs="Arial"/>
                <w:lang w:val="en-US" w:eastAsia="en-GB"/>
              </w:rPr>
              <w:t xml:space="preserve">      [] </w:t>
            </w:r>
            <w:proofErr w:type="spellStart"/>
            <w:r w:rsidRPr="004B0794">
              <w:rPr>
                <w:rFonts w:ascii="Arial" w:hAnsi="Arial" w:cs="Arial"/>
                <w:lang w:val="en-US" w:eastAsia="en-GB"/>
              </w:rPr>
              <w:t>t_Timer.timeout</w:t>
            </w:r>
            <w:proofErr w:type="spellEnd"/>
          </w:p>
          <w:p w14:paraId="6452A44A" w14:textId="77777777" w:rsidR="004B0794" w:rsidRPr="004B0794" w:rsidRDefault="004B0794" w:rsidP="004B079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B0794">
              <w:rPr>
                <w:rFonts w:ascii="Arial" w:hAnsi="Arial" w:cs="Arial"/>
                <w:lang w:val="en-US" w:eastAsia="en-GB"/>
              </w:rPr>
              <w:t xml:space="preserve">        {// verdict fail the UE doesn't transmit </w:t>
            </w:r>
            <w:proofErr w:type="spellStart"/>
            <w:r w:rsidRPr="004B0794">
              <w:rPr>
                <w:rFonts w:ascii="Arial" w:hAnsi="Arial" w:cs="Arial"/>
                <w:lang w:val="en-US" w:eastAsia="en-GB"/>
              </w:rPr>
              <w:t>SCGFailureInformationNR</w:t>
            </w:r>
            <w:proofErr w:type="spellEnd"/>
            <w:r w:rsidRPr="004B0794">
              <w:rPr>
                <w:rFonts w:ascii="Arial" w:hAnsi="Arial" w:cs="Arial"/>
                <w:lang w:val="en-US" w:eastAsia="en-GB"/>
              </w:rPr>
              <w:t xml:space="preserve"> message in the next 5 sec</w:t>
            </w:r>
          </w:p>
          <w:p w14:paraId="51758E29" w14:textId="77777777" w:rsidR="004B0794" w:rsidRPr="004B0794" w:rsidRDefault="004B0794" w:rsidP="004B079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B0794">
              <w:rPr>
                <w:rFonts w:ascii="Arial" w:hAnsi="Arial" w:cs="Arial"/>
                <w:lang w:val="en-US" w:eastAsia="en-GB"/>
              </w:rPr>
              <w:t xml:space="preserve">          </w:t>
            </w:r>
            <w:proofErr w:type="spellStart"/>
            <w:r w:rsidRPr="004B0794">
              <w:rPr>
                <w:rFonts w:ascii="Arial" w:hAnsi="Arial" w:cs="Arial"/>
                <w:lang w:val="en-US" w:eastAsia="en-GB"/>
              </w:rPr>
              <w:t>f_EUTRA_SetVerdictFailOrInconc</w:t>
            </w:r>
            <w:proofErr w:type="spellEnd"/>
            <w:r w:rsidRPr="004B0794">
              <w:rPr>
                <w:rFonts w:ascii="Arial" w:hAnsi="Arial" w:cs="Arial"/>
                <w:lang w:val="en-US" w:eastAsia="en-GB"/>
              </w:rPr>
              <w:t>(__FILE__, __LINE__, "Step 4");</w:t>
            </w:r>
          </w:p>
          <w:p w14:paraId="25DBAE96" w14:textId="77777777" w:rsidR="004B0794" w:rsidRPr="004B0794" w:rsidRDefault="004B0794" w:rsidP="004B079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B0794">
              <w:rPr>
                <w:rFonts w:ascii="Arial" w:hAnsi="Arial" w:cs="Arial"/>
                <w:lang w:val="en-US" w:eastAsia="en-GB"/>
              </w:rPr>
              <w:t xml:space="preserve">        }</w:t>
            </w:r>
          </w:p>
          <w:p w14:paraId="77C57559" w14:textId="77777777" w:rsidR="004B0794" w:rsidRPr="004B0794" w:rsidRDefault="004B0794" w:rsidP="004B079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B0794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45973FD5" w14:textId="6D33D4C2" w:rsidR="008E6D23" w:rsidRDefault="004B0794" w:rsidP="004B07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B0794">
              <w:rPr>
                <w:rFonts w:ascii="Arial" w:hAnsi="Arial" w:cs="Arial"/>
                <w:lang w:val="en-US" w:eastAsia="en-GB"/>
              </w:rPr>
              <w:t xml:space="preserve">  }</w:t>
            </w:r>
          </w:p>
        </w:tc>
      </w:tr>
    </w:tbl>
    <w:p w14:paraId="6EBD5F43" w14:textId="77777777" w:rsidR="008E6D23" w:rsidRDefault="008E6D23" w:rsidP="008E6D23">
      <w:pPr>
        <w:spacing w:after="0"/>
        <w:rPr>
          <w:rFonts w:ascii="Arial" w:hAnsi="Arial"/>
          <w:b/>
          <w:lang w:eastAsia="en-GB"/>
        </w:rPr>
      </w:pPr>
    </w:p>
    <w:p w14:paraId="71FC726A" w14:textId="77777777" w:rsidR="008E6D23" w:rsidRDefault="008E6D23" w:rsidP="008E6D23">
      <w:pPr>
        <w:spacing w:after="0"/>
        <w:rPr>
          <w:rFonts w:ascii="Arial" w:hAnsi="Arial"/>
          <w:b/>
          <w:lang w:eastAsia="en-GB"/>
        </w:rPr>
      </w:pPr>
    </w:p>
    <w:p w14:paraId="7CBE4E0E" w14:textId="77777777" w:rsidR="008E6D23" w:rsidRDefault="008E6D23" w:rsidP="008E6D23">
      <w:pPr>
        <w:spacing w:after="0"/>
        <w:rPr>
          <w:rFonts w:ascii="Arial" w:hAnsi="Arial"/>
          <w:b/>
          <w:lang w:eastAsia="en-GB"/>
        </w:rPr>
      </w:pPr>
    </w:p>
    <w:p w14:paraId="2BC5718A" w14:textId="77777777" w:rsidR="008E6D23" w:rsidRDefault="008E6D23" w:rsidP="008E6D23">
      <w:pPr>
        <w:spacing w:after="0"/>
        <w:rPr>
          <w:rFonts w:ascii="Arial" w:hAnsi="Arial"/>
          <w:b/>
          <w:lang w:eastAsia="en-GB"/>
        </w:rPr>
      </w:pPr>
    </w:p>
    <w:p w14:paraId="50A177C0" w14:textId="77777777" w:rsidR="008E6D23" w:rsidRDefault="008E6D23" w:rsidP="008E6D2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8E6D23" w14:paraId="57D15A95" w14:textId="77777777" w:rsidTr="00E643E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0EE21" w14:textId="77777777" w:rsidR="004B0794" w:rsidRPr="004B0794" w:rsidRDefault="008E6D23" w:rsidP="004B079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A4F42">
              <w:rPr>
                <w:rFonts w:ascii="Arial" w:hAnsi="Arial" w:cs="Arial"/>
                <w:lang w:val="en-US" w:eastAsia="en-GB"/>
              </w:rPr>
              <w:t xml:space="preserve">  </w:t>
            </w:r>
            <w:r w:rsidR="004B0794" w:rsidRPr="004B0794">
              <w:rPr>
                <w:rFonts w:ascii="Arial" w:hAnsi="Arial" w:cs="Arial"/>
                <w:lang w:val="en-US" w:eastAsia="en-GB"/>
              </w:rPr>
              <w:t>function fl_TC_8_2_5_1_1_ENDC_EUTRA_TestBody() runs on EUTRA_5GS_PTC</w:t>
            </w:r>
          </w:p>
          <w:p w14:paraId="522C37A3" w14:textId="77777777" w:rsidR="004B0794" w:rsidRPr="004B0794" w:rsidRDefault="004B0794" w:rsidP="004B079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B0794">
              <w:rPr>
                <w:rFonts w:ascii="Arial" w:hAnsi="Arial" w:cs="Arial"/>
                <w:lang w:val="en-US" w:eastAsia="en-GB"/>
              </w:rPr>
              <w:t xml:space="preserve">  { // @sic R5-187795 sic@</w:t>
            </w:r>
          </w:p>
          <w:p w14:paraId="055F4548" w14:textId="77777777" w:rsidR="004B0794" w:rsidRPr="004B0794" w:rsidRDefault="004B0794" w:rsidP="004B079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B0794">
              <w:rPr>
                <w:rFonts w:ascii="Arial" w:hAnsi="Arial" w:cs="Arial"/>
                <w:lang w:val="en-US" w:eastAsia="en-GB"/>
              </w:rPr>
              <w:t xml:space="preserve">    timer </w:t>
            </w:r>
            <w:proofErr w:type="spellStart"/>
            <w:r w:rsidRPr="004B0794">
              <w:rPr>
                <w:rFonts w:ascii="Arial" w:hAnsi="Arial" w:cs="Arial"/>
                <w:lang w:val="en-US" w:eastAsia="en-GB"/>
              </w:rPr>
              <w:t>t_Timer</w:t>
            </w:r>
            <w:proofErr w:type="spellEnd"/>
            <w:r w:rsidRPr="004B0794">
              <w:rPr>
                <w:rFonts w:ascii="Arial" w:hAnsi="Arial" w:cs="Arial"/>
                <w:lang w:val="en-US" w:eastAsia="en-GB"/>
              </w:rPr>
              <w:t xml:space="preserve"> := 5.0;</w:t>
            </w:r>
          </w:p>
          <w:p w14:paraId="32F17F33" w14:textId="77777777" w:rsidR="004B0794" w:rsidRPr="004B0794" w:rsidRDefault="004B0794" w:rsidP="004B079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B0794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75A98929" w14:textId="77777777" w:rsidR="004B0794" w:rsidRPr="004B0794" w:rsidRDefault="004B0794" w:rsidP="004B079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B0794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4B0794">
              <w:rPr>
                <w:rFonts w:ascii="Arial" w:hAnsi="Arial" w:cs="Arial"/>
                <w:lang w:val="en-US" w:eastAsia="en-GB"/>
              </w:rPr>
              <w:t>f_EUTRA_NR_WaitForCoOrd_Trigger</w:t>
            </w:r>
            <w:proofErr w:type="spellEnd"/>
            <w:r w:rsidRPr="004B0794">
              <w:rPr>
                <w:rFonts w:ascii="Arial" w:hAnsi="Arial" w:cs="Arial"/>
                <w:lang w:val="en-US" w:eastAsia="en-GB"/>
              </w:rPr>
              <w:t>(NR);</w:t>
            </w:r>
          </w:p>
          <w:p w14:paraId="03FFEE99" w14:textId="77777777" w:rsidR="004B0794" w:rsidRPr="004B0794" w:rsidRDefault="004B0794" w:rsidP="004B079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B0794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0C710B13" w14:textId="77777777" w:rsidR="004B0794" w:rsidRPr="004B0794" w:rsidRDefault="004B0794" w:rsidP="004B079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B0794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4B0794">
              <w:rPr>
                <w:rFonts w:ascii="Arial" w:hAnsi="Arial" w:cs="Arial"/>
                <w:lang w:val="en-US" w:eastAsia="en-GB"/>
              </w:rPr>
              <w:t>t_Timer.start</w:t>
            </w:r>
            <w:proofErr w:type="spellEnd"/>
            <w:r w:rsidRPr="004B0794">
              <w:rPr>
                <w:rFonts w:ascii="Arial" w:hAnsi="Arial" w:cs="Arial"/>
                <w:lang w:val="en-US" w:eastAsia="en-GB"/>
              </w:rPr>
              <w:t>;</w:t>
            </w:r>
          </w:p>
          <w:p w14:paraId="67C280D0" w14:textId="77777777" w:rsidR="004B0794" w:rsidRPr="004B0794" w:rsidRDefault="004B0794" w:rsidP="004B079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B0794">
              <w:rPr>
                <w:rFonts w:ascii="Arial" w:hAnsi="Arial" w:cs="Arial"/>
                <w:lang w:val="en-US" w:eastAsia="en-GB"/>
              </w:rPr>
              <w:t xml:space="preserve">    alt{</w:t>
            </w:r>
          </w:p>
          <w:p w14:paraId="2BD48C26" w14:textId="77777777" w:rsidR="004B0794" w:rsidRPr="004B0794" w:rsidRDefault="004B0794" w:rsidP="004B079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B0794">
              <w:rPr>
                <w:rFonts w:ascii="Arial" w:hAnsi="Arial" w:cs="Arial"/>
                <w:lang w:val="en-US" w:eastAsia="en-GB"/>
              </w:rPr>
              <w:t xml:space="preserve">      // @siclog "Step 4" </w:t>
            </w:r>
            <w:proofErr w:type="spellStart"/>
            <w:r w:rsidRPr="004B0794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4B0794">
              <w:rPr>
                <w:rFonts w:ascii="Arial" w:hAnsi="Arial" w:cs="Arial"/>
                <w:lang w:val="en-US" w:eastAsia="en-GB"/>
              </w:rPr>
              <w:t>@</w:t>
            </w:r>
          </w:p>
          <w:p w14:paraId="14114674" w14:textId="77777777" w:rsidR="004B0794" w:rsidRPr="004B0794" w:rsidRDefault="004B0794" w:rsidP="004B079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B0794">
              <w:rPr>
                <w:rFonts w:ascii="Arial" w:hAnsi="Arial" w:cs="Arial"/>
                <w:lang w:val="en-US" w:eastAsia="en-GB"/>
              </w:rPr>
              <w:t xml:space="preserve">      // Check: Does the UE transmit in the next 5 sec (arbitrary value) a </w:t>
            </w:r>
            <w:proofErr w:type="spellStart"/>
            <w:r w:rsidRPr="004B0794">
              <w:rPr>
                <w:rFonts w:ascii="Arial" w:hAnsi="Arial" w:cs="Arial"/>
                <w:lang w:val="en-US" w:eastAsia="en-GB"/>
              </w:rPr>
              <w:t>SCGFailureInformationNR</w:t>
            </w:r>
            <w:proofErr w:type="spellEnd"/>
            <w:r w:rsidRPr="004B0794">
              <w:rPr>
                <w:rFonts w:ascii="Arial" w:hAnsi="Arial" w:cs="Arial"/>
                <w:lang w:val="en-US" w:eastAsia="en-GB"/>
              </w:rPr>
              <w:t xml:space="preserve"> message with </w:t>
            </w:r>
            <w:proofErr w:type="spellStart"/>
            <w:r w:rsidRPr="004B0794">
              <w:rPr>
                <w:rFonts w:ascii="Arial" w:hAnsi="Arial" w:cs="Arial"/>
                <w:lang w:val="en-US" w:eastAsia="en-GB"/>
              </w:rPr>
              <w:t>failureType</w:t>
            </w:r>
            <w:proofErr w:type="spellEnd"/>
            <w:r w:rsidRPr="004B0794">
              <w:rPr>
                <w:rFonts w:ascii="Arial" w:hAnsi="Arial" w:cs="Arial"/>
                <w:lang w:val="en-US" w:eastAsia="en-GB"/>
              </w:rPr>
              <w:t xml:space="preserve"> set to '</w:t>
            </w:r>
            <w:proofErr w:type="spellStart"/>
            <w:r w:rsidRPr="004B0794">
              <w:rPr>
                <w:rFonts w:ascii="Arial" w:hAnsi="Arial" w:cs="Arial"/>
                <w:lang w:val="en-US" w:eastAsia="en-GB"/>
              </w:rPr>
              <w:t>randomAccessProblem</w:t>
            </w:r>
            <w:proofErr w:type="spellEnd"/>
            <w:r w:rsidRPr="004B0794">
              <w:rPr>
                <w:rFonts w:ascii="Arial" w:hAnsi="Arial" w:cs="Arial"/>
                <w:lang w:val="en-US" w:eastAsia="en-GB"/>
              </w:rPr>
              <w:t>'?</w:t>
            </w:r>
          </w:p>
          <w:p w14:paraId="75C88FE7" w14:textId="0346FDDE" w:rsidR="004B0794" w:rsidRPr="004B0794" w:rsidRDefault="004B0794" w:rsidP="004B079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B0794">
              <w:rPr>
                <w:rFonts w:ascii="Arial" w:hAnsi="Arial" w:cs="Arial"/>
                <w:lang w:val="en-US" w:eastAsia="en-GB"/>
              </w:rPr>
              <w:t xml:space="preserve">      [] </w:t>
            </w:r>
            <w:proofErr w:type="spellStart"/>
            <w:r w:rsidRPr="004B0794">
              <w:rPr>
                <w:rFonts w:ascii="Arial" w:hAnsi="Arial" w:cs="Arial"/>
                <w:lang w:val="en-US" w:eastAsia="en-GB"/>
              </w:rPr>
              <w:t>SRB.receive</w:t>
            </w:r>
            <w:proofErr w:type="spellEnd"/>
            <w:r w:rsidRPr="004B0794">
              <w:rPr>
                <w:rFonts w:ascii="Arial" w:hAnsi="Arial" w:cs="Arial"/>
                <w:lang w:val="en-US" w:eastAsia="en-GB"/>
              </w:rPr>
              <w:t xml:space="preserve"> (car_SRB1_RrcPdu_IND(eutra_Cell1, cr_508_SCGFailureInformationNR_r15(cr_FailureReportSCG_NR_r15(randomAccessProblem</w:t>
            </w:r>
            <w:r w:rsidR="00C97771" w:rsidRPr="00C97771">
              <w:rPr>
                <w:rFonts w:ascii="Arial" w:hAnsi="Arial" w:cs="Arial"/>
                <w:lang w:val="en-US" w:eastAsia="en-GB"/>
              </w:rPr>
              <w:t xml:space="preserve">, </w:t>
            </w:r>
            <w:r w:rsidR="00C97771" w:rsidRPr="00C97771">
              <w:rPr>
                <w:rFonts w:ascii="Arial" w:hAnsi="Arial" w:cs="Arial"/>
                <w:highlight w:val="yellow"/>
                <w:lang w:val="en-US" w:eastAsia="en-GB"/>
              </w:rPr>
              <w:t>*</w:t>
            </w:r>
            <w:r w:rsidRPr="004B0794">
              <w:rPr>
                <w:rFonts w:ascii="Arial" w:hAnsi="Arial" w:cs="Arial"/>
                <w:lang w:val="en-US" w:eastAsia="en-GB"/>
              </w:rPr>
              <w:t>))))</w:t>
            </w:r>
          </w:p>
          <w:p w14:paraId="2A4580DD" w14:textId="77777777" w:rsidR="004B0794" w:rsidRPr="004B0794" w:rsidRDefault="004B0794" w:rsidP="004B079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B0794">
              <w:rPr>
                <w:rFonts w:ascii="Arial" w:hAnsi="Arial" w:cs="Arial"/>
                <w:lang w:val="en-US" w:eastAsia="en-GB"/>
              </w:rPr>
              <w:t xml:space="preserve">        {// verdict pass the UE transmit </w:t>
            </w:r>
            <w:proofErr w:type="spellStart"/>
            <w:r w:rsidRPr="004B0794">
              <w:rPr>
                <w:rFonts w:ascii="Arial" w:hAnsi="Arial" w:cs="Arial"/>
                <w:lang w:val="en-US" w:eastAsia="en-GB"/>
              </w:rPr>
              <w:t>SCGFailureInformationNR</w:t>
            </w:r>
            <w:proofErr w:type="spellEnd"/>
            <w:r w:rsidRPr="004B0794">
              <w:rPr>
                <w:rFonts w:ascii="Arial" w:hAnsi="Arial" w:cs="Arial"/>
                <w:lang w:val="en-US" w:eastAsia="en-GB"/>
              </w:rPr>
              <w:t xml:space="preserve"> message in the next 5 sec</w:t>
            </w:r>
          </w:p>
          <w:p w14:paraId="476D6026" w14:textId="77777777" w:rsidR="004B0794" w:rsidRPr="004B0794" w:rsidRDefault="004B0794" w:rsidP="004B079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B0794">
              <w:rPr>
                <w:rFonts w:ascii="Arial" w:hAnsi="Arial" w:cs="Arial"/>
                <w:lang w:val="en-US" w:eastAsia="en-GB"/>
              </w:rPr>
              <w:t xml:space="preserve">          </w:t>
            </w:r>
            <w:proofErr w:type="spellStart"/>
            <w:r w:rsidRPr="004B0794">
              <w:rPr>
                <w:rFonts w:ascii="Arial" w:hAnsi="Arial" w:cs="Arial"/>
                <w:lang w:val="en-US" w:eastAsia="en-GB"/>
              </w:rPr>
              <w:t>f_EUTRA_PreliminaryPass</w:t>
            </w:r>
            <w:proofErr w:type="spellEnd"/>
            <w:r w:rsidRPr="004B0794">
              <w:rPr>
                <w:rFonts w:ascii="Arial" w:hAnsi="Arial" w:cs="Arial"/>
                <w:lang w:val="en-US" w:eastAsia="en-GB"/>
              </w:rPr>
              <w:t>(__FILE__, __LINE__, "Step 4");</w:t>
            </w:r>
          </w:p>
          <w:p w14:paraId="4A0E5EAE" w14:textId="77777777" w:rsidR="004B0794" w:rsidRPr="004B0794" w:rsidRDefault="004B0794" w:rsidP="004B079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B0794">
              <w:rPr>
                <w:rFonts w:ascii="Arial" w:hAnsi="Arial" w:cs="Arial"/>
                <w:lang w:val="en-US" w:eastAsia="en-GB"/>
              </w:rPr>
              <w:t xml:space="preserve">          </w:t>
            </w:r>
            <w:proofErr w:type="spellStart"/>
            <w:r w:rsidRPr="004B0794">
              <w:rPr>
                <w:rFonts w:ascii="Arial" w:hAnsi="Arial" w:cs="Arial"/>
                <w:lang w:val="en-US" w:eastAsia="en-GB"/>
              </w:rPr>
              <w:t>t_Timer.stop</w:t>
            </w:r>
            <w:proofErr w:type="spellEnd"/>
            <w:r w:rsidRPr="004B0794">
              <w:rPr>
                <w:rFonts w:ascii="Arial" w:hAnsi="Arial" w:cs="Arial"/>
                <w:lang w:val="en-US" w:eastAsia="en-GB"/>
              </w:rPr>
              <w:t>;</w:t>
            </w:r>
          </w:p>
          <w:p w14:paraId="245320FD" w14:textId="77777777" w:rsidR="004B0794" w:rsidRPr="004B0794" w:rsidRDefault="004B0794" w:rsidP="004B079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B0794">
              <w:rPr>
                <w:rFonts w:ascii="Arial" w:hAnsi="Arial" w:cs="Arial"/>
                <w:lang w:val="en-US" w:eastAsia="en-GB"/>
              </w:rPr>
              <w:t xml:space="preserve">        }</w:t>
            </w:r>
          </w:p>
          <w:p w14:paraId="24255358" w14:textId="77777777" w:rsidR="004B0794" w:rsidRPr="004B0794" w:rsidRDefault="004B0794" w:rsidP="004B079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B0794">
              <w:rPr>
                <w:rFonts w:ascii="Arial" w:hAnsi="Arial" w:cs="Arial"/>
                <w:lang w:val="en-US" w:eastAsia="en-GB"/>
              </w:rPr>
              <w:t xml:space="preserve">      [] </w:t>
            </w:r>
            <w:proofErr w:type="spellStart"/>
            <w:r w:rsidRPr="004B0794">
              <w:rPr>
                <w:rFonts w:ascii="Arial" w:hAnsi="Arial" w:cs="Arial"/>
                <w:lang w:val="en-US" w:eastAsia="en-GB"/>
              </w:rPr>
              <w:t>t_Timer.timeout</w:t>
            </w:r>
            <w:proofErr w:type="spellEnd"/>
          </w:p>
          <w:p w14:paraId="46FB0ABE" w14:textId="77777777" w:rsidR="004B0794" w:rsidRPr="004B0794" w:rsidRDefault="004B0794" w:rsidP="004B079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B0794">
              <w:rPr>
                <w:rFonts w:ascii="Arial" w:hAnsi="Arial" w:cs="Arial"/>
                <w:lang w:val="en-US" w:eastAsia="en-GB"/>
              </w:rPr>
              <w:t xml:space="preserve">        {// verdict fail the UE doesn't transmit </w:t>
            </w:r>
            <w:proofErr w:type="spellStart"/>
            <w:r w:rsidRPr="004B0794">
              <w:rPr>
                <w:rFonts w:ascii="Arial" w:hAnsi="Arial" w:cs="Arial"/>
                <w:lang w:val="en-US" w:eastAsia="en-GB"/>
              </w:rPr>
              <w:t>SCGFailureInformationNR</w:t>
            </w:r>
            <w:proofErr w:type="spellEnd"/>
            <w:r w:rsidRPr="004B0794">
              <w:rPr>
                <w:rFonts w:ascii="Arial" w:hAnsi="Arial" w:cs="Arial"/>
                <w:lang w:val="en-US" w:eastAsia="en-GB"/>
              </w:rPr>
              <w:t xml:space="preserve"> message in the next 5 sec</w:t>
            </w:r>
          </w:p>
          <w:p w14:paraId="27D80892" w14:textId="77777777" w:rsidR="004B0794" w:rsidRPr="004B0794" w:rsidRDefault="004B0794" w:rsidP="004B079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B0794">
              <w:rPr>
                <w:rFonts w:ascii="Arial" w:hAnsi="Arial" w:cs="Arial"/>
                <w:lang w:val="en-US" w:eastAsia="en-GB"/>
              </w:rPr>
              <w:t xml:space="preserve">          </w:t>
            </w:r>
            <w:proofErr w:type="spellStart"/>
            <w:r w:rsidRPr="004B0794">
              <w:rPr>
                <w:rFonts w:ascii="Arial" w:hAnsi="Arial" w:cs="Arial"/>
                <w:lang w:val="en-US" w:eastAsia="en-GB"/>
              </w:rPr>
              <w:t>f_EUTRA_SetVerdictFailOrInconc</w:t>
            </w:r>
            <w:proofErr w:type="spellEnd"/>
            <w:r w:rsidRPr="004B0794">
              <w:rPr>
                <w:rFonts w:ascii="Arial" w:hAnsi="Arial" w:cs="Arial"/>
                <w:lang w:val="en-US" w:eastAsia="en-GB"/>
              </w:rPr>
              <w:t>(__FILE__, __LINE__, "Step 4");</w:t>
            </w:r>
          </w:p>
          <w:p w14:paraId="25CD91F2" w14:textId="77777777" w:rsidR="004B0794" w:rsidRPr="004B0794" w:rsidRDefault="004B0794" w:rsidP="004B079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B0794">
              <w:rPr>
                <w:rFonts w:ascii="Arial" w:hAnsi="Arial" w:cs="Arial"/>
                <w:lang w:val="en-US" w:eastAsia="en-GB"/>
              </w:rPr>
              <w:t xml:space="preserve">        }</w:t>
            </w:r>
          </w:p>
          <w:p w14:paraId="5A64C0A3" w14:textId="77777777" w:rsidR="004B0794" w:rsidRPr="004B0794" w:rsidRDefault="004B0794" w:rsidP="004B079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B0794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7AEC56F8" w14:textId="663F113E" w:rsidR="008E6D23" w:rsidRPr="00571BB2" w:rsidRDefault="004B0794" w:rsidP="004B079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4B0794">
              <w:rPr>
                <w:rFonts w:ascii="Arial" w:hAnsi="Arial" w:cs="Arial"/>
                <w:lang w:val="en-US" w:eastAsia="en-GB"/>
              </w:rPr>
              <w:t xml:space="preserve">  }</w:t>
            </w:r>
          </w:p>
        </w:tc>
      </w:tr>
    </w:tbl>
    <w:p w14:paraId="158CF4F3" w14:textId="354482FC" w:rsidR="008E6D23" w:rsidRDefault="008E6D23" w:rsidP="008E6D23">
      <w:pPr>
        <w:rPr>
          <w:lang w:val="en-US" w:eastAsia="zh-CN"/>
        </w:rPr>
      </w:pPr>
    </w:p>
    <w:p w14:paraId="1724583B" w14:textId="77777777" w:rsidR="00CB48B5" w:rsidRDefault="00CB48B5" w:rsidP="00CB48B5">
      <w:pPr>
        <w:rPr>
          <w:rFonts w:eastAsia="SimSun"/>
          <w:b/>
          <w:lang w:eastAsia="en-GB"/>
        </w:rPr>
      </w:pPr>
      <w:r w:rsidRPr="00955D0C">
        <w:rPr>
          <w:rFonts w:eastAsia="SimSun"/>
          <w:b/>
          <w:highlight w:val="cyan"/>
          <w:lang w:eastAsia="en-GB"/>
        </w:rPr>
        <w:t>MCC160 implementation</w:t>
      </w:r>
    </w:p>
    <w:p w14:paraId="16992071" w14:textId="505C4E1A" w:rsidR="00797DC0" w:rsidRPr="00CB48B5" w:rsidRDefault="00797DC0" w:rsidP="00797DC0">
      <w:pPr>
        <w:rPr>
          <w:lang w:val="en-US" w:eastAsia="zh-CN"/>
        </w:rPr>
      </w:pPr>
      <w:r>
        <w:rPr>
          <w:rFonts w:eastAsia="SimSun"/>
          <w:b/>
          <w:lang w:eastAsia="en-GB"/>
        </w:rPr>
        <w:t xml:space="preserve">module </w:t>
      </w:r>
      <w:proofErr w:type="spellStart"/>
      <w:r w:rsidRPr="00797DC0">
        <w:t>RRCReconfigFailure_ENDC_EUTRA</w:t>
      </w:r>
      <w:proofErr w:type="spellEnd"/>
    </w:p>
    <w:p w14:paraId="72228AFC" w14:textId="3A66A0DC" w:rsidR="00797DC0" w:rsidRPr="00797DC0" w:rsidRDefault="00797DC0" w:rsidP="00CB48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  <w:r w:rsidRPr="00797DC0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 function fl_TC_8_2_5_2_1_ENDC_EUTRA_TestBody() runs on EUTRA_5GS_PTC</w:t>
      </w:r>
    </w:p>
    <w:p w14:paraId="323AECF2" w14:textId="77777777" w:rsidR="00797DC0" w:rsidRPr="00797DC0" w:rsidRDefault="00797DC0" w:rsidP="00797D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  <w:r w:rsidRPr="00797DC0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 { // @sic R5-190024 sic@</w:t>
      </w:r>
    </w:p>
    <w:p w14:paraId="19A0BC16" w14:textId="77777777" w:rsidR="00797DC0" w:rsidRPr="00797DC0" w:rsidRDefault="00797DC0" w:rsidP="00797D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  <w:r w:rsidRPr="00797DC0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   timer </w:t>
      </w:r>
      <w:proofErr w:type="spellStart"/>
      <w:r w:rsidRPr="00797DC0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t_Timer</w:t>
      </w:r>
      <w:proofErr w:type="spellEnd"/>
      <w:r w:rsidRPr="00797DC0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:= 5.0;</w:t>
      </w:r>
    </w:p>
    <w:p w14:paraId="465C4600" w14:textId="77777777" w:rsidR="00797DC0" w:rsidRPr="00797DC0" w:rsidRDefault="00797DC0" w:rsidP="00797D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  <w:r w:rsidRPr="00797DC0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   </w:t>
      </w:r>
    </w:p>
    <w:p w14:paraId="5CF635B4" w14:textId="77777777" w:rsidR="00797DC0" w:rsidRPr="00797DC0" w:rsidRDefault="00797DC0" w:rsidP="00797D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  <w:r w:rsidRPr="00797DC0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   // @siclog "Step 1" </w:t>
      </w:r>
      <w:proofErr w:type="spellStart"/>
      <w:r w:rsidRPr="00797DC0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siclog</w:t>
      </w:r>
      <w:proofErr w:type="spellEnd"/>
      <w:r w:rsidRPr="00797DC0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@</w:t>
      </w:r>
    </w:p>
    <w:p w14:paraId="6C773412" w14:textId="77777777" w:rsidR="00797DC0" w:rsidRPr="00797DC0" w:rsidRDefault="00797DC0" w:rsidP="00797D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  <w:r w:rsidRPr="00797DC0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   </w:t>
      </w:r>
      <w:proofErr w:type="spellStart"/>
      <w:r w:rsidRPr="00797DC0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f_Delay</w:t>
      </w:r>
      <w:proofErr w:type="spellEnd"/>
      <w:r w:rsidRPr="00797DC0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(2.0);</w:t>
      </w:r>
    </w:p>
    <w:p w14:paraId="34159625" w14:textId="77777777" w:rsidR="00797DC0" w:rsidRPr="00797DC0" w:rsidRDefault="00797DC0" w:rsidP="00797D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  <w:r w:rsidRPr="00797DC0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   // The SS changes NR Cell 1 parameter to non-suitable "Off"</w:t>
      </w:r>
    </w:p>
    <w:p w14:paraId="3B2DC9CE" w14:textId="77777777" w:rsidR="00797DC0" w:rsidRPr="00797DC0" w:rsidRDefault="00797DC0" w:rsidP="00797D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  <w:r w:rsidRPr="00797DC0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   // Send trigger to NR to change power level of NR Cell1</w:t>
      </w:r>
    </w:p>
    <w:p w14:paraId="66A3BECC" w14:textId="77777777" w:rsidR="00797DC0" w:rsidRPr="00797DC0" w:rsidRDefault="00797DC0" w:rsidP="00797D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  <w:r w:rsidRPr="00797DC0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   </w:t>
      </w:r>
      <w:proofErr w:type="spellStart"/>
      <w:r w:rsidRPr="00797DC0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f_EUTRA_NR_SendCoOrd</w:t>
      </w:r>
      <w:proofErr w:type="spellEnd"/>
      <w:r w:rsidRPr="00797DC0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(NR, </w:t>
      </w:r>
      <w:proofErr w:type="spellStart"/>
      <w:r w:rsidRPr="00797DC0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cms_EUTRA_NR_Trigger</w:t>
      </w:r>
      <w:proofErr w:type="spellEnd"/>
      <w:r w:rsidRPr="00797DC0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);</w:t>
      </w:r>
    </w:p>
    <w:p w14:paraId="32DB8595" w14:textId="77777777" w:rsidR="00797DC0" w:rsidRPr="00797DC0" w:rsidRDefault="00797DC0" w:rsidP="00797D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  <w:r w:rsidRPr="00797DC0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   </w:t>
      </w:r>
    </w:p>
    <w:p w14:paraId="2AA06711" w14:textId="77777777" w:rsidR="00797DC0" w:rsidRPr="00797DC0" w:rsidRDefault="00797DC0" w:rsidP="00797D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  <w:r w:rsidRPr="00797DC0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   // @siclog "Step 2" </w:t>
      </w:r>
      <w:proofErr w:type="spellStart"/>
      <w:r w:rsidRPr="00797DC0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siclog</w:t>
      </w:r>
      <w:proofErr w:type="spellEnd"/>
      <w:r w:rsidRPr="00797DC0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@</w:t>
      </w:r>
    </w:p>
    <w:p w14:paraId="669ECB05" w14:textId="77777777" w:rsidR="00797DC0" w:rsidRPr="00797DC0" w:rsidRDefault="00797DC0" w:rsidP="00797D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  <w:r w:rsidRPr="00797DC0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   // Void.</w:t>
      </w:r>
    </w:p>
    <w:p w14:paraId="74DF6278" w14:textId="77777777" w:rsidR="00797DC0" w:rsidRPr="00797DC0" w:rsidRDefault="00797DC0" w:rsidP="00797D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  <w:r w:rsidRPr="00797DC0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   </w:t>
      </w:r>
    </w:p>
    <w:p w14:paraId="38D185C3" w14:textId="77777777" w:rsidR="00797DC0" w:rsidRPr="00797DC0" w:rsidRDefault="00797DC0" w:rsidP="00797D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  <w:r w:rsidRPr="00797DC0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   // @siclog "Step 3" </w:t>
      </w:r>
      <w:proofErr w:type="spellStart"/>
      <w:r w:rsidRPr="00797DC0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siclog</w:t>
      </w:r>
      <w:proofErr w:type="spellEnd"/>
      <w:r w:rsidRPr="00797DC0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@</w:t>
      </w:r>
    </w:p>
    <w:p w14:paraId="59056088" w14:textId="77777777" w:rsidR="00797DC0" w:rsidRPr="00797DC0" w:rsidRDefault="00797DC0" w:rsidP="00797D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  <w:r w:rsidRPr="00797DC0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   // Check: Does the UE transmit in the next 5 sec (NOTE 1) a </w:t>
      </w:r>
      <w:proofErr w:type="spellStart"/>
      <w:r w:rsidRPr="00797DC0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SCGFailureInformationNR</w:t>
      </w:r>
      <w:proofErr w:type="spellEnd"/>
      <w:r w:rsidRPr="00797DC0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message with </w:t>
      </w:r>
      <w:proofErr w:type="spellStart"/>
      <w:r w:rsidRPr="00797DC0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failureType</w:t>
      </w:r>
      <w:proofErr w:type="spellEnd"/>
      <w:r w:rsidRPr="00797DC0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set to 't310-Expiry'?</w:t>
      </w:r>
    </w:p>
    <w:p w14:paraId="3E552151" w14:textId="77777777" w:rsidR="00797DC0" w:rsidRPr="007F0786" w:rsidRDefault="00797DC0" w:rsidP="00797D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  <w:r w:rsidRPr="00797DC0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   </w:t>
      </w:r>
      <w:proofErr w:type="spellStart"/>
      <w:r w:rsidRPr="007F0786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t_Timer.start</w:t>
      </w:r>
      <w:proofErr w:type="spellEnd"/>
      <w:r w:rsidRPr="007F0786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;</w:t>
      </w:r>
    </w:p>
    <w:p w14:paraId="62EBE715" w14:textId="77777777" w:rsidR="00797DC0" w:rsidRPr="007F0786" w:rsidRDefault="00797DC0" w:rsidP="00797D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  <w:r w:rsidRPr="007F0786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   alt{</w:t>
      </w:r>
    </w:p>
    <w:p w14:paraId="0F0CF57C" w14:textId="6D53D708" w:rsidR="00797DC0" w:rsidRPr="004A4A81" w:rsidRDefault="00797DC0" w:rsidP="00797D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highlight w:val="cyan"/>
          <w:lang w:val="en-US" w:eastAsia="zh-CN"/>
        </w:rPr>
      </w:pPr>
      <w:r w:rsidRPr="007F0786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     [] </w:t>
      </w:r>
      <w:proofErr w:type="spellStart"/>
      <w:r w:rsidRPr="007F0786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SRB.receive</w:t>
      </w:r>
      <w:proofErr w:type="spellEnd"/>
      <w:r w:rsidRPr="007F0786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(car_SRB1_RrcPdu_IND(eutra_Cell1, cr_508_SCGFailureInformationNR_r15(cr_FailureReportSCG_NR_r15(t310_Expiry</w:t>
      </w:r>
      <w:r w:rsidRPr="007F0786">
        <w:rPr>
          <w:rFonts w:ascii="Courier New" w:eastAsia="SimSun" w:hAnsi="Courier New" w:cs="Courier New"/>
          <w:color w:val="000000"/>
          <w:sz w:val="18"/>
          <w:szCs w:val="18"/>
          <w:highlight w:val="cyan"/>
          <w:lang w:val="en-US" w:eastAsia="zh-CN"/>
        </w:rPr>
        <w:t>,</w:t>
      </w:r>
      <w:r w:rsidR="00CB48B5">
        <w:rPr>
          <w:rFonts w:ascii="Courier New" w:eastAsia="SimSun" w:hAnsi="Courier New" w:cs="Courier New"/>
          <w:color w:val="000000"/>
          <w:sz w:val="18"/>
          <w:szCs w:val="18"/>
          <w:highlight w:val="cyan"/>
          <w:lang w:val="en-US" w:eastAsia="zh-CN"/>
        </w:rPr>
        <w:t>*</w:t>
      </w:r>
      <w:r w:rsidRPr="007F0786">
        <w:rPr>
          <w:rFonts w:ascii="Courier New" w:eastAsia="SimSun" w:hAnsi="Courier New" w:cs="Courier New"/>
          <w:color w:val="000000"/>
          <w:sz w:val="18"/>
          <w:szCs w:val="18"/>
          <w:highlight w:val="cyan"/>
          <w:lang w:val="en-US" w:eastAsia="zh-CN"/>
        </w:rPr>
        <w:t>,omit))))</w:t>
      </w:r>
      <w:r w:rsidR="004A4A81" w:rsidRPr="004A4A81">
        <w:rPr>
          <w:rFonts w:ascii="Courier New" w:eastAsia="SimSun" w:hAnsi="Courier New" w:cs="Courier New"/>
          <w:color w:val="000000"/>
          <w:sz w:val="18"/>
          <w:szCs w:val="18"/>
          <w:highlight w:val="cyan"/>
          <w:lang w:val="en-US" w:eastAsia="zh-CN"/>
        </w:rPr>
        <w:t xml:space="preserve"> /* @sic R5s221124 sic@ */</w:t>
      </w:r>
    </w:p>
    <w:p w14:paraId="7F325C40" w14:textId="77777777" w:rsidR="00797DC0" w:rsidRPr="004A4A81" w:rsidRDefault="00797DC0" w:rsidP="00797D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highlight w:val="cyan"/>
          <w:lang w:val="en-US" w:eastAsia="zh-CN"/>
        </w:rPr>
      </w:pPr>
      <w:r w:rsidRPr="004A4A81">
        <w:rPr>
          <w:rFonts w:ascii="Courier New" w:eastAsia="SimSun" w:hAnsi="Courier New" w:cs="Courier New"/>
          <w:color w:val="000000"/>
          <w:sz w:val="18"/>
          <w:szCs w:val="18"/>
          <w:highlight w:val="cyan"/>
          <w:lang w:val="en-US" w:eastAsia="zh-CN"/>
        </w:rPr>
        <w:t xml:space="preserve">        {</w:t>
      </w:r>
    </w:p>
    <w:p w14:paraId="4A0A0B05" w14:textId="77777777" w:rsidR="00797DC0" w:rsidRPr="007F0786" w:rsidRDefault="00797DC0" w:rsidP="00797D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  <w:r w:rsidRPr="007F0786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         </w:t>
      </w:r>
      <w:proofErr w:type="spellStart"/>
      <w:r w:rsidRPr="007F0786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f_EUTRA_PreliminaryPass</w:t>
      </w:r>
      <w:proofErr w:type="spellEnd"/>
      <w:r w:rsidRPr="007F0786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(__FILE__, __LINE__, "Step 3");</w:t>
      </w:r>
    </w:p>
    <w:p w14:paraId="7E559DBF" w14:textId="77777777" w:rsidR="00797DC0" w:rsidRPr="007F0786" w:rsidRDefault="00797DC0" w:rsidP="00797D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  <w:r w:rsidRPr="007F0786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         </w:t>
      </w:r>
      <w:proofErr w:type="spellStart"/>
      <w:r w:rsidRPr="007F0786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t_Timer.stop</w:t>
      </w:r>
      <w:proofErr w:type="spellEnd"/>
      <w:r w:rsidRPr="007F0786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;</w:t>
      </w:r>
    </w:p>
    <w:p w14:paraId="3591ADE9" w14:textId="77777777" w:rsidR="00797DC0" w:rsidRPr="007F0786" w:rsidRDefault="00797DC0" w:rsidP="00797D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  <w:r w:rsidRPr="007F0786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       }</w:t>
      </w:r>
    </w:p>
    <w:p w14:paraId="30C9917F" w14:textId="77777777" w:rsidR="00797DC0" w:rsidRPr="007F0786" w:rsidRDefault="00797DC0" w:rsidP="00797D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  <w:r w:rsidRPr="007F0786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     [] </w:t>
      </w:r>
      <w:proofErr w:type="spellStart"/>
      <w:r w:rsidRPr="007F0786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t_Timer.timeout</w:t>
      </w:r>
      <w:proofErr w:type="spellEnd"/>
    </w:p>
    <w:p w14:paraId="3FDF8469" w14:textId="77777777" w:rsidR="00797DC0" w:rsidRPr="007F0786" w:rsidRDefault="00797DC0" w:rsidP="00797D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  <w:r w:rsidRPr="007F0786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       {</w:t>
      </w:r>
    </w:p>
    <w:p w14:paraId="7CE790B9" w14:textId="77777777" w:rsidR="00797DC0" w:rsidRPr="007F0786" w:rsidRDefault="00797DC0" w:rsidP="00797D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  <w:r w:rsidRPr="007F0786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         </w:t>
      </w:r>
      <w:proofErr w:type="spellStart"/>
      <w:r w:rsidRPr="007F0786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f_EUTRA_SetVerdictFailOrInconc</w:t>
      </w:r>
      <w:proofErr w:type="spellEnd"/>
      <w:r w:rsidRPr="007F0786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(__FILE__, __LINE__, "Step 3");</w:t>
      </w:r>
    </w:p>
    <w:p w14:paraId="5AA80E94" w14:textId="77777777" w:rsidR="00797DC0" w:rsidRPr="007F0786" w:rsidRDefault="00797DC0" w:rsidP="00797D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  <w:r w:rsidRPr="007F0786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       }</w:t>
      </w:r>
    </w:p>
    <w:p w14:paraId="7C4429E4" w14:textId="77777777" w:rsidR="00797DC0" w:rsidRPr="007F0786" w:rsidRDefault="00797DC0" w:rsidP="00797D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  <w:r w:rsidRPr="007F0786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   }</w:t>
      </w:r>
    </w:p>
    <w:p w14:paraId="42B339C9" w14:textId="45319A91" w:rsidR="007018D8" w:rsidRDefault="00797DC0" w:rsidP="00797D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  <w:r w:rsidRPr="007F0786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 }</w:t>
      </w:r>
    </w:p>
    <w:p w14:paraId="1B039760" w14:textId="73D30A86" w:rsidR="002F21BF" w:rsidRDefault="002F21BF" w:rsidP="00797D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</w:p>
    <w:p w14:paraId="0247AFEB" w14:textId="72A1A06D" w:rsidR="002F21BF" w:rsidRDefault="002F21BF" w:rsidP="00797D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  <w:r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. . .</w:t>
      </w:r>
    </w:p>
    <w:p w14:paraId="5F37463B" w14:textId="77777777" w:rsidR="002F21BF" w:rsidRDefault="002F21BF" w:rsidP="00797D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</w:p>
    <w:p w14:paraId="2BE24D64" w14:textId="23BFCC3F" w:rsidR="00CB48B5" w:rsidRDefault="00CB48B5" w:rsidP="00797D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</w:p>
    <w:p w14:paraId="6C89BD9E" w14:textId="77777777" w:rsidR="00CB48B5" w:rsidRPr="00CB48B5" w:rsidRDefault="00CB48B5" w:rsidP="00CB48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 function fl_TC_8_2_5_3_1_ENDC_EUTRA_TestBody() runs on EUTRA_5GS_PTC</w:t>
      </w:r>
    </w:p>
    <w:p w14:paraId="7B3C55B3" w14:textId="77777777" w:rsidR="00CB48B5" w:rsidRPr="00CB48B5" w:rsidRDefault="00CB48B5" w:rsidP="00CB48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 {</w:t>
      </w:r>
    </w:p>
    <w:p w14:paraId="54B0A53E" w14:textId="77777777" w:rsidR="00CB48B5" w:rsidRPr="00CB48B5" w:rsidRDefault="00CB48B5" w:rsidP="00CB48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   timer </w:t>
      </w:r>
      <w:proofErr w:type="spellStart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t_WatchDog</w:t>
      </w:r>
      <w:proofErr w:type="spellEnd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:= 5.0; // 5 sec (arbitrary value) for a </w:t>
      </w:r>
      <w:proofErr w:type="spellStart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SCGFailureInformationNR</w:t>
      </w:r>
      <w:proofErr w:type="spellEnd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message</w:t>
      </w:r>
    </w:p>
    <w:p w14:paraId="17C0270C" w14:textId="77777777" w:rsidR="00CB48B5" w:rsidRPr="00CB48B5" w:rsidRDefault="00CB48B5" w:rsidP="00CB48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   </w:t>
      </w:r>
    </w:p>
    <w:p w14:paraId="41A6C3F0" w14:textId="77777777" w:rsidR="00CB48B5" w:rsidRPr="00CB48B5" w:rsidRDefault="00CB48B5" w:rsidP="00CB48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   </w:t>
      </w:r>
      <w:proofErr w:type="spellStart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f_EUTRA_NR_WaitForCoOrd_Trigger</w:t>
      </w:r>
      <w:proofErr w:type="spellEnd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(NR);</w:t>
      </w:r>
    </w:p>
    <w:p w14:paraId="35B79A17" w14:textId="77777777" w:rsidR="00CB48B5" w:rsidRPr="00CB48B5" w:rsidRDefault="00CB48B5" w:rsidP="00CB48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   </w:t>
      </w:r>
    </w:p>
    <w:p w14:paraId="5F9F3E45" w14:textId="77777777" w:rsidR="00CB48B5" w:rsidRPr="00CB48B5" w:rsidRDefault="00CB48B5" w:rsidP="00CB48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   // @siclog "Step 4" </w:t>
      </w:r>
      <w:proofErr w:type="spellStart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siclog</w:t>
      </w:r>
      <w:proofErr w:type="spellEnd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@</w:t>
      </w:r>
    </w:p>
    <w:p w14:paraId="7B24B5B4" w14:textId="77777777" w:rsidR="00CB48B5" w:rsidRPr="00CB48B5" w:rsidRDefault="00CB48B5" w:rsidP="00CB48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   // Check: Does the UE transmit in the next 5 sec (arbitrary value) a </w:t>
      </w:r>
      <w:proofErr w:type="spellStart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SCGFailureInformationNR</w:t>
      </w:r>
      <w:proofErr w:type="spellEnd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message with </w:t>
      </w:r>
      <w:proofErr w:type="spellStart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failureType</w:t>
      </w:r>
      <w:proofErr w:type="spellEnd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set to "</w:t>
      </w:r>
      <w:proofErr w:type="spellStart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rlc-MaxNumRetx</w:t>
      </w:r>
      <w:proofErr w:type="spellEnd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"?</w:t>
      </w:r>
    </w:p>
    <w:p w14:paraId="4A5BB606" w14:textId="77777777" w:rsidR="00CB48B5" w:rsidRPr="00CB48B5" w:rsidRDefault="00CB48B5" w:rsidP="00CB48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   </w:t>
      </w:r>
      <w:proofErr w:type="spellStart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t_WatchDog.start</w:t>
      </w:r>
      <w:proofErr w:type="spellEnd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;</w:t>
      </w:r>
    </w:p>
    <w:p w14:paraId="3B62D2EE" w14:textId="77777777" w:rsidR="00CB48B5" w:rsidRPr="00CB48B5" w:rsidRDefault="00CB48B5" w:rsidP="00CB48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   alt {</w:t>
      </w:r>
    </w:p>
    <w:p w14:paraId="5942CAA1" w14:textId="77777777" w:rsidR="00CB48B5" w:rsidRPr="00CB48B5" w:rsidRDefault="00CB48B5" w:rsidP="00CB48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     [] </w:t>
      </w:r>
      <w:proofErr w:type="spellStart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t_WatchDog.timeout</w:t>
      </w:r>
      <w:proofErr w:type="spellEnd"/>
    </w:p>
    <w:p w14:paraId="726457FB" w14:textId="77777777" w:rsidR="00CB48B5" w:rsidRPr="00CB48B5" w:rsidRDefault="00CB48B5" w:rsidP="00CB48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       {</w:t>
      </w:r>
    </w:p>
    <w:p w14:paraId="0E901BB1" w14:textId="77777777" w:rsidR="00CB48B5" w:rsidRPr="00CB48B5" w:rsidRDefault="00CB48B5" w:rsidP="00CB48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         </w:t>
      </w:r>
      <w:proofErr w:type="spellStart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f_EUTRA_SetVerdictFailOrInconc</w:t>
      </w:r>
      <w:proofErr w:type="spellEnd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(__FILE__, __LINE__, "Step 4"); // No </w:t>
      </w:r>
      <w:proofErr w:type="spellStart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SCGFailureInformationNR</w:t>
      </w:r>
      <w:proofErr w:type="spellEnd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received</w:t>
      </w:r>
    </w:p>
    <w:p w14:paraId="4983112B" w14:textId="77777777" w:rsidR="00CB48B5" w:rsidRPr="00CB48B5" w:rsidRDefault="00CB48B5" w:rsidP="00CB48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       }</w:t>
      </w:r>
    </w:p>
    <w:p w14:paraId="44367D7B" w14:textId="77777777" w:rsidR="00CB48B5" w:rsidRPr="00CB48B5" w:rsidRDefault="00CB48B5" w:rsidP="00CB48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     [] </w:t>
      </w:r>
      <w:proofErr w:type="spellStart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SRB.receive</w:t>
      </w:r>
      <w:proofErr w:type="spellEnd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(car_SRB1_RrcPdu_IND(eutra_Cell1, cr_508_SCGFailureInformationNR_r15(cr_FailureReportSCG_NR_r15(rlc_MaxNumRetx</w:t>
      </w:r>
      <w:r w:rsidRPr="00CB48B5">
        <w:rPr>
          <w:rFonts w:ascii="Courier New" w:eastAsia="SimSun" w:hAnsi="Courier New" w:cs="Courier New"/>
          <w:color w:val="000000"/>
          <w:sz w:val="18"/>
          <w:szCs w:val="18"/>
          <w:highlight w:val="cyan"/>
          <w:lang w:val="en-US" w:eastAsia="zh-CN"/>
        </w:rPr>
        <w:t>, *)))) /* @sic R5s221124 sic@ */</w:t>
      </w:r>
    </w:p>
    <w:p w14:paraId="7978AFDF" w14:textId="77777777" w:rsidR="00CB48B5" w:rsidRPr="00CB48B5" w:rsidRDefault="00CB48B5" w:rsidP="00CB48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       {</w:t>
      </w:r>
    </w:p>
    <w:p w14:paraId="25FFF633" w14:textId="77777777" w:rsidR="00CB48B5" w:rsidRPr="00CB48B5" w:rsidRDefault="00CB48B5" w:rsidP="00CB48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         </w:t>
      </w:r>
      <w:proofErr w:type="spellStart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t_WatchDog.stop</w:t>
      </w:r>
      <w:proofErr w:type="spellEnd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;</w:t>
      </w:r>
    </w:p>
    <w:p w14:paraId="6794C37D" w14:textId="77777777" w:rsidR="00CB48B5" w:rsidRPr="00CB48B5" w:rsidRDefault="00CB48B5" w:rsidP="00CB48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         </w:t>
      </w:r>
      <w:proofErr w:type="spellStart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f_EUTRA_PreliminaryPass</w:t>
      </w:r>
      <w:proofErr w:type="spellEnd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(__FILE__, __LINE__, "Step 4");</w:t>
      </w:r>
    </w:p>
    <w:p w14:paraId="511C7EC1" w14:textId="77777777" w:rsidR="00CB48B5" w:rsidRPr="00CB48B5" w:rsidRDefault="00CB48B5" w:rsidP="00CB48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       }</w:t>
      </w:r>
    </w:p>
    <w:p w14:paraId="4D37A4FA" w14:textId="77777777" w:rsidR="00CB48B5" w:rsidRPr="00CB48B5" w:rsidRDefault="00CB48B5" w:rsidP="00CB48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   } // alt</w:t>
      </w:r>
    </w:p>
    <w:p w14:paraId="6AC0F61E" w14:textId="77777777" w:rsidR="00CB48B5" w:rsidRPr="00CB48B5" w:rsidRDefault="00CB48B5" w:rsidP="00CB48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   </w:t>
      </w:r>
    </w:p>
    <w:p w14:paraId="07AEBAF0" w14:textId="77777777" w:rsidR="00CB48B5" w:rsidRPr="00CB48B5" w:rsidRDefault="00CB48B5" w:rsidP="00CB48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   // Send trigger to NR to finish the test case</w:t>
      </w:r>
    </w:p>
    <w:p w14:paraId="55463B17" w14:textId="77777777" w:rsidR="00CB48B5" w:rsidRPr="00CB48B5" w:rsidRDefault="00CB48B5" w:rsidP="00CB48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   </w:t>
      </w:r>
      <w:proofErr w:type="spellStart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f_EUTRA_NR_SendCoOrd</w:t>
      </w:r>
      <w:proofErr w:type="spellEnd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(NR, </w:t>
      </w:r>
      <w:proofErr w:type="spellStart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cms_EUTRA_NR_Trigger</w:t>
      </w:r>
      <w:proofErr w:type="spellEnd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);</w:t>
      </w:r>
    </w:p>
    <w:p w14:paraId="100B5B57" w14:textId="279B27DF" w:rsidR="00CB48B5" w:rsidRDefault="00CB48B5" w:rsidP="00CB48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 }</w:t>
      </w:r>
    </w:p>
    <w:p w14:paraId="065568A9" w14:textId="4672363A" w:rsidR="00CB48B5" w:rsidRDefault="00CB48B5" w:rsidP="00CB48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</w:p>
    <w:p w14:paraId="26971C79" w14:textId="77777777" w:rsidR="002F21BF" w:rsidRDefault="002F21BF" w:rsidP="00CB48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</w:p>
    <w:p w14:paraId="3DBB9B89" w14:textId="2F80EF76" w:rsidR="00CB48B5" w:rsidRDefault="002F21BF" w:rsidP="00CB48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  <w:r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. . .</w:t>
      </w:r>
    </w:p>
    <w:p w14:paraId="006F3C8A" w14:textId="77777777" w:rsidR="002F21BF" w:rsidRDefault="002F21BF" w:rsidP="00CB48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</w:p>
    <w:p w14:paraId="08049241" w14:textId="77777777" w:rsidR="00CB48B5" w:rsidRDefault="00CB48B5" w:rsidP="00CB48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</w:p>
    <w:p w14:paraId="1C28740C" w14:textId="77777777" w:rsidR="00CB48B5" w:rsidRPr="00CB48B5" w:rsidRDefault="00CB48B5" w:rsidP="00CB48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 function fl_TC_8_2_5_4_1_ENDC_EUTRA_TestBody() runs on EUTRA_5GS_PTC</w:t>
      </w:r>
    </w:p>
    <w:p w14:paraId="56F89F1D" w14:textId="77777777" w:rsidR="00CB48B5" w:rsidRPr="00CB48B5" w:rsidRDefault="00CB48B5" w:rsidP="00CB48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 { // @sic R5s180647 change 8 sic@</w:t>
      </w:r>
    </w:p>
    <w:p w14:paraId="1AFD0290" w14:textId="77777777" w:rsidR="00CB48B5" w:rsidRPr="00CB48B5" w:rsidRDefault="00CB48B5" w:rsidP="00CB48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   var float </w:t>
      </w:r>
      <w:proofErr w:type="spellStart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v_DelayBeforeRRCConnectionReconfiguration</w:t>
      </w:r>
      <w:proofErr w:type="spellEnd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:= 5.0;   // 5s for the NR side to provide necessary information</w:t>
      </w:r>
    </w:p>
    <w:p w14:paraId="77581EC8" w14:textId="77777777" w:rsidR="00CB48B5" w:rsidRPr="00CB48B5" w:rsidRDefault="00CB48B5" w:rsidP="00CB48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   var float v_T304Min_1sec := </w:t>
      </w:r>
      <w:proofErr w:type="spellStart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f_EUTRA_SetTimerToleranceMin</w:t>
      </w:r>
      <w:proofErr w:type="spellEnd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(eutra_Cell1, </w:t>
      </w:r>
      <w:proofErr w:type="spellStart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rrcTimer</w:t>
      </w:r>
      <w:proofErr w:type="spellEnd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, 1.0);</w:t>
      </w:r>
    </w:p>
    <w:p w14:paraId="0AA1E202" w14:textId="77777777" w:rsidR="00CB48B5" w:rsidRPr="00CB48B5" w:rsidRDefault="00CB48B5" w:rsidP="00CB48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   var </w:t>
      </w:r>
      <w:proofErr w:type="spellStart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SubFrameTiming_Type</w:t>
      </w:r>
      <w:proofErr w:type="spellEnd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</w:t>
      </w:r>
      <w:proofErr w:type="spellStart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v_SubframeTiming</w:t>
      </w:r>
      <w:proofErr w:type="spellEnd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;</w:t>
      </w:r>
    </w:p>
    <w:p w14:paraId="7F682A3C" w14:textId="77777777" w:rsidR="00CB48B5" w:rsidRPr="00CB48B5" w:rsidRDefault="00CB48B5" w:rsidP="00CB48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   var template (value) </w:t>
      </w:r>
      <w:proofErr w:type="spellStart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TimingInfo_Type</w:t>
      </w:r>
      <w:proofErr w:type="spellEnd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</w:t>
      </w:r>
      <w:proofErr w:type="spellStart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v_TimingInfo</w:t>
      </w:r>
      <w:proofErr w:type="spellEnd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;</w:t>
      </w:r>
    </w:p>
    <w:p w14:paraId="5A2932E3" w14:textId="77777777" w:rsidR="00CB48B5" w:rsidRPr="00CB48B5" w:rsidRDefault="00CB48B5" w:rsidP="00CB48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</w:p>
    <w:p w14:paraId="7992084D" w14:textId="77777777" w:rsidR="00CB48B5" w:rsidRPr="00CB48B5" w:rsidRDefault="00CB48B5" w:rsidP="00CB48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   timer t_T304Expiry;</w:t>
      </w:r>
    </w:p>
    <w:p w14:paraId="72556A01" w14:textId="77777777" w:rsidR="00CB48B5" w:rsidRPr="00CB48B5" w:rsidRDefault="00CB48B5" w:rsidP="00CB48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   timer </w:t>
      </w:r>
      <w:proofErr w:type="spellStart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t_WatchDog</w:t>
      </w:r>
      <w:proofErr w:type="spellEnd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;</w:t>
      </w:r>
    </w:p>
    <w:p w14:paraId="51D0A844" w14:textId="77777777" w:rsidR="00CB48B5" w:rsidRPr="00CB48B5" w:rsidRDefault="00CB48B5" w:rsidP="00CB48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   </w:t>
      </w:r>
    </w:p>
    <w:p w14:paraId="4CD414F0" w14:textId="77777777" w:rsidR="00CB48B5" w:rsidRPr="00CB48B5" w:rsidRDefault="00CB48B5" w:rsidP="00CB48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   </w:t>
      </w:r>
      <w:proofErr w:type="spellStart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v_SubframeTiming</w:t>
      </w:r>
      <w:proofErr w:type="spellEnd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:= </w:t>
      </w:r>
      <w:proofErr w:type="spellStart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f_EUTRA_GetNextSendOccasion</w:t>
      </w:r>
      <w:proofErr w:type="spellEnd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(eutra_Cell1, float2int(</w:t>
      </w:r>
      <w:proofErr w:type="spellStart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v_DelayBeforeRRCConnectionReconfiguration</w:t>
      </w:r>
      <w:proofErr w:type="spellEnd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* 1000.0));  // send </w:t>
      </w:r>
      <w:proofErr w:type="spellStart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RRCConnectionReconfiguration</w:t>
      </w:r>
      <w:proofErr w:type="spellEnd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5.0 from now on</w:t>
      </w:r>
    </w:p>
    <w:p w14:paraId="7F342C07" w14:textId="77777777" w:rsidR="00CB48B5" w:rsidRPr="00CB48B5" w:rsidRDefault="00CB48B5" w:rsidP="00CB48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   t_T304Expiry.start(</w:t>
      </w:r>
      <w:proofErr w:type="spellStart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v_DelayBeforeRRCConnectionReconfiguration</w:t>
      </w:r>
      <w:proofErr w:type="spellEnd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+ v_T304Min_1sec);                                               // t_T304Expiry expires v_T304Min_1sec after </w:t>
      </w:r>
      <w:proofErr w:type="spellStart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RRCConnectionReconfiguration</w:t>
      </w:r>
      <w:proofErr w:type="spellEnd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has been sent</w:t>
      </w:r>
    </w:p>
    <w:p w14:paraId="0F89F784" w14:textId="77777777" w:rsidR="00CB48B5" w:rsidRPr="00CB48B5" w:rsidRDefault="00CB48B5" w:rsidP="00CB48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   </w:t>
      </w:r>
      <w:proofErr w:type="spellStart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t_WatchDog.start</w:t>
      </w:r>
      <w:proofErr w:type="spellEnd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(</w:t>
      </w:r>
      <w:proofErr w:type="spellStart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v_DelayBeforeRRCConnectionReconfiguration</w:t>
      </w:r>
      <w:proofErr w:type="spellEnd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+ v_T304Min_1sec + 5.0);                                           // 5.0s for the UE to send </w:t>
      </w:r>
      <w:proofErr w:type="spellStart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FailureReportSCG</w:t>
      </w:r>
      <w:proofErr w:type="spellEnd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after expiry of T304</w:t>
      </w:r>
    </w:p>
    <w:p w14:paraId="3AE936E1" w14:textId="77777777" w:rsidR="00CB48B5" w:rsidRPr="00CB48B5" w:rsidRDefault="00CB48B5" w:rsidP="00CB48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   </w:t>
      </w:r>
      <w:proofErr w:type="spellStart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v_TimingInfo</w:t>
      </w:r>
      <w:proofErr w:type="spellEnd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:= </w:t>
      </w:r>
      <w:proofErr w:type="spellStart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cs_TimingInfo_EUTRA_NB</w:t>
      </w:r>
      <w:proofErr w:type="spellEnd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(</w:t>
      </w:r>
      <w:proofErr w:type="spellStart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v_SubframeTiming</w:t>
      </w:r>
      <w:proofErr w:type="spellEnd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);</w:t>
      </w:r>
    </w:p>
    <w:p w14:paraId="1FEB2ADC" w14:textId="77777777" w:rsidR="00CB48B5" w:rsidRPr="00CB48B5" w:rsidRDefault="00CB48B5" w:rsidP="00CB48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</w:p>
    <w:p w14:paraId="1BD7FA96" w14:textId="77777777" w:rsidR="00CB48B5" w:rsidRPr="00CB48B5" w:rsidRDefault="00CB48B5" w:rsidP="00CB48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   // @siclog "Step 1" </w:t>
      </w:r>
      <w:proofErr w:type="spellStart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siclog</w:t>
      </w:r>
      <w:proofErr w:type="spellEnd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@</w:t>
      </w:r>
    </w:p>
    <w:p w14:paraId="47B51CF7" w14:textId="77777777" w:rsidR="00CB48B5" w:rsidRPr="00CB48B5" w:rsidRDefault="00CB48B5" w:rsidP="00CB48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   f_EUTRA38_508_ENDC_Reconfiguration (eutra_Cell1, </w:t>
      </w:r>
      <w:proofErr w:type="spellStart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SCG_RBConfig</w:t>
      </w:r>
      <w:proofErr w:type="spellEnd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, -, -, -, -, -, -, -, </w:t>
      </w:r>
      <w:proofErr w:type="spellStart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v_TimingInfo</w:t>
      </w:r>
      <w:proofErr w:type="spellEnd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);</w:t>
      </w:r>
    </w:p>
    <w:p w14:paraId="0A250CB8" w14:textId="77777777" w:rsidR="00CB48B5" w:rsidRPr="00CB48B5" w:rsidRDefault="00CB48B5" w:rsidP="00CB48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   </w:t>
      </w:r>
    </w:p>
    <w:p w14:paraId="4A65B247" w14:textId="77777777" w:rsidR="00CB48B5" w:rsidRPr="00CB48B5" w:rsidRDefault="00CB48B5" w:rsidP="00CB48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   // @siclog "Step 2" </w:t>
      </w:r>
      <w:proofErr w:type="spellStart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siclog</w:t>
      </w:r>
      <w:proofErr w:type="spellEnd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@</w:t>
      </w:r>
    </w:p>
    <w:p w14:paraId="3A7539EA" w14:textId="77777777" w:rsidR="00CB48B5" w:rsidRPr="00CB48B5" w:rsidRDefault="00CB48B5" w:rsidP="00CB48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   t_T304Expiry.timeout;</w:t>
      </w:r>
    </w:p>
    <w:p w14:paraId="3E3BA3F8" w14:textId="77777777" w:rsidR="00CB48B5" w:rsidRPr="00CB48B5" w:rsidRDefault="00CB48B5" w:rsidP="00CB48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</w:p>
    <w:p w14:paraId="110E3265" w14:textId="77777777" w:rsidR="00CB48B5" w:rsidRPr="00CB48B5" w:rsidRDefault="00CB48B5" w:rsidP="00CB48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   // @siclog "Step 3" </w:t>
      </w:r>
      <w:proofErr w:type="spellStart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siclog</w:t>
      </w:r>
      <w:proofErr w:type="spellEnd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@</w:t>
      </w:r>
    </w:p>
    <w:p w14:paraId="68B0033D" w14:textId="77777777" w:rsidR="00CB48B5" w:rsidRPr="00CB48B5" w:rsidRDefault="00CB48B5" w:rsidP="00CB48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   // Check: Does the UE transmit on </w:t>
      </w:r>
      <w:proofErr w:type="spellStart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PCell</w:t>
      </w:r>
      <w:proofErr w:type="spellEnd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(E-UTRA Cell 1) in the next 5 sec (arbitrary value) a </w:t>
      </w:r>
      <w:proofErr w:type="spellStart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SCGFailureInformationNR</w:t>
      </w:r>
      <w:proofErr w:type="spellEnd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message with </w:t>
      </w:r>
      <w:proofErr w:type="spellStart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failureType</w:t>
      </w:r>
      <w:proofErr w:type="spellEnd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set to '</w:t>
      </w:r>
      <w:proofErr w:type="spellStart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synchReconfigFailure</w:t>
      </w:r>
      <w:proofErr w:type="spellEnd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-SCG'?</w:t>
      </w:r>
    </w:p>
    <w:p w14:paraId="43791DFE" w14:textId="77777777" w:rsidR="00CB48B5" w:rsidRPr="00CB48B5" w:rsidRDefault="00CB48B5" w:rsidP="00CB48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   alt {</w:t>
      </w:r>
    </w:p>
    <w:p w14:paraId="18806328" w14:textId="77777777" w:rsidR="00CB48B5" w:rsidRPr="00CB48B5" w:rsidRDefault="00CB48B5" w:rsidP="00CB48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     [] </w:t>
      </w:r>
      <w:proofErr w:type="spellStart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t_WatchDog.timeout</w:t>
      </w:r>
      <w:proofErr w:type="spellEnd"/>
    </w:p>
    <w:p w14:paraId="1068ACC2" w14:textId="77777777" w:rsidR="00CB48B5" w:rsidRPr="00CB48B5" w:rsidRDefault="00CB48B5" w:rsidP="00CB48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lastRenderedPageBreak/>
        <w:t xml:space="preserve">        {</w:t>
      </w:r>
    </w:p>
    <w:p w14:paraId="1AB83CEF" w14:textId="77777777" w:rsidR="00CB48B5" w:rsidRPr="00CB48B5" w:rsidRDefault="00CB48B5" w:rsidP="00CB48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         </w:t>
      </w:r>
      <w:proofErr w:type="spellStart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f_EUTRA_SetVerdictFailOrInconc</w:t>
      </w:r>
      <w:proofErr w:type="spellEnd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(__FILE__, __LINE__, "Step 3");</w:t>
      </w:r>
    </w:p>
    <w:p w14:paraId="290667FB" w14:textId="77777777" w:rsidR="00CB48B5" w:rsidRPr="00CB48B5" w:rsidRDefault="00CB48B5" w:rsidP="00CB48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       }</w:t>
      </w:r>
    </w:p>
    <w:p w14:paraId="75CFC2C6" w14:textId="77777777" w:rsidR="00CB48B5" w:rsidRPr="00CB48B5" w:rsidRDefault="00CB48B5" w:rsidP="00CB48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     [] </w:t>
      </w:r>
      <w:proofErr w:type="spellStart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SRB.receive</w:t>
      </w:r>
      <w:proofErr w:type="spellEnd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(car_SRB1_RrcPdu_IND(eutra_Cell1, cr_508_SCGFailureInformationNR_r15(cr_FailureReportSCG_NR_r15(synchReconfigFailureSCG</w:t>
      </w:r>
      <w:r w:rsidRPr="00CB48B5">
        <w:rPr>
          <w:rFonts w:ascii="Courier New" w:eastAsia="SimSun" w:hAnsi="Courier New" w:cs="Courier New"/>
          <w:color w:val="000000"/>
          <w:sz w:val="18"/>
          <w:szCs w:val="18"/>
          <w:highlight w:val="cyan"/>
          <w:lang w:val="en-US" w:eastAsia="zh-CN"/>
        </w:rPr>
        <w:t>, *)))) // @sic R5-191897 R5s221124 sic@</w:t>
      </w:r>
    </w:p>
    <w:p w14:paraId="3E7027C8" w14:textId="77777777" w:rsidR="00CB48B5" w:rsidRPr="00CB48B5" w:rsidRDefault="00CB48B5" w:rsidP="00CB48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       {</w:t>
      </w:r>
    </w:p>
    <w:p w14:paraId="6FB2F540" w14:textId="77777777" w:rsidR="00CB48B5" w:rsidRPr="00CB48B5" w:rsidRDefault="00CB48B5" w:rsidP="00CB48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         </w:t>
      </w:r>
      <w:proofErr w:type="spellStart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t_WatchDog.stop</w:t>
      </w:r>
      <w:proofErr w:type="spellEnd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;</w:t>
      </w:r>
    </w:p>
    <w:p w14:paraId="3F779109" w14:textId="77777777" w:rsidR="00CB48B5" w:rsidRPr="00CB48B5" w:rsidRDefault="00CB48B5" w:rsidP="00CB48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         </w:t>
      </w:r>
      <w:proofErr w:type="spellStart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f_EUTRA_PreliminaryPass</w:t>
      </w:r>
      <w:proofErr w:type="spellEnd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(__FILE__, __LINE__, "Step 3");</w:t>
      </w:r>
    </w:p>
    <w:p w14:paraId="6903D89D" w14:textId="77777777" w:rsidR="00CB48B5" w:rsidRPr="00CB48B5" w:rsidRDefault="00CB48B5" w:rsidP="00CB48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       }</w:t>
      </w:r>
    </w:p>
    <w:p w14:paraId="5399F0C7" w14:textId="77777777" w:rsidR="00CB48B5" w:rsidRPr="00CB48B5" w:rsidRDefault="00CB48B5" w:rsidP="00CB48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   }</w:t>
      </w:r>
    </w:p>
    <w:p w14:paraId="12CCA6AB" w14:textId="3B4483F9" w:rsidR="00CB48B5" w:rsidRDefault="00CB48B5" w:rsidP="00CB48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 }</w:t>
      </w:r>
    </w:p>
    <w:p w14:paraId="4E87C484" w14:textId="498AECB8" w:rsidR="00CB48B5" w:rsidRDefault="00CB48B5" w:rsidP="00CB48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</w:p>
    <w:p w14:paraId="05DD45DD" w14:textId="77777777" w:rsidR="00CB48B5" w:rsidRDefault="00CB48B5" w:rsidP="00CB48B5">
      <w:pPr>
        <w:rPr>
          <w:rFonts w:eastAsia="SimSun"/>
          <w:b/>
          <w:lang w:eastAsia="en-GB"/>
        </w:rPr>
      </w:pPr>
    </w:p>
    <w:p w14:paraId="5D4CDACD" w14:textId="5106C190" w:rsidR="00CB48B5" w:rsidRPr="00CB48B5" w:rsidRDefault="00CB48B5" w:rsidP="00CB48B5">
      <w:pPr>
        <w:rPr>
          <w:lang w:val="en-US" w:eastAsia="zh-CN"/>
        </w:rPr>
      </w:pPr>
      <w:r>
        <w:rPr>
          <w:rFonts w:eastAsia="SimSun"/>
          <w:b/>
          <w:lang w:eastAsia="en-GB"/>
        </w:rPr>
        <w:t xml:space="preserve">module </w:t>
      </w:r>
      <w:r w:rsidRPr="00CB48B5">
        <w:t>RRC_CPC_ENDC_EUTRA</w:t>
      </w:r>
    </w:p>
    <w:p w14:paraId="541E5202" w14:textId="77777777" w:rsidR="00CB48B5" w:rsidRPr="00CB48B5" w:rsidRDefault="00CB48B5" w:rsidP="00CB48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 function fl_TC_8_2_3_18_2_ENDC_EUTRA_TestBody() runs on EUTRA_5GS_PTC</w:t>
      </w:r>
    </w:p>
    <w:p w14:paraId="2A3CF2AA" w14:textId="77777777" w:rsidR="00CB48B5" w:rsidRPr="00CB48B5" w:rsidRDefault="00CB48B5" w:rsidP="00CB48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 {</w:t>
      </w:r>
    </w:p>
    <w:p w14:paraId="7F3638B9" w14:textId="77777777" w:rsidR="00CB48B5" w:rsidRPr="00CB48B5" w:rsidRDefault="00CB48B5" w:rsidP="00CB48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   var template (omit) </w:t>
      </w:r>
      <w:proofErr w:type="spellStart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octetstring</w:t>
      </w:r>
      <w:proofErr w:type="spellEnd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</w:t>
      </w:r>
      <w:proofErr w:type="spellStart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v_NR_SCGConfig</w:t>
      </w:r>
      <w:proofErr w:type="spellEnd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:= omit;</w:t>
      </w:r>
    </w:p>
    <w:p w14:paraId="5E2B10A9" w14:textId="77777777" w:rsidR="00CB48B5" w:rsidRPr="00CB48B5" w:rsidRDefault="00CB48B5" w:rsidP="00CB48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   var EUTRA38_SecurityParamsExtd_Type </w:t>
      </w:r>
      <w:proofErr w:type="spellStart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v_Security_Params</w:t>
      </w:r>
      <w:proofErr w:type="spellEnd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;</w:t>
      </w:r>
    </w:p>
    <w:p w14:paraId="352AFC2F" w14:textId="77777777" w:rsidR="00CB48B5" w:rsidRPr="00CB48B5" w:rsidRDefault="00CB48B5" w:rsidP="00CB48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   var </w:t>
      </w:r>
      <w:proofErr w:type="spellStart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PhysCellId</w:t>
      </w:r>
      <w:proofErr w:type="spellEnd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v_PhysCellId_Cell2;</w:t>
      </w:r>
    </w:p>
    <w:p w14:paraId="4D197A47" w14:textId="77777777" w:rsidR="00CB48B5" w:rsidRPr="00CB48B5" w:rsidRDefault="00CB48B5" w:rsidP="00CB48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   var </w:t>
      </w:r>
      <w:proofErr w:type="spellStart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RRC_TransactionIdentifier</w:t>
      </w:r>
      <w:proofErr w:type="spellEnd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</w:t>
      </w:r>
      <w:proofErr w:type="spellStart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v_RRC_TI</w:t>
      </w:r>
      <w:proofErr w:type="spellEnd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:= </w:t>
      </w:r>
      <w:proofErr w:type="spellStart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tsc_RRC_TI_Def</w:t>
      </w:r>
      <w:proofErr w:type="spellEnd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;</w:t>
      </w:r>
    </w:p>
    <w:p w14:paraId="6574E283" w14:textId="77777777" w:rsidR="00CB48B5" w:rsidRPr="00CB48B5" w:rsidRDefault="00CB48B5" w:rsidP="00CB48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   var template (value) </w:t>
      </w:r>
      <w:proofErr w:type="spellStart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MeasConfig</w:t>
      </w:r>
      <w:proofErr w:type="spellEnd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</w:t>
      </w:r>
      <w:proofErr w:type="spellStart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v_MeasConfig</w:t>
      </w:r>
      <w:proofErr w:type="spellEnd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;</w:t>
      </w:r>
    </w:p>
    <w:p w14:paraId="5022AAEF" w14:textId="77777777" w:rsidR="00CB48B5" w:rsidRPr="00CB48B5" w:rsidRDefault="00CB48B5" w:rsidP="00CB48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   timer </w:t>
      </w:r>
      <w:proofErr w:type="spellStart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t_WatchDog</w:t>
      </w:r>
      <w:proofErr w:type="spellEnd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:= 10.0;</w:t>
      </w:r>
    </w:p>
    <w:p w14:paraId="5D046984" w14:textId="77777777" w:rsidR="00CB48B5" w:rsidRPr="00CB48B5" w:rsidRDefault="00CB48B5" w:rsidP="00CB48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   </w:t>
      </w:r>
    </w:p>
    <w:p w14:paraId="0D50CCDD" w14:textId="77777777" w:rsidR="00CB48B5" w:rsidRPr="00CB48B5" w:rsidRDefault="00CB48B5" w:rsidP="00CB48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   // @siclog "Step 1" </w:t>
      </w:r>
      <w:proofErr w:type="spellStart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siclog</w:t>
      </w:r>
      <w:proofErr w:type="spellEnd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@</w:t>
      </w:r>
    </w:p>
    <w:p w14:paraId="6FD000F1" w14:textId="77777777" w:rsidR="00CB48B5" w:rsidRPr="00CB48B5" w:rsidRDefault="00CB48B5" w:rsidP="00CB48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   // The SS transmits an </w:t>
      </w:r>
      <w:proofErr w:type="spellStart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RRCConnectionReconfiguration</w:t>
      </w:r>
      <w:proofErr w:type="spellEnd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message containing NR </w:t>
      </w:r>
      <w:proofErr w:type="spellStart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RRCReconfiguration</w:t>
      </w:r>
      <w:proofErr w:type="spellEnd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message to perform conditional </w:t>
      </w:r>
      <w:proofErr w:type="spellStart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PSCell</w:t>
      </w:r>
      <w:proofErr w:type="spellEnd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change with </w:t>
      </w:r>
      <w:proofErr w:type="spellStart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ConditionalReconfiguration</w:t>
      </w:r>
      <w:proofErr w:type="spellEnd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to set NR Cell 2 as target candidate cell.</w:t>
      </w:r>
    </w:p>
    <w:p w14:paraId="19C10268" w14:textId="77777777" w:rsidR="00CB48B5" w:rsidRPr="00CB48B5" w:rsidRDefault="00CB48B5" w:rsidP="00CB48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   </w:t>
      </w:r>
      <w:proofErr w:type="spellStart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v_NR_SCGConfig</w:t>
      </w:r>
      <w:proofErr w:type="spellEnd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:= </w:t>
      </w:r>
      <w:proofErr w:type="spellStart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f_EUTRA_NR_WaitForCoOrd_Data</w:t>
      </w:r>
      <w:proofErr w:type="spellEnd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(NR, "</w:t>
      </w:r>
      <w:proofErr w:type="spellStart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Reconfig</w:t>
      </w:r>
      <w:proofErr w:type="spellEnd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"); //Rx. reconfiguration contents from NR side</w:t>
      </w:r>
    </w:p>
    <w:p w14:paraId="1C861624" w14:textId="77777777" w:rsidR="00CB48B5" w:rsidRPr="00CB48B5" w:rsidRDefault="00CB48B5" w:rsidP="00CB48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   f_EUTRA38_508_ENDC_SendReconfiguration(eutra_Cell1, -, -, </w:t>
      </w:r>
      <w:proofErr w:type="spellStart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v_NR_SCGConfig</w:t>
      </w:r>
      <w:proofErr w:type="spellEnd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, -, -, omit);</w:t>
      </w:r>
    </w:p>
    <w:p w14:paraId="5F0C2C0F" w14:textId="77777777" w:rsidR="00CB48B5" w:rsidRPr="00CB48B5" w:rsidRDefault="00CB48B5" w:rsidP="00CB48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                                                                                                    </w:t>
      </w:r>
    </w:p>
    <w:p w14:paraId="71031223" w14:textId="77777777" w:rsidR="00CB48B5" w:rsidRPr="00CB48B5" w:rsidRDefault="00CB48B5" w:rsidP="00CB48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   </w:t>
      </w:r>
      <w:proofErr w:type="spellStart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v_Security_Params</w:t>
      </w:r>
      <w:proofErr w:type="spellEnd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:= f_EUTRA38_ENDC_InitiateAndSendS_gNBKeys(NR);</w:t>
      </w:r>
    </w:p>
    <w:p w14:paraId="1DDBCEFD" w14:textId="77777777" w:rsidR="00CB48B5" w:rsidRPr="00CB48B5" w:rsidRDefault="00CB48B5" w:rsidP="00CB48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   f_EUTRA38_Security_Set(</w:t>
      </w:r>
      <w:proofErr w:type="spellStart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v_Security_Params</w:t>
      </w:r>
      <w:proofErr w:type="spellEnd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);</w:t>
      </w:r>
    </w:p>
    <w:p w14:paraId="14A08692" w14:textId="77777777" w:rsidR="00CB48B5" w:rsidRPr="00CB48B5" w:rsidRDefault="00CB48B5" w:rsidP="00CB48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   </w:t>
      </w:r>
    </w:p>
    <w:p w14:paraId="6D574D87" w14:textId="77777777" w:rsidR="00CB48B5" w:rsidRPr="00CB48B5" w:rsidRDefault="00CB48B5" w:rsidP="00CB48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   // @siclog "Step 2" </w:t>
      </w:r>
      <w:proofErr w:type="spellStart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siclog</w:t>
      </w:r>
      <w:proofErr w:type="spellEnd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@</w:t>
      </w:r>
    </w:p>
    <w:p w14:paraId="4946209D" w14:textId="77777777" w:rsidR="00CB48B5" w:rsidRPr="00CB48B5" w:rsidRDefault="00CB48B5" w:rsidP="00CB48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   // The UE transmits an </w:t>
      </w:r>
      <w:proofErr w:type="spellStart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RRCConnectionReconfigurationComplete</w:t>
      </w:r>
      <w:proofErr w:type="spellEnd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message containing NR </w:t>
      </w:r>
      <w:proofErr w:type="spellStart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RRCReconfigurationComplete</w:t>
      </w:r>
      <w:proofErr w:type="spellEnd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message on E-UTRA Cell 1</w:t>
      </w:r>
    </w:p>
    <w:p w14:paraId="225E0885" w14:textId="77777777" w:rsidR="00CB48B5" w:rsidRPr="00CB48B5" w:rsidRDefault="00CB48B5" w:rsidP="00CB48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   </w:t>
      </w:r>
      <w:proofErr w:type="spellStart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f_EUTRA_NR_SendCoOrd</w:t>
      </w:r>
      <w:proofErr w:type="spellEnd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(NR, </w:t>
      </w:r>
      <w:proofErr w:type="spellStart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cms_EUTRA_NR_Trigger</w:t>
      </w:r>
      <w:proofErr w:type="spellEnd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);</w:t>
      </w:r>
    </w:p>
    <w:p w14:paraId="0C7995DC" w14:textId="77777777" w:rsidR="00CB48B5" w:rsidRPr="00CB48B5" w:rsidRDefault="00CB48B5" w:rsidP="00CB48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   </w:t>
      </w:r>
    </w:p>
    <w:p w14:paraId="2F76CD99" w14:textId="77777777" w:rsidR="00CB48B5" w:rsidRPr="00CB48B5" w:rsidRDefault="00CB48B5" w:rsidP="00CB48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   // @siclog "Step 3" </w:t>
      </w:r>
      <w:proofErr w:type="spellStart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siclog</w:t>
      </w:r>
      <w:proofErr w:type="spellEnd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@</w:t>
      </w:r>
    </w:p>
    <w:p w14:paraId="7BBA34A7" w14:textId="77777777" w:rsidR="00CB48B5" w:rsidRPr="00CB48B5" w:rsidRDefault="00CB48B5" w:rsidP="00CB48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   // SS adjusts the cell-specific reference signal level according to row "T1" -  no power level change in EUTRA side</w:t>
      </w:r>
    </w:p>
    <w:p w14:paraId="3182F536" w14:textId="77777777" w:rsidR="00CB48B5" w:rsidRPr="00CB48B5" w:rsidRDefault="00CB48B5" w:rsidP="00CB48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</w:p>
    <w:p w14:paraId="0805ECEA" w14:textId="77777777" w:rsidR="00CB48B5" w:rsidRPr="00CB48B5" w:rsidRDefault="00CB48B5" w:rsidP="00CB48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   // @siclog "Step 4" </w:t>
      </w:r>
      <w:proofErr w:type="spellStart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siclog</w:t>
      </w:r>
      <w:proofErr w:type="spellEnd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@</w:t>
      </w:r>
    </w:p>
    <w:p w14:paraId="665E8DBE" w14:textId="77777777" w:rsidR="00CB48B5" w:rsidRPr="00CB48B5" w:rsidRDefault="00CB48B5" w:rsidP="00CB48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   // Wait for 5s to ensure that T304 expires.</w:t>
      </w:r>
    </w:p>
    <w:p w14:paraId="5470AFD4" w14:textId="77777777" w:rsidR="00CB48B5" w:rsidRPr="00CB48B5" w:rsidRDefault="00CB48B5" w:rsidP="00CB48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   // NOTE: SS does not respond to the UE transmitted RACH preambles on NR Cell 2.</w:t>
      </w:r>
    </w:p>
    <w:p w14:paraId="021630E2" w14:textId="77777777" w:rsidR="00CB48B5" w:rsidRPr="00CB48B5" w:rsidRDefault="00CB48B5" w:rsidP="00CB48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   </w:t>
      </w:r>
      <w:proofErr w:type="spellStart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f_Delay</w:t>
      </w:r>
      <w:proofErr w:type="spellEnd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(5.0);</w:t>
      </w:r>
    </w:p>
    <w:p w14:paraId="285E11EA" w14:textId="77777777" w:rsidR="00CB48B5" w:rsidRPr="00CB48B5" w:rsidRDefault="00CB48B5" w:rsidP="00CB48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   </w:t>
      </w:r>
    </w:p>
    <w:p w14:paraId="3BE2003F" w14:textId="77777777" w:rsidR="00CB48B5" w:rsidRPr="00CB48B5" w:rsidRDefault="00CB48B5" w:rsidP="00CB48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   // @siclog "Step 5" </w:t>
      </w:r>
      <w:proofErr w:type="spellStart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siclog</w:t>
      </w:r>
      <w:proofErr w:type="spellEnd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@</w:t>
      </w:r>
    </w:p>
    <w:p w14:paraId="6830513E" w14:textId="77777777" w:rsidR="00CB48B5" w:rsidRPr="00CB48B5" w:rsidRDefault="00CB48B5" w:rsidP="00CB48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   // Check: Does UE transmit the </w:t>
      </w:r>
      <w:proofErr w:type="spellStart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SCGFailureInformationNR</w:t>
      </w:r>
      <w:proofErr w:type="spellEnd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message with </w:t>
      </w:r>
      <w:proofErr w:type="spellStart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failureType</w:t>
      </w:r>
      <w:proofErr w:type="spellEnd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set to '</w:t>
      </w:r>
      <w:proofErr w:type="spellStart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synchReconfigFailureSCG</w:t>
      </w:r>
      <w:proofErr w:type="spellEnd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' in E-UTRA Cell 1?</w:t>
      </w:r>
    </w:p>
    <w:p w14:paraId="20A9A7FE" w14:textId="77777777" w:rsidR="00CB48B5" w:rsidRPr="00CB48B5" w:rsidRDefault="00CB48B5" w:rsidP="00CB48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   </w:t>
      </w:r>
      <w:proofErr w:type="spellStart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t_WatchDog.start</w:t>
      </w:r>
      <w:proofErr w:type="spellEnd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;</w:t>
      </w:r>
    </w:p>
    <w:p w14:paraId="279E8767" w14:textId="77777777" w:rsidR="00CB48B5" w:rsidRPr="00CB48B5" w:rsidRDefault="00CB48B5" w:rsidP="00CB48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   alt {</w:t>
      </w:r>
    </w:p>
    <w:p w14:paraId="07BD42E1" w14:textId="77777777" w:rsidR="00CB48B5" w:rsidRPr="00CB48B5" w:rsidRDefault="00CB48B5" w:rsidP="00CB48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     [] </w:t>
      </w:r>
      <w:proofErr w:type="spellStart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t_WatchDog.timeout</w:t>
      </w:r>
      <w:proofErr w:type="spellEnd"/>
    </w:p>
    <w:p w14:paraId="02BB57A8" w14:textId="77777777" w:rsidR="00CB48B5" w:rsidRPr="00CB48B5" w:rsidRDefault="00CB48B5" w:rsidP="00CB48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       {</w:t>
      </w:r>
    </w:p>
    <w:p w14:paraId="681E780F" w14:textId="77777777" w:rsidR="00CB48B5" w:rsidRPr="00CB48B5" w:rsidRDefault="00CB48B5" w:rsidP="00CB48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         </w:t>
      </w:r>
      <w:proofErr w:type="spellStart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f_EUTRA_SetVerdictFailOrInconc</w:t>
      </w:r>
      <w:proofErr w:type="spellEnd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(__FILE__, __LINE__, "Step 5");</w:t>
      </w:r>
    </w:p>
    <w:p w14:paraId="73F0C1D9" w14:textId="77777777" w:rsidR="00CB48B5" w:rsidRPr="00CB48B5" w:rsidRDefault="00CB48B5" w:rsidP="00CB48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       }</w:t>
      </w:r>
    </w:p>
    <w:p w14:paraId="76498FF9" w14:textId="77777777" w:rsidR="00CB48B5" w:rsidRPr="00CB48B5" w:rsidRDefault="00CB48B5" w:rsidP="00CB48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     [] </w:t>
      </w:r>
      <w:proofErr w:type="spellStart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SRB.receive</w:t>
      </w:r>
      <w:proofErr w:type="spellEnd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(car_SRB1_RrcPdu_IND(eutra_Cell1, cr_508_SCGFailureInformationNR_r15(cr_FailureReportSCG_NR_r15(synchReconfigFailureSCG</w:t>
      </w:r>
      <w:r w:rsidRPr="00CB48B5">
        <w:rPr>
          <w:rFonts w:ascii="Courier New" w:eastAsia="SimSun" w:hAnsi="Courier New" w:cs="Courier New"/>
          <w:color w:val="000000"/>
          <w:sz w:val="18"/>
          <w:szCs w:val="18"/>
          <w:highlight w:val="cyan"/>
          <w:lang w:val="en-US" w:eastAsia="zh-CN"/>
        </w:rPr>
        <w:t>, *)))) /* @sic R5s221124 sic@ */</w:t>
      </w:r>
    </w:p>
    <w:p w14:paraId="7F254441" w14:textId="77777777" w:rsidR="00CB48B5" w:rsidRPr="00CB48B5" w:rsidRDefault="00CB48B5" w:rsidP="00CB48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       {</w:t>
      </w:r>
    </w:p>
    <w:p w14:paraId="53B87B1B" w14:textId="77777777" w:rsidR="00CB48B5" w:rsidRPr="00CB48B5" w:rsidRDefault="00CB48B5" w:rsidP="00CB48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         </w:t>
      </w:r>
      <w:proofErr w:type="spellStart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t_WatchDog.stop</w:t>
      </w:r>
      <w:proofErr w:type="spellEnd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;</w:t>
      </w:r>
    </w:p>
    <w:p w14:paraId="6757A0A2" w14:textId="77777777" w:rsidR="00CB48B5" w:rsidRPr="00CB48B5" w:rsidRDefault="00CB48B5" w:rsidP="00CB48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         </w:t>
      </w:r>
      <w:proofErr w:type="spellStart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f_EUTRA_PreliminaryPass</w:t>
      </w:r>
      <w:proofErr w:type="spellEnd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(__FILE__, __LINE__, "Step 5: UE transmit the </w:t>
      </w:r>
      <w:proofErr w:type="spellStart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SCGFailureInformationNR</w:t>
      </w:r>
      <w:proofErr w:type="spellEnd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message with </w:t>
      </w:r>
      <w:proofErr w:type="spellStart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failureType</w:t>
      </w:r>
      <w:proofErr w:type="spellEnd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set to </w:t>
      </w:r>
      <w:proofErr w:type="spellStart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synchReconfigFailureSCG</w:t>
      </w:r>
      <w:proofErr w:type="spellEnd"/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in E-UTRA Cell 1");</w:t>
      </w:r>
    </w:p>
    <w:p w14:paraId="27BA6149" w14:textId="77777777" w:rsidR="00CB48B5" w:rsidRPr="00CB48B5" w:rsidRDefault="00CB48B5" w:rsidP="00CB48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lastRenderedPageBreak/>
        <w:t xml:space="preserve">        }</w:t>
      </w:r>
    </w:p>
    <w:p w14:paraId="500EC48D" w14:textId="4A877DC4" w:rsidR="00CB48B5" w:rsidRDefault="00CB48B5" w:rsidP="00CB48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  <w:r w:rsidRPr="00CB48B5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   }</w:t>
      </w:r>
    </w:p>
    <w:p w14:paraId="4AF09468" w14:textId="77777777" w:rsidR="00CB48B5" w:rsidRDefault="00CB48B5" w:rsidP="00CB48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</w:p>
    <w:p w14:paraId="2AB0C042" w14:textId="0A7A2935" w:rsidR="00CB48B5" w:rsidRDefault="00CB48B5" w:rsidP="00CB48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  <w:r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. . .</w:t>
      </w:r>
    </w:p>
    <w:p w14:paraId="0B8B9E6A" w14:textId="77777777" w:rsidR="00CB48B5" w:rsidRPr="00CB48B5" w:rsidRDefault="00CB48B5" w:rsidP="00CB48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</w:p>
    <w:p w14:paraId="7C852027" w14:textId="77777777" w:rsidR="00CB48B5" w:rsidRDefault="00CB48B5" w:rsidP="00CB48B5">
      <w:pPr>
        <w:rPr>
          <w:rFonts w:eastAsia="SimSun"/>
          <w:b/>
          <w:lang w:eastAsia="en-GB"/>
        </w:rPr>
      </w:pPr>
    </w:p>
    <w:p w14:paraId="2AA0C932" w14:textId="4FD4FE5D" w:rsidR="00CB48B5" w:rsidRPr="00CB48B5" w:rsidRDefault="00CB48B5" w:rsidP="00CB48B5">
      <w:pPr>
        <w:rPr>
          <w:lang w:val="en-US" w:eastAsia="zh-CN"/>
        </w:rPr>
      </w:pPr>
      <w:r>
        <w:rPr>
          <w:rFonts w:eastAsia="SimSun"/>
          <w:b/>
          <w:lang w:eastAsia="en-GB"/>
        </w:rPr>
        <w:t xml:space="preserve">module </w:t>
      </w:r>
      <w:r w:rsidR="00620D23" w:rsidRPr="00620D23">
        <w:t>PDCP_ENDC_EUTRA</w:t>
      </w:r>
    </w:p>
    <w:p w14:paraId="161DD2EE" w14:textId="77777777" w:rsidR="00620D23" w:rsidRPr="00620D23" w:rsidRDefault="00620D23" w:rsidP="00620D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  <w:r w:rsidRPr="00620D23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 function </w:t>
      </w:r>
      <w:proofErr w:type="spellStart"/>
      <w:r w:rsidRPr="00620D23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fl_EUTRA_PDCP_Integrity</w:t>
      </w:r>
      <w:proofErr w:type="spellEnd"/>
      <w:r w:rsidRPr="00620D23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(</w:t>
      </w:r>
      <w:proofErr w:type="spellStart"/>
      <w:r w:rsidRPr="00620D23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IntegrityProtAlgorithm_Type</w:t>
      </w:r>
      <w:proofErr w:type="spellEnd"/>
      <w:r w:rsidRPr="00620D23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</w:t>
      </w:r>
      <w:proofErr w:type="spellStart"/>
      <w:r w:rsidRPr="00620D23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p_AS_IntegrityProtAlgorithm</w:t>
      </w:r>
      <w:proofErr w:type="spellEnd"/>
      <w:r w:rsidRPr="00620D23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) runs on EUTRA_5GS_PTC</w:t>
      </w:r>
    </w:p>
    <w:p w14:paraId="1131AD2F" w14:textId="77777777" w:rsidR="00620D23" w:rsidRPr="00620D23" w:rsidRDefault="00620D23" w:rsidP="00620D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  <w:r w:rsidRPr="00620D23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 {//@sic R5-202614 sic@</w:t>
      </w:r>
    </w:p>
    <w:p w14:paraId="39CDAACF" w14:textId="77777777" w:rsidR="00620D23" w:rsidRPr="00620D23" w:rsidRDefault="00620D23" w:rsidP="00620D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  <w:r w:rsidRPr="00620D23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  var </w:t>
      </w:r>
      <w:proofErr w:type="spellStart"/>
      <w:r w:rsidRPr="00620D23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ENDC_SRB_DRB_Configuration_Type</w:t>
      </w:r>
      <w:proofErr w:type="spellEnd"/>
      <w:r w:rsidRPr="00620D23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</w:t>
      </w:r>
      <w:proofErr w:type="spellStart"/>
      <w:r w:rsidRPr="00620D23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v_SecondaryConfig</w:t>
      </w:r>
      <w:proofErr w:type="spellEnd"/>
      <w:r w:rsidRPr="00620D23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:= NR_PDCP_SRB1_2;</w:t>
      </w:r>
    </w:p>
    <w:p w14:paraId="221E8CA9" w14:textId="77777777" w:rsidR="00620D23" w:rsidRPr="00620D23" w:rsidRDefault="00620D23" w:rsidP="00620D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  <w:r w:rsidRPr="00620D23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  if (pc_srb3){</w:t>
      </w:r>
    </w:p>
    <w:p w14:paraId="0906F17C" w14:textId="77777777" w:rsidR="00620D23" w:rsidRPr="00620D23" w:rsidRDefault="00620D23" w:rsidP="00620D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  <w:r w:rsidRPr="00620D23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     </w:t>
      </w:r>
      <w:proofErr w:type="spellStart"/>
      <w:r w:rsidRPr="00620D23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v_SecondaryConfig</w:t>
      </w:r>
      <w:proofErr w:type="spellEnd"/>
      <w:r w:rsidRPr="00620D23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:= NR_PDCP_SRB1_2_SRB3;</w:t>
      </w:r>
    </w:p>
    <w:p w14:paraId="6A6ADD76" w14:textId="77777777" w:rsidR="00620D23" w:rsidRPr="00620D23" w:rsidRDefault="00620D23" w:rsidP="00620D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  <w:r w:rsidRPr="00620D23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  }</w:t>
      </w:r>
    </w:p>
    <w:p w14:paraId="20BEF9A5" w14:textId="77777777" w:rsidR="00620D23" w:rsidRPr="00620D23" w:rsidRDefault="00620D23" w:rsidP="00620D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  <w:r w:rsidRPr="00620D23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 </w:t>
      </w:r>
    </w:p>
    <w:p w14:paraId="597BF97E" w14:textId="77777777" w:rsidR="00620D23" w:rsidRPr="00620D23" w:rsidRDefault="00620D23" w:rsidP="00620D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  <w:r w:rsidRPr="00620D23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   f_EUTRA38_Init(EN_DC, c1);</w:t>
      </w:r>
    </w:p>
    <w:p w14:paraId="041F4CB7" w14:textId="77777777" w:rsidR="00620D23" w:rsidRPr="00620D23" w:rsidRDefault="00620D23" w:rsidP="00620D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</w:p>
    <w:p w14:paraId="3FCEB836" w14:textId="77777777" w:rsidR="00620D23" w:rsidRPr="00620D23" w:rsidRDefault="00620D23" w:rsidP="00620D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  <w:r w:rsidRPr="00620D23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   //Create and configure cell</w:t>
      </w:r>
    </w:p>
    <w:p w14:paraId="787DBE24" w14:textId="77777777" w:rsidR="00620D23" w:rsidRPr="00620D23" w:rsidRDefault="00620D23" w:rsidP="00620D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  <w:r w:rsidRPr="00620D23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   </w:t>
      </w:r>
      <w:proofErr w:type="spellStart"/>
      <w:r w:rsidRPr="00620D23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f_EUTRA_CellConfig_Def</w:t>
      </w:r>
      <w:proofErr w:type="spellEnd"/>
      <w:r w:rsidRPr="00620D23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(eutra_Cell1);</w:t>
      </w:r>
    </w:p>
    <w:p w14:paraId="0AF452B5" w14:textId="77777777" w:rsidR="00620D23" w:rsidRPr="00620D23" w:rsidRDefault="00620D23" w:rsidP="00620D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  <w:r w:rsidRPr="00620D23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   //Set integrity algorithm</w:t>
      </w:r>
    </w:p>
    <w:p w14:paraId="5A15A552" w14:textId="77777777" w:rsidR="00620D23" w:rsidRPr="00620D23" w:rsidRDefault="00620D23" w:rsidP="00620D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  <w:r w:rsidRPr="00620D23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   f_EUTRA_AS_IntegrityAlgorithm_Set(p_AS_IntegrityProtAlgorithm);//@sic R5-202614 sic@</w:t>
      </w:r>
    </w:p>
    <w:p w14:paraId="0B742424" w14:textId="77777777" w:rsidR="00620D23" w:rsidRPr="00620D23" w:rsidRDefault="00620D23" w:rsidP="00620D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  <w:r w:rsidRPr="00620D23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   //Preamble to enter UE in state 2A . NR PDCP is configured on SRB1 and SRB2 and SRB 3</w:t>
      </w:r>
    </w:p>
    <w:p w14:paraId="019B3B65" w14:textId="77777777" w:rsidR="00620D23" w:rsidRPr="00620D23" w:rsidRDefault="00620D23" w:rsidP="00620D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  <w:r w:rsidRPr="00620D23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   //@sic R5-195339 sic@</w:t>
      </w:r>
    </w:p>
    <w:p w14:paraId="3B423BA7" w14:textId="77777777" w:rsidR="00620D23" w:rsidRPr="00620D23" w:rsidRDefault="00620D23" w:rsidP="00620D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  <w:r w:rsidRPr="00620D23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   f_EUTRA38_ENDC_Preamble (eutra_Cell1, </w:t>
      </w:r>
      <w:proofErr w:type="spellStart"/>
      <w:r w:rsidRPr="00620D23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TESTMode_OFF</w:t>
      </w:r>
      <w:proofErr w:type="spellEnd"/>
      <w:r w:rsidRPr="00620D23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, MCG_SCG, RRC_CONNECTED);//@sic R5s190476 sic@ </w:t>
      </w:r>
      <w:proofErr w:type="spellStart"/>
      <w:r w:rsidRPr="00620D23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ch</w:t>
      </w:r>
      <w:proofErr w:type="spellEnd"/>
      <w:r w:rsidRPr="00620D23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4.8 @sic R5s211168 sic@</w:t>
      </w:r>
    </w:p>
    <w:p w14:paraId="76F744B7" w14:textId="77777777" w:rsidR="00620D23" w:rsidRPr="00620D23" w:rsidRDefault="00620D23" w:rsidP="00620D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  <w:r w:rsidRPr="00620D23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   f_EUTRA38_IntraLTE_HO_IntraPSCell_NR_PDCP (eutra_Cell1, v_SecondaryConfig,1); //@sic R5s190476 sic@ </w:t>
      </w:r>
      <w:proofErr w:type="spellStart"/>
      <w:r w:rsidRPr="00620D23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ch</w:t>
      </w:r>
      <w:proofErr w:type="spellEnd"/>
      <w:r w:rsidRPr="00620D23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4.9</w:t>
      </w:r>
    </w:p>
    <w:p w14:paraId="07141DFD" w14:textId="77777777" w:rsidR="00620D23" w:rsidRPr="00620D23" w:rsidRDefault="00620D23" w:rsidP="00620D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  <w:r w:rsidRPr="00620D23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   </w:t>
      </w:r>
    </w:p>
    <w:p w14:paraId="29CF2FFA" w14:textId="77777777" w:rsidR="00620D23" w:rsidRPr="00620D23" w:rsidRDefault="00620D23" w:rsidP="00620D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  <w:r w:rsidRPr="00620D23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   </w:t>
      </w:r>
      <w:proofErr w:type="spellStart"/>
      <w:r w:rsidRPr="00620D23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f_EUTRA_TestBody_Set</w:t>
      </w:r>
      <w:proofErr w:type="spellEnd"/>
      <w:r w:rsidRPr="00620D23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(true);</w:t>
      </w:r>
    </w:p>
    <w:p w14:paraId="0C706516" w14:textId="77777777" w:rsidR="00620D23" w:rsidRPr="00620D23" w:rsidRDefault="00620D23" w:rsidP="00620D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  <w:r w:rsidRPr="00620D23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   </w:t>
      </w:r>
      <w:proofErr w:type="spellStart"/>
      <w:r w:rsidRPr="00620D23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f_EUTRA_NR_SendCoOrd</w:t>
      </w:r>
      <w:proofErr w:type="spellEnd"/>
      <w:r w:rsidRPr="00620D23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(NR, </w:t>
      </w:r>
      <w:proofErr w:type="spellStart"/>
      <w:r w:rsidRPr="00620D23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cms_EUTRA_NR_Trigger</w:t>
      </w:r>
      <w:proofErr w:type="spellEnd"/>
      <w:r w:rsidRPr="00620D23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);</w:t>
      </w:r>
    </w:p>
    <w:p w14:paraId="4EE2B99C" w14:textId="77777777" w:rsidR="00620D23" w:rsidRPr="00620D23" w:rsidRDefault="00620D23" w:rsidP="00620D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  <w:r w:rsidRPr="00620D23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   </w:t>
      </w:r>
    </w:p>
    <w:p w14:paraId="6AF76D7C" w14:textId="77777777" w:rsidR="00620D23" w:rsidRPr="00620D23" w:rsidRDefault="00620D23" w:rsidP="00620D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  <w:r w:rsidRPr="00620D23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    //@siclog "Step 1a1-1a2" </w:t>
      </w:r>
      <w:proofErr w:type="spellStart"/>
      <w:r w:rsidRPr="00620D23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siclog</w:t>
      </w:r>
      <w:proofErr w:type="spellEnd"/>
      <w:r w:rsidRPr="00620D23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@</w:t>
      </w:r>
    </w:p>
    <w:p w14:paraId="313029C1" w14:textId="77777777" w:rsidR="00620D23" w:rsidRPr="00620D23" w:rsidRDefault="00620D23" w:rsidP="00620D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  <w:r w:rsidRPr="00620D23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    //@sic R5-212370 sic@</w:t>
      </w:r>
    </w:p>
    <w:p w14:paraId="1FBEA6C2" w14:textId="77777777" w:rsidR="00620D23" w:rsidRPr="00620D23" w:rsidRDefault="00620D23" w:rsidP="00620D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  <w:r w:rsidRPr="00620D23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   //IF Connectivity is EN-DC or NGEN-DC, the SS sends EUTRA RRC </w:t>
      </w:r>
      <w:proofErr w:type="spellStart"/>
      <w:r w:rsidRPr="00620D23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UECapabilityEnquiry</w:t>
      </w:r>
      <w:proofErr w:type="spellEnd"/>
      <w:r w:rsidRPr="00620D23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including RAT-Type </w:t>
      </w:r>
      <w:proofErr w:type="spellStart"/>
      <w:r w:rsidRPr="00620D23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eutra</w:t>
      </w:r>
      <w:proofErr w:type="spellEnd"/>
      <w:r w:rsidRPr="00620D23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message to the UE.</w:t>
      </w:r>
    </w:p>
    <w:p w14:paraId="70102B8D" w14:textId="77777777" w:rsidR="00620D23" w:rsidRPr="00620D23" w:rsidRDefault="00620D23" w:rsidP="00620D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  <w:r w:rsidRPr="00620D23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   //Check: Does the UE send a EUTRA RRC </w:t>
      </w:r>
      <w:proofErr w:type="spellStart"/>
      <w:r w:rsidRPr="00620D23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UECapabilityInformation</w:t>
      </w:r>
      <w:proofErr w:type="spellEnd"/>
      <w:r w:rsidRPr="00620D23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message?</w:t>
      </w:r>
    </w:p>
    <w:p w14:paraId="3763C093" w14:textId="77777777" w:rsidR="00620D23" w:rsidRPr="00620D23" w:rsidRDefault="00620D23" w:rsidP="00620D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  <w:r w:rsidRPr="00620D23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   //@sic R5s201545 sic@</w:t>
      </w:r>
    </w:p>
    <w:p w14:paraId="08DFA717" w14:textId="77777777" w:rsidR="00620D23" w:rsidRPr="00620D23" w:rsidRDefault="00620D23" w:rsidP="00620D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  <w:r w:rsidRPr="00620D23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   //@sic R5-206327 sic@</w:t>
      </w:r>
    </w:p>
    <w:p w14:paraId="0719CF1D" w14:textId="77777777" w:rsidR="00620D23" w:rsidRPr="00620D23" w:rsidRDefault="00620D23" w:rsidP="00620D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  <w:r w:rsidRPr="00620D23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   </w:t>
      </w:r>
      <w:proofErr w:type="spellStart"/>
      <w:r w:rsidRPr="00620D23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f_EUTRA_CheckUeCapabilityEnquiry</w:t>
      </w:r>
      <w:proofErr w:type="spellEnd"/>
      <w:r w:rsidRPr="00620D23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(eutra_Cell1);</w:t>
      </w:r>
    </w:p>
    <w:p w14:paraId="042B3007" w14:textId="77777777" w:rsidR="00620D23" w:rsidRPr="00620D23" w:rsidRDefault="00620D23" w:rsidP="00620D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</w:p>
    <w:p w14:paraId="07DE41A1" w14:textId="77777777" w:rsidR="00620D23" w:rsidRPr="00620D23" w:rsidRDefault="00620D23" w:rsidP="00620D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  <w:r w:rsidRPr="00620D23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   if (pc_srb3){</w:t>
      </w:r>
    </w:p>
    <w:p w14:paraId="74888318" w14:textId="77777777" w:rsidR="00620D23" w:rsidRPr="00620D23" w:rsidRDefault="00620D23" w:rsidP="00620D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  <w:r w:rsidRPr="00620D23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      //@siclog "Step 2a4" </w:t>
      </w:r>
      <w:proofErr w:type="spellStart"/>
      <w:r w:rsidRPr="00620D23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siclog</w:t>
      </w:r>
      <w:proofErr w:type="spellEnd"/>
      <w:r w:rsidRPr="00620D23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@</w:t>
      </w:r>
    </w:p>
    <w:p w14:paraId="341A261B" w14:textId="77777777" w:rsidR="00620D23" w:rsidRPr="00620D23" w:rsidRDefault="00620D23" w:rsidP="00620D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  <w:r w:rsidRPr="00620D23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      //Does the UE send </w:t>
      </w:r>
      <w:proofErr w:type="spellStart"/>
      <w:r w:rsidRPr="00620D23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SCGFailureInformationNR</w:t>
      </w:r>
      <w:proofErr w:type="spellEnd"/>
      <w:r w:rsidRPr="00620D23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with </w:t>
      </w:r>
      <w:proofErr w:type="spellStart"/>
      <w:r w:rsidRPr="00620D23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failureType</w:t>
      </w:r>
      <w:proofErr w:type="spellEnd"/>
      <w:r w:rsidRPr="00620D23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as srb3-IntegrityFailure on SRB1?</w:t>
      </w:r>
    </w:p>
    <w:p w14:paraId="6A34B358" w14:textId="77777777" w:rsidR="00620D23" w:rsidRPr="00620D23" w:rsidRDefault="00620D23" w:rsidP="00620D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  <w:r w:rsidRPr="00620D23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      </w:t>
      </w:r>
      <w:proofErr w:type="spellStart"/>
      <w:r w:rsidRPr="00620D23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SRB.receive</w:t>
      </w:r>
      <w:proofErr w:type="spellEnd"/>
      <w:r w:rsidRPr="00620D23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(car_SRB1_RrcPdu_IND(eutra_Cell1, cr_508_SCGFailureInformationNR_r15(cr_FailureReportSCG_NR_r15(srb3_IntegrityFailure</w:t>
      </w:r>
      <w:r w:rsidRPr="00620D23">
        <w:rPr>
          <w:rFonts w:ascii="Courier New" w:eastAsia="SimSun" w:hAnsi="Courier New" w:cs="Courier New"/>
          <w:color w:val="000000"/>
          <w:sz w:val="18"/>
          <w:szCs w:val="18"/>
          <w:highlight w:val="cyan"/>
          <w:lang w:val="en-US" w:eastAsia="zh-CN"/>
        </w:rPr>
        <w:t>, *)))) /* @sic R5s221124 sic@ */</w:t>
      </w:r>
    </w:p>
    <w:p w14:paraId="02D1397F" w14:textId="77777777" w:rsidR="00620D23" w:rsidRPr="00620D23" w:rsidRDefault="00620D23" w:rsidP="00620D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  <w:r w:rsidRPr="00620D23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      </w:t>
      </w:r>
      <w:proofErr w:type="spellStart"/>
      <w:r w:rsidRPr="00620D23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f_EUTRA_NR_SendCoOrd</w:t>
      </w:r>
      <w:proofErr w:type="spellEnd"/>
      <w:r w:rsidRPr="00620D23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(NR, </w:t>
      </w:r>
      <w:proofErr w:type="spellStart"/>
      <w:r w:rsidRPr="00620D23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cms_EUTRA_NR_Trigger</w:t>
      </w:r>
      <w:proofErr w:type="spellEnd"/>
      <w:r w:rsidRPr="00620D23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);</w:t>
      </w:r>
    </w:p>
    <w:p w14:paraId="2F9780A6" w14:textId="77777777" w:rsidR="00620D23" w:rsidRPr="00620D23" w:rsidRDefault="00620D23" w:rsidP="00620D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  <w:r w:rsidRPr="00620D23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   }</w:t>
      </w:r>
    </w:p>
    <w:p w14:paraId="622F2D08" w14:textId="77777777" w:rsidR="00620D23" w:rsidRPr="00620D23" w:rsidRDefault="00620D23" w:rsidP="00620D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  <w:r w:rsidRPr="00620D23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   </w:t>
      </w:r>
      <w:proofErr w:type="spellStart"/>
      <w:r w:rsidRPr="00620D23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f_EUTRA_NR_WaitForCoOrd_Trigger</w:t>
      </w:r>
      <w:proofErr w:type="spellEnd"/>
      <w:r w:rsidRPr="00620D23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(NR);</w:t>
      </w:r>
    </w:p>
    <w:p w14:paraId="46DF7CC0" w14:textId="77777777" w:rsidR="00620D23" w:rsidRPr="00620D23" w:rsidRDefault="00620D23" w:rsidP="00620D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  <w:r w:rsidRPr="00620D23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   </w:t>
      </w:r>
      <w:proofErr w:type="spellStart"/>
      <w:r w:rsidRPr="00620D23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f_EUTRA_TestBody_Set</w:t>
      </w:r>
      <w:proofErr w:type="spellEnd"/>
      <w:r w:rsidRPr="00620D23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(false);</w:t>
      </w:r>
    </w:p>
    <w:p w14:paraId="06C19A5C" w14:textId="77777777" w:rsidR="00620D23" w:rsidRPr="00620D23" w:rsidRDefault="00620D23" w:rsidP="00620D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  <w:r w:rsidRPr="00620D23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   </w:t>
      </w:r>
    </w:p>
    <w:p w14:paraId="4C4B6F46" w14:textId="77777777" w:rsidR="00620D23" w:rsidRPr="00620D23" w:rsidRDefault="00620D23" w:rsidP="00620D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  <w:r w:rsidRPr="00620D23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   f_EUTRA38_ENDC_Postamble(eutra_Cell1, E2_CONNECTED); // @sic R5-204475 sic@</w:t>
      </w:r>
    </w:p>
    <w:p w14:paraId="04F89E95" w14:textId="77777777" w:rsidR="00620D23" w:rsidRPr="00620D23" w:rsidRDefault="00620D23" w:rsidP="00620D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  <w:r w:rsidRPr="00620D23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   // If finishing in E2_CONNECTED, need to wait until connection released before taking down the NR cell!</w:t>
      </w:r>
    </w:p>
    <w:p w14:paraId="50E87EEA" w14:textId="77777777" w:rsidR="00620D23" w:rsidRPr="00620D23" w:rsidRDefault="00620D23" w:rsidP="00620D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  <w:r w:rsidRPr="00620D23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   </w:t>
      </w:r>
      <w:proofErr w:type="spellStart"/>
      <w:r w:rsidRPr="00620D23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f_EUTRA_NR_SendCoOrd</w:t>
      </w:r>
      <w:proofErr w:type="spellEnd"/>
      <w:r w:rsidRPr="00620D23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(NR, </w:t>
      </w:r>
      <w:proofErr w:type="spellStart"/>
      <w:r w:rsidRPr="00620D23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cms_EUTRA_NR_Trigger</w:t>
      </w:r>
      <w:proofErr w:type="spellEnd"/>
      <w:r w:rsidRPr="00620D23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("</w:t>
      </w:r>
      <w:proofErr w:type="spellStart"/>
      <w:r w:rsidRPr="00620D23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Postamble</w:t>
      </w:r>
      <w:proofErr w:type="spellEnd"/>
      <w:r w:rsidRPr="00620D23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>"));</w:t>
      </w:r>
    </w:p>
    <w:p w14:paraId="0259A71C" w14:textId="77777777" w:rsidR="00620D23" w:rsidRPr="00620D23" w:rsidRDefault="00620D23" w:rsidP="00620D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  <w:r w:rsidRPr="00620D23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 </w:t>
      </w:r>
    </w:p>
    <w:p w14:paraId="7B2F481B" w14:textId="446C9751" w:rsidR="00620D23" w:rsidRDefault="00620D23" w:rsidP="00620D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  <w:r w:rsidRPr="00620D23"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  <w:t xml:space="preserve">  }</w:t>
      </w:r>
    </w:p>
    <w:p w14:paraId="4ECFDA1C" w14:textId="77777777" w:rsidR="00620D23" w:rsidRPr="007F0786" w:rsidRDefault="00620D23" w:rsidP="00CB48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eastAsia="SimSun" w:hAnsi="Courier New" w:cs="Courier New"/>
          <w:color w:val="000000"/>
          <w:sz w:val="18"/>
          <w:szCs w:val="18"/>
          <w:lang w:val="en-US" w:eastAsia="zh-CN"/>
        </w:rPr>
      </w:pPr>
    </w:p>
    <w:sectPr w:rsidR="00620D23" w:rsidRPr="007F078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65912E" w14:textId="77777777" w:rsidR="00CE2F0A" w:rsidRDefault="00CE2F0A">
      <w:r>
        <w:separator/>
      </w:r>
    </w:p>
  </w:endnote>
  <w:endnote w:type="continuationSeparator" w:id="0">
    <w:p w14:paraId="625F111E" w14:textId="77777777" w:rsidR="00CE2F0A" w:rsidRDefault="00CE2F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A86154" w14:textId="77777777" w:rsidR="00CE2F0A" w:rsidRDefault="00CE2F0A">
      <w:r>
        <w:separator/>
      </w:r>
    </w:p>
  </w:footnote>
  <w:footnote w:type="continuationSeparator" w:id="0">
    <w:p w14:paraId="3F0AE83A" w14:textId="77777777" w:rsidR="00CE2F0A" w:rsidRDefault="00CE2F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42134"/>
    <w:multiLevelType w:val="hybridMultilevel"/>
    <w:tmpl w:val="C3B0B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941D6"/>
    <w:multiLevelType w:val="hybridMultilevel"/>
    <w:tmpl w:val="4D7C149C"/>
    <w:lvl w:ilvl="0" w:tplc="1EFC0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5263188"/>
    <w:multiLevelType w:val="hybridMultilevel"/>
    <w:tmpl w:val="5EF67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45064"/>
    <w:multiLevelType w:val="hybridMultilevel"/>
    <w:tmpl w:val="57083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5E421D"/>
    <w:multiLevelType w:val="hybridMultilevel"/>
    <w:tmpl w:val="5184BD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AD67CC"/>
    <w:multiLevelType w:val="hybridMultilevel"/>
    <w:tmpl w:val="FD16C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FC5A25"/>
    <w:multiLevelType w:val="hybridMultilevel"/>
    <w:tmpl w:val="6F3A6558"/>
    <w:lvl w:ilvl="0" w:tplc="1B4817B8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1CBE50C7"/>
    <w:multiLevelType w:val="hybridMultilevel"/>
    <w:tmpl w:val="DB9201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48781E"/>
    <w:multiLevelType w:val="hybridMultilevel"/>
    <w:tmpl w:val="87123F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FC306B"/>
    <w:multiLevelType w:val="hybridMultilevel"/>
    <w:tmpl w:val="C1CA1C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27005B"/>
    <w:multiLevelType w:val="hybridMultilevel"/>
    <w:tmpl w:val="ACE43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066A11"/>
    <w:multiLevelType w:val="hybridMultilevel"/>
    <w:tmpl w:val="275C77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42B0A91"/>
    <w:multiLevelType w:val="hybridMultilevel"/>
    <w:tmpl w:val="1C1CA608"/>
    <w:lvl w:ilvl="0" w:tplc="C3123748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BE38C0"/>
    <w:multiLevelType w:val="hybridMultilevel"/>
    <w:tmpl w:val="B7B63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C52ACD"/>
    <w:multiLevelType w:val="hybridMultilevel"/>
    <w:tmpl w:val="3FB44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0A36E3"/>
    <w:multiLevelType w:val="hybridMultilevel"/>
    <w:tmpl w:val="B7B63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7D1939"/>
    <w:multiLevelType w:val="hybridMultilevel"/>
    <w:tmpl w:val="A08A58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281D0F"/>
    <w:multiLevelType w:val="hybridMultilevel"/>
    <w:tmpl w:val="340ACA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741CF6"/>
    <w:multiLevelType w:val="hybridMultilevel"/>
    <w:tmpl w:val="7046B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354AF0"/>
    <w:multiLevelType w:val="hybridMultilevel"/>
    <w:tmpl w:val="03DC6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907820"/>
    <w:multiLevelType w:val="hybridMultilevel"/>
    <w:tmpl w:val="FB8A88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A06047"/>
    <w:multiLevelType w:val="hybridMultilevel"/>
    <w:tmpl w:val="0A8C21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103B10"/>
    <w:multiLevelType w:val="hybridMultilevel"/>
    <w:tmpl w:val="2132F1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C8416D"/>
    <w:multiLevelType w:val="hybridMultilevel"/>
    <w:tmpl w:val="E7FA2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0939F4"/>
    <w:multiLevelType w:val="hybridMultilevel"/>
    <w:tmpl w:val="B692B674"/>
    <w:lvl w:ilvl="0" w:tplc="8FF4F272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090D21"/>
    <w:multiLevelType w:val="hybridMultilevel"/>
    <w:tmpl w:val="27425A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CB4E5E"/>
    <w:multiLevelType w:val="hybridMultilevel"/>
    <w:tmpl w:val="426EDF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CF3B20"/>
    <w:multiLevelType w:val="hybridMultilevel"/>
    <w:tmpl w:val="3FB44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B70FDE"/>
    <w:multiLevelType w:val="hybridMultilevel"/>
    <w:tmpl w:val="3C92FAEA"/>
    <w:lvl w:ilvl="0" w:tplc="D9E6DB8C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E2365C"/>
    <w:multiLevelType w:val="hybridMultilevel"/>
    <w:tmpl w:val="92D2F14C"/>
    <w:lvl w:ilvl="0" w:tplc="0F4C31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78D8405C"/>
    <w:multiLevelType w:val="hybridMultilevel"/>
    <w:tmpl w:val="E20C70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D947E2"/>
    <w:multiLevelType w:val="hybridMultilevel"/>
    <w:tmpl w:val="EFDA4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0017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366324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02874905">
    <w:abstractNumId w:val="7"/>
  </w:num>
  <w:num w:numId="4" w16cid:durableId="1214660067">
    <w:abstractNumId w:val="13"/>
  </w:num>
  <w:num w:numId="5" w16cid:durableId="1749960831">
    <w:abstractNumId w:val="1"/>
  </w:num>
  <w:num w:numId="6" w16cid:durableId="256445575">
    <w:abstractNumId w:val="31"/>
  </w:num>
  <w:num w:numId="7" w16cid:durableId="560288435">
    <w:abstractNumId w:val="24"/>
  </w:num>
  <w:num w:numId="8" w16cid:durableId="942688257">
    <w:abstractNumId w:val="20"/>
  </w:num>
  <w:num w:numId="9" w16cid:durableId="258291661">
    <w:abstractNumId w:val="33"/>
  </w:num>
  <w:num w:numId="10" w16cid:durableId="1005745936">
    <w:abstractNumId w:val="3"/>
  </w:num>
  <w:num w:numId="11" w16cid:durableId="292491963">
    <w:abstractNumId w:val="5"/>
  </w:num>
  <w:num w:numId="12" w16cid:durableId="794254214">
    <w:abstractNumId w:val="11"/>
  </w:num>
  <w:num w:numId="13" w16cid:durableId="1201673101">
    <w:abstractNumId w:val="2"/>
  </w:num>
  <w:num w:numId="14" w16cid:durableId="2117022609">
    <w:abstractNumId w:val="27"/>
  </w:num>
  <w:num w:numId="15" w16cid:durableId="950014106">
    <w:abstractNumId w:val="4"/>
  </w:num>
  <w:num w:numId="16" w16cid:durableId="676806834">
    <w:abstractNumId w:val="9"/>
  </w:num>
  <w:num w:numId="17" w16cid:durableId="1319189139">
    <w:abstractNumId w:val="25"/>
  </w:num>
  <w:num w:numId="18" w16cid:durableId="1267925850">
    <w:abstractNumId w:val="8"/>
  </w:num>
  <w:num w:numId="19" w16cid:durableId="2063626902">
    <w:abstractNumId w:val="12"/>
  </w:num>
  <w:num w:numId="20" w16cid:durableId="1097138543">
    <w:abstractNumId w:val="28"/>
  </w:num>
  <w:num w:numId="21" w16cid:durableId="1387221983">
    <w:abstractNumId w:val="21"/>
  </w:num>
  <w:num w:numId="22" w16cid:durableId="96756132">
    <w:abstractNumId w:val="10"/>
  </w:num>
  <w:num w:numId="23" w16cid:durableId="792551575">
    <w:abstractNumId w:val="29"/>
  </w:num>
  <w:num w:numId="24" w16cid:durableId="1812211330">
    <w:abstractNumId w:val="17"/>
  </w:num>
  <w:num w:numId="25" w16cid:durableId="141821759">
    <w:abstractNumId w:val="16"/>
  </w:num>
  <w:num w:numId="26" w16cid:durableId="523054248">
    <w:abstractNumId w:val="15"/>
  </w:num>
  <w:num w:numId="27" w16cid:durableId="760027416">
    <w:abstractNumId w:val="18"/>
  </w:num>
  <w:num w:numId="28" w16cid:durableId="585455544">
    <w:abstractNumId w:val="0"/>
  </w:num>
  <w:num w:numId="29" w16cid:durableId="1383091183">
    <w:abstractNumId w:val="23"/>
  </w:num>
  <w:num w:numId="30" w16cid:durableId="422723267">
    <w:abstractNumId w:val="22"/>
  </w:num>
  <w:num w:numId="31" w16cid:durableId="1580361976">
    <w:abstractNumId w:val="19"/>
  </w:num>
  <w:num w:numId="32" w16cid:durableId="1039087509">
    <w:abstractNumId w:val="32"/>
  </w:num>
  <w:num w:numId="33" w16cid:durableId="1493452592">
    <w:abstractNumId w:val="26"/>
  </w:num>
  <w:num w:numId="34" w16cid:durableId="359551076">
    <w:abstractNumId w:val="14"/>
  </w:num>
  <w:num w:numId="35" w16cid:durableId="523977514">
    <w:abstractNumId w:val="30"/>
  </w:num>
  <w:num w:numId="36" w16cid:durableId="138314069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1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A1"/>
    <w:rsid w:val="00007D89"/>
    <w:rsid w:val="00010FCE"/>
    <w:rsid w:val="00012992"/>
    <w:rsid w:val="00015963"/>
    <w:rsid w:val="00021215"/>
    <w:rsid w:val="00022013"/>
    <w:rsid w:val="00022E4A"/>
    <w:rsid w:val="00044055"/>
    <w:rsid w:val="00044F4C"/>
    <w:rsid w:val="0005746C"/>
    <w:rsid w:val="0006343B"/>
    <w:rsid w:val="000755C9"/>
    <w:rsid w:val="00077B53"/>
    <w:rsid w:val="00090A0D"/>
    <w:rsid w:val="000A36E2"/>
    <w:rsid w:val="000A4482"/>
    <w:rsid w:val="000A576B"/>
    <w:rsid w:val="000A5DF8"/>
    <w:rsid w:val="000A6394"/>
    <w:rsid w:val="000B3A22"/>
    <w:rsid w:val="000B5002"/>
    <w:rsid w:val="000B7FED"/>
    <w:rsid w:val="000C038A"/>
    <w:rsid w:val="000C2205"/>
    <w:rsid w:val="000C4878"/>
    <w:rsid w:val="000C594D"/>
    <w:rsid w:val="000C6598"/>
    <w:rsid w:val="000C79AB"/>
    <w:rsid w:val="000D0AA1"/>
    <w:rsid w:val="000D44B3"/>
    <w:rsid w:val="000D4A62"/>
    <w:rsid w:val="000D6632"/>
    <w:rsid w:val="000E2318"/>
    <w:rsid w:val="000E4C8D"/>
    <w:rsid w:val="000E5B4E"/>
    <w:rsid w:val="000F16FA"/>
    <w:rsid w:val="00100678"/>
    <w:rsid w:val="001012CF"/>
    <w:rsid w:val="001037DE"/>
    <w:rsid w:val="001113BD"/>
    <w:rsid w:val="001213B3"/>
    <w:rsid w:val="00132F38"/>
    <w:rsid w:val="00133278"/>
    <w:rsid w:val="00136340"/>
    <w:rsid w:val="00145D43"/>
    <w:rsid w:val="0015018C"/>
    <w:rsid w:val="00152F0C"/>
    <w:rsid w:val="0015564A"/>
    <w:rsid w:val="00155CC0"/>
    <w:rsid w:val="00160698"/>
    <w:rsid w:val="00172233"/>
    <w:rsid w:val="00175179"/>
    <w:rsid w:val="001764BE"/>
    <w:rsid w:val="00183F49"/>
    <w:rsid w:val="0018700F"/>
    <w:rsid w:val="00192C46"/>
    <w:rsid w:val="001A08B3"/>
    <w:rsid w:val="001A7B60"/>
    <w:rsid w:val="001B2373"/>
    <w:rsid w:val="001B52F0"/>
    <w:rsid w:val="001B767B"/>
    <w:rsid w:val="001B7A65"/>
    <w:rsid w:val="001C0E7B"/>
    <w:rsid w:val="001E2565"/>
    <w:rsid w:val="001E41F3"/>
    <w:rsid w:val="001E790C"/>
    <w:rsid w:val="002034C2"/>
    <w:rsid w:val="00204B2C"/>
    <w:rsid w:val="002109BE"/>
    <w:rsid w:val="0021430A"/>
    <w:rsid w:val="002150CC"/>
    <w:rsid w:val="002241D3"/>
    <w:rsid w:val="00226749"/>
    <w:rsid w:val="00242E5E"/>
    <w:rsid w:val="002433D2"/>
    <w:rsid w:val="0026004D"/>
    <w:rsid w:val="0026190E"/>
    <w:rsid w:val="002622D2"/>
    <w:rsid w:val="002640DD"/>
    <w:rsid w:val="0026560F"/>
    <w:rsid w:val="00265939"/>
    <w:rsid w:val="00275D12"/>
    <w:rsid w:val="00280C49"/>
    <w:rsid w:val="00282A39"/>
    <w:rsid w:val="0028349D"/>
    <w:rsid w:val="00284FEB"/>
    <w:rsid w:val="002860C4"/>
    <w:rsid w:val="002A0753"/>
    <w:rsid w:val="002A58AB"/>
    <w:rsid w:val="002B48E4"/>
    <w:rsid w:val="002B5741"/>
    <w:rsid w:val="002D0CA1"/>
    <w:rsid w:val="002E0E19"/>
    <w:rsid w:val="002E472E"/>
    <w:rsid w:val="002F21BF"/>
    <w:rsid w:val="00303144"/>
    <w:rsid w:val="00305409"/>
    <w:rsid w:val="003103B5"/>
    <w:rsid w:val="003156FB"/>
    <w:rsid w:val="0032322D"/>
    <w:rsid w:val="00325762"/>
    <w:rsid w:val="00326E89"/>
    <w:rsid w:val="0034722E"/>
    <w:rsid w:val="00352F12"/>
    <w:rsid w:val="0035396C"/>
    <w:rsid w:val="003553D7"/>
    <w:rsid w:val="003609EF"/>
    <w:rsid w:val="0036231A"/>
    <w:rsid w:val="00365645"/>
    <w:rsid w:val="00365CD6"/>
    <w:rsid w:val="003667E5"/>
    <w:rsid w:val="0037269D"/>
    <w:rsid w:val="00374DD4"/>
    <w:rsid w:val="003828FB"/>
    <w:rsid w:val="003A265E"/>
    <w:rsid w:val="003A572C"/>
    <w:rsid w:val="003C15E3"/>
    <w:rsid w:val="003C1984"/>
    <w:rsid w:val="003C70D3"/>
    <w:rsid w:val="003C7EE9"/>
    <w:rsid w:val="003D161B"/>
    <w:rsid w:val="003D1F89"/>
    <w:rsid w:val="003E1A36"/>
    <w:rsid w:val="003E4623"/>
    <w:rsid w:val="00401F65"/>
    <w:rsid w:val="00410371"/>
    <w:rsid w:val="004242F1"/>
    <w:rsid w:val="00425D3D"/>
    <w:rsid w:val="004320A5"/>
    <w:rsid w:val="00434123"/>
    <w:rsid w:val="00435C73"/>
    <w:rsid w:val="00445588"/>
    <w:rsid w:val="00453856"/>
    <w:rsid w:val="00455BE8"/>
    <w:rsid w:val="0046272D"/>
    <w:rsid w:val="00470DDD"/>
    <w:rsid w:val="00477364"/>
    <w:rsid w:val="00480EFE"/>
    <w:rsid w:val="004904C4"/>
    <w:rsid w:val="0049264C"/>
    <w:rsid w:val="00494371"/>
    <w:rsid w:val="004A4A81"/>
    <w:rsid w:val="004B0794"/>
    <w:rsid w:val="004B75B7"/>
    <w:rsid w:val="004C71BC"/>
    <w:rsid w:val="004E733F"/>
    <w:rsid w:val="004F7492"/>
    <w:rsid w:val="00511C6D"/>
    <w:rsid w:val="00513610"/>
    <w:rsid w:val="005141D9"/>
    <w:rsid w:val="0051580D"/>
    <w:rsid w:val="005200AB"/>
    <w:rsid w:val="00527F57"/>
    <w:rsid w:val="005330C6"/>
    <w:rsid w:val="00547111"/>
    <w:rsid w:val="0056261A"/>
    <w:rsid w:val="00585A14"/>
    <w:rsid w:val="005913A9"/>
    <w:rsid w:val="00592D74"/>
    <w:rsid w:val="00593D1D"/>
    <w:rsid w:val="005B201C"/>
    <w:rsid w:val="005B2F31"/>
    <w:rsid w:val="005B45D3"/>
    <w:rsid w:val="005B76D2"/>
    <w:rsid w:val="005C75A6"/>
    <w:rsid w:val="005D3359"/>
    <w:rsid w:val="005E2C44"/>
    <w:rsid w:val="005E547A"/>
    <w:rsid w:val="005F2F85"/>
    <w:rsid w:val="005F7BED"/>
    <w:rsid w:val="00606706"/>
    <w:rsid w:val="006142A7"/>
    <w:rsid w:val="00620510"/>
    <w:rsid w:val="00620D23"/>
    <w:rsid w:val="00621188"/>
    <w:rsid w:val="006257ED"/>
    <w:rsid w:val="00633F0B"/>
    <w:rsid w:val="00653DE4"/>
    <w:rsid w:val="00661B0A"/>
    <w:rsid w:val="00665C47"/>
    <w:rsid w:val="00672F0F"/>
    <w:rsid w:val="0067616F"/>
    <w:rsid w:val="00683FD5"/>
    <w:rsid w:val="00684743"/>
    <w:rsid w:val="00684BAA"/>
    <w:rsid w:val="00695808"/>
    <w:rsid w:val="006A0452"/>
    <w:rsid w:val="006A0BBF"/>
    <w:rsid w:val="006B46FB"/>
    <w:rsid w:val="006C157D"/>
    <w:rsid w:val="006D5593"/>
    <w:rsid w:val="006D763F"/>
    <w:rsid w:val="006E21FB"/>
    <w:rsid w:val="006E6FC1"/>
    <w:rsid w:val="006F0E74"/>
    <w:rsid w:val="007018D8"/>
    <w:rsid w:val="00702E2B"/>
    <w:rsid w:val="00711669"/>
    <w:rsid w:val="00714985"/>
    <w:rsid w:val="00724DDB"/>
    <w:rsid w:val="007254D7"/>
    <w:rsid w:val="00726E85"/>
    <w:rsid w:val="00731B27"/>
    <w:rsid w:val="00743FD0"/>
    <w:rsid w:val="00744877"/>
    <w:rsid w:val="00745C21"/>
    <w:rsid w:val="0074764B"/>
    <w:rsid w:val="007502F1"/>
    <w:rsid w:val="007649AE"/>
    <w:rsid w:val="00775C74"/>
    <w:rsid w:val="00783CAF"/>
    <w:rsid w:val="00784BB2"/>
    <w:rsid w:val="00785AFF"/>
    <w:rsid w:val="00792342"/>
    <w:rsid w:val="007977A8"/>
    <w:rsid w:val="00797DC0"/>
    <w:rsid w:val="007A1766"/>
    <w:rsid w:val="007A20AF"/>
    <w:rsid w:val="007A4A7B"/>
    <w:rsid w:val="007B1498"/>
    <w:rsid w:val="007B512A"/>
    <w:rsid w:val="007C2097"/>
    <w:rsid w:val="007D3095"/>
    <w:rsid w:val="007D6A07"/>
    <w:rsid w:val="007F0786"/>
    <w:rsid w:val="007F7259"/>
    <w:rsid w:val="00800AA3"/>
    <w:rsid w:val="008040A8"/>
    <w:rsid w:val="00807A24"/>
    <w:rsid w:val="00815BE6"/>
    <w:rsid w:val="008221B7"/>
    <w:rsid w:val="008279FA"/>
    <w:rsid w:val="0083785A"/>
    <w:rsid w:val="008466B8"/>
    <w:rsid w:val="008626E7"/>
    <w:rsid w:val="00867A79"/>
    <w:rsid w:val="00870EE7"/>
    <w:rsid w:val="00873D96"/>
    <w:rsid w:val="00882056"/>
    <w:rsid w:val="008863B9"/>
    <w:rsid w:val="00895CE2"/>
    <w:rsid w:val="008A45A6"/>
    <w:rsid w:val="008A719E"/>
    <w:rsid w:val="008C023C"/>
    <w:rsid w:val="008C044C"/>
    <w:rsid w:val="008C5234"/>
    <w:rsid w:val="008C6828"/>
    <w:rsid w:val="008D3CCC"/>
    <w:rsid w:val="008D4170"/>
    <w:rsid w:val="008D4BE9"/>
    <w:rsid w:val="008E0EAE"/>
    <w:rsid w:val="008E6D23"/>
    <w:rsid w:val="008F3789"/>
    <w:rsid w:val="008F686C"/>
    <w:rsid w:val="009148DE"/>
    <w:rsid w:val="0093083B"/>
    <w:rsid w:val="00930CB0"/>
    <w:rsid w:val="009374D1"/>
    <w:rsid w:val="00941E30"/>
    <w:rsid w:val="009453AA"/>
    <w:rsid w:val="0095746E"/>
    <w:rsid w:val="009733F1"/>
    <w:rsid w:val="009770AA"/>
    <w:rsid w:val="009777D9"/>
    <w:rsid w:val="009912E7"/>
    <w:rsid w:val="00991B88"/>
    <w:rsid w:val="009A2ADE"/>
    <w:rsid w:val="009A5753"/>
    <w:rsid w:val="009A579D"/>
    <w:rsid w:val="009B1DDE"/>
    <w:rsid w:val="009C2963"/>
    <w:rsid w:val="009C3482"/>
    <w:rsid w:val="009C6508"/>
    <w:rsid w:val="009C7678"/>
    <w:rsid w:val="009D2549"/>
    <w:rsid w:val="009D2DF8"/>
    <w:rsid w:val="009E3297"/>
    <w:rsid w:val="009F01C8"/>
    <w:rsid w:val="009F45F0"/>
    <w:rsid w:val="009F719E"/>
    <w:rsid w:val="009F734F"/>
    <w:rsid w:val="00A10D27"/>
    <w:rsid w:val="00A12EAC"/>
    <w:rsid w:val="00A16706"/>
    <w:rsid w:val="00A22FB8"/>
    <w:rsid w:val="00A246B6"/>
    <w:rsid w:val="00A251D1"/>
    <w:rsid w:val="00A30C1F"/>
    <w:rsid w:val="00A44149"/>
    <w:rsid w:val="00A47E70"/>
    <w:rsid w:val="00A50CF0"/>
    <w:rsid w:val="00A51CB9"/>
    <w:rsid w:val="00A5389F"/>
    <w:rsid w:val="00A70CE7"/>
    <w:rsid w:val="00A72630"/>
    <w:rsid w:val="00A7671C"/>
    <w:rsid w:val="00A80168"/>
    <w:rsid w:val="00A84249"/>
    <w:rsid w:val="00A844D5"/>
    <w:rsid w:val="00AA2CBC"/>
    <w:rsid w:val="00AA67EB"/>
    <w:rsid w:val="00AB3EB6"/>
    <w:rsid w:val="00AC4CF7"/>
    <w:rsid w:val="00AC5820"/>
    <w:rsid w:val="00AD1CD8"/>
    <w:rsid w:val="00AE4A05"/>
    <w:rsid w:val="00AE4EE3"/>
    <w:rsid w:val="00AE518C"/>
    <w:rsid w:val="00AF5186"/>
    <w:rsid w:val="00B010BE"/>
    <w:rsid w:val="00B0233C"/>
    <w:rsid w:val="00B10C49"/>
    <w:rsid w:val="00B128A7"/>
    <w:rsid w:val="00B23277"/>
    <w:rsid w:val="00B258BB"/>
    <w:rsid w:val="00B31734"/>
    <w:rsid w:val="00B328F2"/>
    <w:rsid w:val="00B32A5C"/>
    <w:rsid w:val="00B358E3"/>
    <w:rsid w:val="00B35E8B"/>
    <w:rsid w:val="00B450BE"/>
    <w:rsid w:val="00B539EF"/>
    <w:rsid w:val="00B5492D"/>
    <w:rsid w:val="00B54BAF"/>
    <w:rsid w:val="00B67B97"/>
    <w:rsid w:val="00B7489A"/>
    <w:rsid w:val="00B85CB9"/>
    <w:rsid w:val="00B91AA7"/>
    <w:rsid w:val="00B968C8"/>
    <w:rsid w:val="00BA3EC5"/>
    <w:rsid w:val="00BA51D9"/>
    <w:rsid w:val="00BB0346"/>
    <w:rsid w:val="00BB5441"/>
    <w:rsid w:val="00BB5DFC"/>
    <w:rsid w:val="00BC2495"/>
    <w:rsid w:val="00BC37DC"/>
    <w:rsid w:val="00BD279D"/>
    <w:rsid w:val="00BD4675"/>
    <w:rsid w:val="00BD6BB8"/>
    <w:rsid w:val="00BE43C5"/>
    <w:rsid w:val="00C35AF3"/>
    <w:rsid w:val="00C4052E"/>
    <w:rsid w:val="00C65729"/>
    <w:rsid w:val="00C66BA2"/>
    <w:rsid w:val="00C74795"/>
    <w:rsid w:val="00C86676"/>
    <w:rsid w:val="00C870F6"/>
    <w:rsid w:val="00C95985"/>
    <w:rsid w:val="00C97771"/>
    <w:rsid w:val="00CA2173"/>
    <w:rsid w:val="00CA4B98"/>
    <w:rsid w:val="00CB2E47"/>
    <w:rsid w:val="00CB48B5"/>
    <w:rsid w:val="00CB6EE4"/>
    <w:rsid w:val="00CC2278"/>
    <w:rsid w:val="00CC44C2"/>
    <w:rsid w:val="00CC5026"/>
    <w:rsid w:val="00CC68D0"/>
    <w:rsid w:val="00CC7046"/>
    <w:rsid w:val="00CD3118"/>
    <w:rsid w:val="00CD45A5"/>
    <w:rsid w:val="00CE14C9"/>
    <w:rsid w:val="00CE2F0A"/>
    <w:rsid w:val="00CF0A0B"/>
    <w:rsid w:val="00CF1EF1"/>
    <w:rsid w:val="00D00D8E"/>
    <w:rsid w:val="00D03F9A"/>
    <w:rsid w:val="00D06D51"/>
    <w:rsid w:val="00D24991"/>
    <w:rsid w:val="00D276E0"/>
    <w:rsid w:val="00D30110"/>
    <w:rsid w:val="00D37724"/>
    <w:rsid w:val="00D42F10"/>
    <w:rsid w:val="00D50255"/>
    <w:rsid w:val="00D624D1"/>
    <w:rsid w:val="00D66520"/>
    <w:rsid w:val="00D74B7A"/>
    <w:rsid w:val="00D80F81"/>
    <w:rsid w:val="00D84AE9"/>
    <w:rsid w:val="00D90741"/>
    <w:rsid w:val="00D9376D"/>
    <w:rsid w:val="00D943C3"/>
    <w:rsid w:val="00DA11E9"/>
    <w:rsid w:val="00DA2E86"/>
    <w:rsid w:val="00DA4EEB"/>
    <w:rsid w:val="00DC1876"/>
    <w:rsid w:val="00DC4393"/>
    <w:rsid w:val="00DC64DC"/>
    <w:rsid w:val="00DC75E1"/>
    <w:rsid w:val="00DC7A19"/>
    <w:rsid w:val="00DD1E56"/>
    <w:rsid w:val="00DE34CF"/>
    <w:rsid w:val="00E049DE"/>
    <w:rsid w:val="00E11A89"/>
    <w:rsid w:val="00E13F3D"/>
    <w:rsid w:val="00E20D6E"/>
    <w:rsid w:val="00E21EF8"/>
    <w:rsid w:val="00E34898"/>
    <w:rsid w:val="00E34C5C"/>
    <w:rsid w:val="00E42691"/>
    <w:rsid w:val="00E437BE"/>
    <w:rsid w:val="00E45779"/>
    <w:rsid w:val="00E57EAB"/>
    <w:rsid w:val="00E74F48"/>
    <w:rsid w:val="00E75843"/>
    <w:rsid w:val="00E77AF8"/>
    <w:rsid w:val="00E9331E"/>
    <w:rsid w:val="00E96FEC"/>
    <w:rsid w:val="00EA4595"/>
    <w:rsid w:val="00EA7C4F"/>
    <w:rsid w:val="00EB09B7"/>
    <w:rsid w:val="00EB1D6D"/>
    <w:rsid w:val="00EE7370"/>
    <w:rsid w:val="00EE7D7C"/>
    <w:rsid w:val="00F00FF6"/>
    <w:rsid w:val="00F01BE1"/>
    <w:rsid w:val="00F02DF8"/>
    <w:rsid w:val="00F0528C"/>
    <w:rsid w:val="00F128A5"/>
    <w:rsid w:val="00F16AA1"/>
    <w:rsid w:val="00F25D98"/>
    <w:rsid w:val="00F2700A"/>
    <w:rsid w:val="00F300FB"/>
    <w:rsid w:val="00F309BF"/>
    <w:rsid w:val="00F34F6A"/>
    <w:rsid w:val="00F50AF1"/>
    <w:rsid w:val="00F62183"/>
    <w:rsid w:val="00F67A23"/>
    <w:rsid w:val="00F9407C"/>
    <w:rsid w:val="00FA400F"/>
    <w:rsid w:val="00FA50D2"/>
    <w:rsid w:val="00FA556D"/>
    <w:rsid w:val="00FB6386"/>
    <w:rsid w:val="00FC1023"/>
    <w:rsid w:val="00FC1055"/>
    <w:rsid w:val="00FE3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B48B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F02DF8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D74B7A"/>
    <w:pPr>
      <w:ind w:left="720"/>
      <w:contextualSpacing/>
    </w:pPr>
  </w:style>
  <w:style w:type="character" w:customStyle="1" w:styleId="TALChar">
    <w:name w:val="TAL Char"/>
    <w:link w:val="TAL"/>
    <w:qFormat/>
    <w:locked/>
    <w:rsid w:val="00480EF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0EF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80EFE"/>
    <w:rPr>
      <w:rFonts w:ascii="Arial" w:hAnsi="Arial"/>
      <w:b/>
      <w:lang w:val="en-GB" w:eastAsia="en-US"/>
    </w:rPr>
  </w:style>
  <w:style w:type="paragraph" w:styleId="NormalWeb">
    <w:name w:val="Normal (Web)"/>
    <w:basedOn w:val="Normal"/>
    <w:uiPriority w:val="99"/>
    <w:unhideWhenUsed/>
    <w:rsid w:val="0047736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markpdnb5ce4t">
    <w:name w:val="markpdnb5ce4t"/>
    <w:basedOn w:val="DefaultParagraphFont"/>
    <w:rsid w:val="004773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7</Pages>
  <Words>2139</Words>
  <Characters>11769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13881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Carlos A N</cp:lastModifiedBy>
  <cp:revision>11</cp:revision>
  <cp:lastPrinted>1900-01-01T08:00:00Z</cp:lastPrinted>
  <dcterms:created xsi:type="dcterms:W3CDTF">2022-09-27T10:47:00Z</dcterms:created>
  <dcterms:modified xsi:type="dcterms:W3CDTF">2022-09-27T11:02:00Z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