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6F44B3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10</w:t>
        </w:r>
        <w:r w:rsidR="008363DD">
          <w:rPr>
            <w:b/>
            <w:i/>
            <w:noProof/>
            <w:sz w:val="28"/>
          </w:rPr>
          <w:t>3</w:t>
        </w:r>
      </w:fldSimple>
    </w:p>
    <w:p w14:paraId="210A5493" w14:textId="77777777" w:rsidR="00745C21" w:rsidRDefault="00186CF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86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B0720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8C5234">
              <w:rPr>
                <w:b/>
                <w:noProof/>
                <w:sz w:val="28"/>
              </w:rPr>
              <w:t>5</w:t>
            </w:r>
            <w:r w:rsidR="008363D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B9D9E" w:rsidR="001E41F3" w:rsidRDefault="008363DD" w:rsidP="00B7489A">
            <w:pPr>
              <w:pStyle w:val="CRCoverPage"/>
              <w:spacing w:after="0"/>
              <w:rPr>
                <w:noProof/>
              </w:rPr>
            </w:pPr>
            <w:r w:rsidRPr="008363DD">
              <w:t>Correction for NR5GC emergency call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D6780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86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86A2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logic for checking </w:t>
            </w:r>
            <w:proofErr w:type="spellStart"/>
            <w:r w:rsidRPr="007E3DF0">
              <w:rPr>
                <w:rFonts w:cs="Arial"/>
                <w:lang w:eastAsia="zh-CN"/>
              </w:rPr>
              <w:t>p_IMSMsgsNotYetSent</w:t>
            </w:r>
            <w:proofErr w:type="spellEnd"/>
            <w:r>
              <w:rPr>
                <w:rFonts w:cs="Arial"/>
                <w:lang w:eastAsia="zh-CN"/>
              </w:rPr>
              <w:t xml:space="preserve"> parameter in function </w:t>
            </w:r>
            <w:r w:rsidRPr="00186CF3">
              <w:rPr>
                <w:rFonts w:cs="Arial"/>
                <w:lang w:eastAsia="zh-CN"/>
              </w:rPr>
              <w:t>f_NR5GC_</w:t>
            </w:r>
            <w:proofErr w:type="gramStart"/>
            <w:r w:rsidRPr="00186CF3">
              <w:rPr>
                <w:rFonts w:cs="Arial"/>
                <w:lang w:eastAsia="zh-CN"/>
              </w:rPr>
              <w:t>EmergencyCallReleaseMT(</w:t>
            </w:r>
            <w:proofErr w:type="gramEnd"/>
            <w:r w:rsidRPr="00186CF3"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 xml:space="preserve"> is incorrect – this parameter will be set “true” if a trigger has </w:t>
            </w:r>
            <w:r>
              <w:rPr>
                <w:rFonts w:cs="Arial"/>
                <w:b/>
                <w:bCs/>
                <w:lang w:eastAsia="zh-CN"/>
              </w:rPr>
              <w:t xml:space="preserve">not </w:t>
            </w:r>
            <w:r>
              <w:rPr>
                <w:rFonts w:cs="Arial"/>
                <w:lang w:eastAsia="zh-CN"/>
              </w:rPr>
              <w:t>already been received from IMS PTC in the calling function, so this is the case where we should wait for the outstanding trigger in this function. This causes the “</w:t>
            </w:r>
            <w:r w:rsidRPr="007E3DF0">
              <w:rPr>
                <w:rFonts w:cs="Arial"/>
                <w:lang w:eastAsia="de-DE"/>
              </w:rPr>
              <w:t xml:space="preserve">IMS Call Release </w:t>
            </w:r>
            <w:proofErr w:type="spellStart"/>
            <w:r w:rsidRPr="007E3DF0">
              <w:rPr>
                <w:rFonts w:cs="Arial"/>
                <w:lang w:eastAsia="de-DE"/>
              </w:rPr>
              <w:t>Msgs</w:t>
            </w:r>
            <w:proofErr w:type="spellEnd"/>
            <w:r w:rsidRPr="007E3DF0">
              <w:rPr>
                <w:rFonts w:cs="Arial"/>
                <w:lang w:eastAsia="de-DE"/>
              </w:rPr>
              <w:t xml:space="preserve"> Sent</w:t>
            </w:r>
            <w:r>
              <w:rPr>
                <w:rFonts w:cs="Arial"/>
                <w:lang w:eastAsia="de-DE"/>
              </w:rPr>
              <w:t xml:space="preserve">” trigger to block other coordination messages later in the </w:t>
            </w:r>
            <w:proofErr w:type="gramStart"/>
            <w:r>
              <w:rPr>
                <w:rFonts w:cs="Arial"/>
                <w:lang w:eastAsia="de-DE"/>
              </w:rPr>
              <w:t>test  cases</w:t>
            </w:r>
            <w:proofErr w:type="gramEnd"/>
            <w:r>
              <w:rPr>
                <w:rFonts w:cs="Arial"/>
                <w:lang w:eastAsia="de-DE"/>
              </w:rPr>
              <w:t>.</w:t>
            </w:r>
          </w:p>
        </w:tc>
      </w:tr>
      <w:tr w:rsidR="00186C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667E8D9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C95D0" w:rsidR="00186CF3" w:rsidRPr="0035396C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Remove “not”</w:t>
            </w:r>
          </w:p>
        </w:tc>
      </w:tr>
      <w:tr w:rsidR="0018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186CF3" w:rsidRPr="00BD4675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186CF3" w14:paraId="034AF533" w14:textId="77777777" w:rsidTr="00547111">
        <w:tc>
          <w:tcPr>
            <w:tcW w:w="2694" w:type="dxa"/>
            <w:gridSpan w:val="2"/>
          </w:tcPr>
          <w:p w14:paraId="39D9EB5B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77382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11.4.x.NR5GC</w:t>
            </w:r>
          </w:p>
        </w:tc>
      </w:tr>
      <w:tr w:rsidR="00186C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</w:p>
        </w:tc>
      </w:tr>
      <w:tr w:rsidR="00186C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C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CF3" w:rsidRPr="008863B9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CF3" w:rsidRPr="008863B9" w:rsidRDefault="00186CF3" w:rsidP="00186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C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4A66B22B" w:rsidR="007018D8" w:rsidRDefault="007018D8" w:rsidP="007018D8"/>
    <w:p w14:paraId="57882A76" w14:textId="77777777" w:rsidR="00593D1D" w:rsidRDefault="00593D1D" w:rsidP="00593D1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93D1D" w14:paraId="36A22193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DA12" w14:textId="77777777" w:rsidR="00593D1D" w:rsidRDefault="00593D1D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8EB" w14:textId="5DBBDE49" w:rsidR="00593D1D" w:rsidRPr="00B65B1E" w:rsidRDefault="007E3DF0" w:rsidP="00E643E0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de-DE"/>
              </w:rPr>
              <w:t>f</w:t>
            </w:r>
            <w:r w:rsidRPr="007E3DF0">
              <w:rPr>
                <w:rFonts w:ascii="Arial" w:hAnsi="Arial" w:cs="Arial"/>
                <w:lang w:eastAsia="de-DE"/>
              </w:rPr>
              <w:t>_NR5GC_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EmergencyCallReleaseMT</w:t>
            </w:r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593D1D" w14:paraId="3F5B1E64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2B5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61C" w14:textId="3F0BE4B4" w:rsidR="00593D1D" w:rsidRPr="009E720A" w:rsidRDefault="007E3DF0" w:rsidP="00E643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logic for checking </w:t>
            </w:r>
            <w:proofErr w:type="spellStart"/>
            <w:r w:rsidRPr="007E3DF0">
              <w:rPr>
                <w:rFonts w:ascii="Arial" w:hAnsi="Arial" w:cs="Arial"/>
                <w:lang w:eastAsia="zh-CN"/>
              </w:rPr>
              <w:t>p_IMSMsgsNotYetSent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parameter is incorrect – this parameter will be set “true” </w:t>
            </w:r>
            <w:r w:rsidR="009E720A">
              <w:rPr>
                <w:rFonts w:ascii="Arial" w:hAnsi="Arial" w:cs="Arial"/>
                <w:lang w:eastAsia="zh-CN"/>
              </w:rPr>
              <w:t xml:space="preserve">if a trigger has </w:t>
            </w:r>
            <w:r w:rsidR="009E720A">
              <w:rPr>
                <w:rFonts w:ascii="Arial" w:hAnsi="Arial" w:cs="Arial"/>
                <w:b/>
                <w:bCs/>
                <w:lang w:eastAsia="zh-CN"/>
              </w:rPr>
              <w:t xml:space="preserve">not </w:t>
            </w:r>
            <w:r w:rsidR="009E720A">
              <w:rPr>
                <w:rFonts w:ascii="Arial" w:hAnsi="Arial" w:cs="Arial"/>
                <w:lang w:eastAsia="zh-CN"/>
              </w:rPr>
              <w:t xml:space="preserve">already been received from IMS PTC in the calling function, so this is the case where we should wait for the outstanding trigger in this function. This causes </w:t>
            </w:r>
            <w:r w:rsidR="00986268">
              <w:rPr>
                <w:rFonts w:ascii="Arial" w:hAnsi="Arial" w:cs="Arial"/>
                <w:lang w:eastAsia="zh-CN"/>
              </w:rPr>
              <w:t>the “</w:t>
            </w:r>
            <w:r w:rsidR="00986268" w:rsidRPr="007E3DF0">
              <w:rPr>
                <w:rFonts w:ascii="Arial" w:hAnsi="Arial" w:cs="Arial"/>
                <w:lang w:eastAsia="de-DE"/>
              </w:rPr>
              <w:t xml:space="preserve">IMS Call Release </w:t>
            </w:r>
            <w:proofErr w:type="spellStart"/>
            <w:r w:rsidR="00986268" w:rsidRPr="007E3DF0">
              <w:rPr>
                <w:rFonts w:ascii="Arial" w:hAnsi="Arial" w:cs="Arial"/>
                <w:lang w:eastAsia="de-DE"/>
              </w:rPr>
              <w:t>Msgs</w:t>
            </w:r>
            <w:proofErr w:type="spellEnd"/>
            <w:r w:rsidR="00986268" w:rsidRPr="007E3DF0">
              <w:rPr>
                <w:rFonts w:ascii="Arial" w:hAnsi="Arial" w:cs="Arial"/>
                <w:lang w:eastAsia="de-DE"/>
              </w:rPr>
              <w:t xml:space="preserve"> Sent</w:t>
            </w:r>
            <w:r w:rsidR="00186CF3">
              <w:rPr>
                <w:rFonts w:ascii="Arial" w:hAnsi="Arial" w:cs="Arial"/>
                <w:lang w:eastAsia="de-DE"/>
              </w:rPr>
              <w:t xml:space="preserve">” trigger to block other coordination messages later in the </w:t>
            </w:r>
            <w:proofErr w:type="gramStart"/>
            <w:r w:rsidR="00186CF3">
              <w:rPr>
                <w:rFonts w:ascii="Arial" w:hAnsi="Arial" w:cs="Arial"/>
                <w:lang w:eastAsia="de-DE"/>
              </w:rPr>
              <w:t>test  cases</w:t>
            </w:r>
            <w:proofErr w:type="gramEnd"/>
            <w:r w:rsidR="00186CF3">
              <w:rPr>
                <w:rFonts w:ascii="Arial" w:hAnsi="Arial" w:cs="Arial"/>
                <w:lang w:eastAsia="de-DE"/>
              </w:rPr>
              <w:t>.</w:t>
            </w:r>
          </w:p>
        </w:tc>
      </w:tr>
      <w:tr w:rsidR="00593D1D" w14:paraId="1854FCD0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396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27C" w14:textId="6DDE3D94" w:rsidR="00593D1D" w:rsidRPr="0066224B" w:rsidRDefault="009E720A" w:rsidP="00E643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“not”</w:t>
            </w:r>
            <w:r w:rsidR="00186CF3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593D1D" w14:paraId="31749C8D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484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455" w14:textId="679AA5E4" w:rsidR="00593D1D" w:rsidRDefault="00186CF3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NR5GC_IMS_Procedures.ttcn</w:t>
            </w:r>
          </w:p>
        </w:tc>
      </w:tr>
      <w:tr w:rsidR="00593D1D" w14:paraId="606E4173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7BC" w14:textId="77777777" w:rsidR="00593D1D" w:rsidRDefault="00593D1D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C152" w14:textId="0A104852" w:rsidR="00593D1D" w:rsidRPr="006B1C31" w:rsidRDefault="006B1C31" w:rsidP="00E643E0">
            <w:pPr>
              <w:rPr>
                <w:rFonts w:ascii="Arial" w:hAnsi="Arial"/>
                <w:highlight w:val="cyan"/>
                <w:lang w:eastAsia="zh-CN"/>
              </w:rPr>
            </w:pPr>
            <w:r w:rsidRPr="006B1C3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0D1D0BE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0C41B516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93D1D" w14:paraId="17414E25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15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>function f_NR5GC_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EmergencyCallReleaseMT(</w:t>
            </w:r>
            <w:proofErr w:type="spellStart"/>
            <w:proofErr w:type="gramEnd"/>
            <w:r w:rsidRPr="007E3DF0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</w:t>
            </w:r>
          </w:p>
          <w:p w14:paraId="1B4CD2B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IMSMsgsNotYetSent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:=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 xml:space="preserve"> true,</w:t>
            </w:r>
          </w:p>
          <w:p w14:paraId="6D3C58DF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EmergencyCallRelease_PDUSession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p_Release_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Keep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 runs on NR5GC_PTC</w:t>
            </w:r>
          </w:p>
          <w:p w14:paraId="3F2A4B2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4925051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C2006E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template (omit)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v_GSM_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MobilityInfo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Emergency_PDN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); // @sic R5s210363 sic@</w:t>
            </w:r>
          </w:p>
          <w:p w14:paraId="43B5665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valueof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); // Must be there as previously established it</w:t>
            </w:r>
          </w:p>
          <w:p w14:paraId="2125028F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O1_Type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PDUSessionId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v_PDUSession.SessionId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;</w:t>
            </w:r>
          </w:p>
          <w:p w14:paraId="23DFFCB2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PDN_Index_Type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PdnIndex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v_PDUSession.PdnIndex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; // @sic R5s220829 sic@</w:t>
            </w:r>
          </w:p>
          <w:p w14:paraId="62EDFCD9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F09F5E9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if (</w:t>
            </w:r>
            <w:r w:rsidRPr="007E3DF0">
              <w:rPr>
                <w:rFonts w:ascii="Arial" w:hAnsi="Arial" w:cs="Arial"/>
                <w:highlight w:val="yellow"/>
                <w:lang w:eastAsia="de-DE"/>
              </w:rPr>
              <w:t>not</w:t>
            </w:r>
            <w:r w:rsidRPr="007E3D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p_IMSMsgsNotYetSent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) 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>/ @sic R5s220789 sic@</w:t>
            </w:r>
          </w:p>
          <w:p w14:paraId="1C2BC6C3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IMS[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>tsc_Index_IMS2].receive(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cmr_IMS_IPCAN_Trigger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("IMS Call Release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Msgs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Sent"));  // @sic R5s220039, R5-225362 sic@ sic@</w:t>
            </w:r>
          </w:p>
          <w:p w14:paraId="5674D58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B302F60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2964A7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p_Release_Keep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==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) 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>/ @sic R5-225362 sic@</w:t>
            </w:r>
          </w:p>
          <w:p w14:paraId="3AB3BA3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f_NR5GC_PDUSessionRelease 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</w:t>
            </w:r>
          </w:p>
          <w:p w14:paraId="1BFB4A37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v_PDUSessionId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</w:t>
            </w:r>
          </w:p>
          <w:p w14:paraId="125AD3FC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 xml:space="preserve"> (omit, '00100100'B));</w:t>
            </w:r>
          </w:p>
          <w:p w14:paraId="4183204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f_IP_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RtpRtcpLoopback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 xml:space="preserve">IP,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v_PdnIndex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, tsc_IMS_MediaPort_M1, omit);  // @sic R5s210363, R5s220829 sic@</w:t>
            </w:r>
          </w:p>
          <w:p w14:paraId="5E79D9F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03ABF64F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  f_NR5GC_ModifyPDUSession_RemoveEmergency(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);</w:t>
            </w:r>
          </w:p>
          <w:p w14:paraId="7714E7CC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80D78A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7E3DF0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7E3DF0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7E3D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7E3DF0">
              <w:rPr>
                <w:rFonts w:ascii="Arial" w:hAnsi="Arial" w:cs="Arial"/>
                <w:lang w:eastAsia="de-DE"/>
              </w:rPr>
              <w:t>__FILE__, __LINE__, "Emergency Call Release");</w:t>
            </w:r>
          </w:p>
          <w:p w14:paraId="19CAE1B3" w14:textId="37DAFFD4" w:rsidR="00593D1D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E3DF0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3F5FAB2C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543686A2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4AD7D1EA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549CC869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1DC14C26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</w:p>
    <w:p w14:paraId="1B9305C7" w14:textId="77777777" w:rsidR="00593D1D" w:rsidRDefault="00593D1D" w:rsidP="00593D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93D1D" w14:paraId="21FB9908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8A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>function f_NR5GC_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EmergencyCallReleaseMT(</w:t>
            </w:r>
            <w:proofErr w:type="spellStart"/>
            <w:proofErr w:type="gramEnd"/>
            <w:r w:rsidRPr="007E3DF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</w:t>
            </w:r>
          </w:p>
          <w:p w14:paraId="7A2F9E1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IMSMsgsNotYetSent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:=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 xml:space="preserve"> true,</w:t>
            </w:r>
          </w:p>
          <w:p w14:paraId="0FD1E3FB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EmergencyCallRelease_PDUSession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p_Release_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Keep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223CA10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20B6BE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385211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); // @sic R5s210363 sic@</w:t>
            </w:r>
          </w:p>
          <w:p w14:paraId="3AB1476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); // Must be there as previously established it</w:t>
            </w:r>
          </w:p>
          <w:p w14:paraId="3E0CB2D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O1_Type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PDUSessionId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v_PDUSession.SessionId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;</w:t>
            </w:r>
          </w:p>
          <w:p w14:paraId="083621C7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v_PDUSession.PdnIndex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; // @sic R5s220829 sic@</w:t>
            </w:r>
          </w:p>
          <w:p w14:paraId="1FBA74D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F20E94B" w14:textId="436DFB00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p_IMSMsgsNotYetSent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>/ @sic R5s220789 sic@</w:t>
            </w:r>
          </w:p>
          <w:p w14:paraId="3CA2BAE3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IMS[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>tsc_Index_IMS2].receive(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cmr_IMS_IPCAN_Trigger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("IMS Call Release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Msgs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Sent"));  // @sic R5s220039, R5-225362 sic@ sic@</w:t>
            </w:r>
          </w:p>
          <w:p w14:paraId="49E86BBC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479D9E5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1A914CA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p_Release_Keep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==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Release_PDUSession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>/ @sic R5-225362 sic@</w:t>
            </w:r>
          </w:p>
          <w:p w14:paraId="4E8F40C1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f_NR5GC_PDUSessionRelease 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</w:t>
            </w:r>
          </w:p>
          <w:p w14:paraId="68B40EDE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v_PDUSessionId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</w:t>
            </w:r>
          </w:p>
          <w:p w14:paraId="5EAB4F63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 xml:space="preserve"> (omit, '00100100'B));</w:t>
            </w:r>
          </w:p>
          <w:p w14:paraId="6D1162A7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RtpRtcpLoopback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 xml:space="preserve">IP,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, tsc_IMS_MediaPort_M1, omit);  // @sic R5s210363, R5s220829 sic@</w:t>
            </w:r>
          </w:p>
          <w:p w14:paraId="4F028AC4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2F9262D6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  f_NR5GC_ModifyPDUSession_RemoveEmergency(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);</w:t>
            </w:r>
          </w:p>
          <w:p w14:paraId="1DE67938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DC52C24" w14:textId="77777777" w:rsidR="007E3DF0" w:rsidRPr="007E3DF0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7E3DF0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7E3DF0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7E3DF0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7E3DF0">
              <w:rPr>
                <w:rFonts w:ascii="Arial" w:hAnsi="Arial" w:cs="Arial"/>
                <w:lang w:val="en-US" w:eastAsia="en-GB"/>
              </w:rPr>
              <w:t>__FILE__, __LINE__, "Emergency Call Release");</w:t>
            </w:r>
          </w:p>
          <w:p w14:paraId="5518582D" w14:textId="003B2FE8" w:rsidR="00593D1D" w:rsidRPr="00571BB2" w:rsidRDefault="007E3DF0" w:rsidP="007E3DF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E3DF0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C2A83D9" w14:textId="77777777" w:rsidR="00593D1D" w:rsidRDefault="00593D1D" w:rsidP="00593D1D"/>
    <w:p w14:paraId="60CDF04A" w14:textId="77777777" w:rsidR="00593D1D" w:rsidRDefault="00593D1D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sectPr w:rsidR="00F00F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6666" w14:textId="77777777" w:rsidR="00F623C0" w:rsidRDefault="00F623C0">
      <w:r>
        <w:separator/>
      </w:r>
    </w:p>
  </w:endnote>
  <w:endnote w:type="continuationSeparator" w:id="0">
    <w:p w14:paraId="0C32B82B" w14:textId="77777777" w:rsidR="00F623C0" w:rsidRDefault="00F62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1B19" w14:textId="77777777" w:rsidR="00F623C0" w:rsidRDefault="00F623C0">
      <w:r>
        <w:separator/>
      </w:r>
    </w:p>
  </w:footnote>
  <w:footnote w:type="continuationSeparator" w:id="0">
    <w:p w14:paraId="521956FD" w14:textId="77777777" w:rsidR="00F623C0" w:rsidRDefault="00F62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1665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33441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4985859">
    <w:abstractNumId w:val="6"/>
  </w:num>
  <w:num w:numId="4" w16cid:durableId="77480036">
    <w:abstractNumId w:val="12"/>
  </w:num>
  <w:num w:numId="5" w16cid:durableId="1686132622">
    <w:abstractNumId w:val="1"/>
  </w:num>
  <w:num w:numId="6" w16cid:durableId="1266302363">
    <w:abstractNumId w:val="24"/>
  </w:num>
  <w:num w:numId="7" w16cid:durableId="1630621221">
    <w:abstractNumId w:val="19"/>
  </w:num>
  <w:num w:numId="8" w16cid:durableId="1974675087">
    <w:abstractNumId w:val="17"/>
  </w:num>
  <w:num w:numId="9" w16cid:durableId="1704087511">
    <w:abstractNumId w:val="25"/>
  </w:num>
  <w:num w:numId="10" w16cid:durableId="900023280">
    <w:abstractNumId w:val="3"/>
  </w:num>
  <w:num w:numId="11" w16cid:durableId="2706833">
    <w:abstractNumId w:val="5"/>
  </w:num>
  <w:num w:numId="12" w16cid:durableId="209921222">
    <w:abstractNumId w:val="10"/>
  </w:num>
  <w:num w:numId="13" w16cid:durableId="474419070">
    <w:abstractNumId w:val="2"/>
  </w:num>
  <w:num w:numId="14" w16cid:durableId="1265649161">
    <w:abstractNumId w:val="21"/>
  </w:num>
  <w:num w:numId="15" w16cid:durableId="1062556608">
    <w:abstractNumId w:val="4"/>
  </w:num>
  <w:num w:numId="16" w16cid:durableId="270086278">
    <w:abstractNumId w:val="8"/>
  </w:num>
  <w:num w:numId="17" w16cid:durableId="1353188441">
    <w:abstractNumId w:val="20"/>
  </w:num>
  <w:num w:numId="18" w16cid:durableId="1222060267">
    <w:abstractNumId w:val="7"/>
  </w:num>
  <w:num w:numId="19" w16cid:durableId="1939017676">
    <w:abstractNumId w:val="11"/>
  </w:num>
  <w:num w:numId="20" w16cid:durableId="1904214432">
    <w:abstractNumId w:val="22"/>
  </w:num>
  <w:num w:numId="21" w16cid:durableId="1126435979">
    <w:abstractNumId w:val="18"/>
  </w:num>
  <w:num w:numId="22" w16cid:durableId="1750810280">
    <w:abstractNumId w:val="9"/>
  </w:num>
  <w:num w:numId="23" w16cid:durableId="951204083">
    <w:abstractNumId w:val="23"/>
  </w:num>
  <w:num w:numId="24" w16cid:durableId="347753112">
    <w:abstractNumId w:val="15"/>
  </w:num>
  <w:num w:numId="25" w16cid:durableId="1632711907">
    <w:abstractNumId w:val="14"/>
  </w:num>
  <w:num w:numId="26" w16cid:durableId="1454789344">
    <w:abstractNumId w:val="13"/>
  </w:num>
  <w:num w:numId="27" w16cid:durableId="1717123268">
    <w:abstractNumId w:val="16"/>
  </w:num>
  <w:num w:numId="28" w16cid:durableId="27001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6CF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1C31"/>
    <w:rsid w:val="006B46FB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E3DF0"/>
    <w:rsid w:val="007F7259"/>
    <w:rsid w:val="008040A8"/>
    <w:rsid w:val="00807A24"/>
    <w:rsid w:val="00815BE6"/>
    <w:rsid w:val="008279FA"/>
    <w:rsid w:val="008363DD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86268"/>
    <w:rsid w:val="009912E7"/>
    <w:rsid w:val="00991B88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E3297"/>
    <w:rsid w:val="009E720A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23C0"/>
    <w:rsid w:val="00F67A23"/>
    <w:rsid w:val="00F9407C"/>
    <w:rsid w:val="00FA50D2"/>
    <w:rsid w:val="00FA556D"/>
    <w:rsid w:val="00FB6386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932</Words>
  <Characters>5314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2022-09-22T13:13:00Z</dcterms:created>
  <dcterms:modified xsi:type="dcterms:W3CDTF">2022-09-22T13:13:00Z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