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696AA" w14:textId="77777777" w:rsidR="005D6E8F" w:rsidRDefault="005D6E8F" w:rsidP="005D6E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R5s221101</w:t>
        </w:r>
      </w:fldSimple>
    </w:p>
    <w:p w14:paraId="69AED1BF" w14:textId="77777777" w:rsidR="005D6E8F" w:rsidRDefault="005D6E8F" w:rsidP="005D6E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E8F" w14:paraId="1B88E6C9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16BFE" w14:textId="77777777" w:rsidR="005D6E8F" w:rsidRDefault="005D6E8F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6E8F" w14:paraId="23468A38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A7C11" w14:textId="77777777" w:rsidR="005D6E8F" w:rsidRDefault="005D6E8F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6E8F" w14:paraId="522A6070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14B80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0CB382D3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EC29AF4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BF5C8E" w14:textId="77777777" w:rsidR="005D6E8F" w:rsidRPr="00410371" w:rsidRDefault="005D6E8F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A4E8C3A" w14:textId="77777777" w:rsidR="005D6E8F" w:rsidRDefault="005D6E8F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66257" w14:textId="77777777" w:rsidR="005D6E8F" w:rsidRPr="00410371" w:rsidRDefault="005D6E8F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2753</w:t>
              </w:r>
            </w:fldSimple>
          </w:p>
        </w:tc>
        <w:tc>
          <w:tcPr>
            <w:tcW w:w="709" w:type="dxa"/>
          </w:tcPr>
          <w:p w14:paraId="4CD77234" w14:textId="77777777" w:rsidR="005D6E8F" w:rsidRDefault="005D6E8F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5237D" w14:textId="77777777" w:rsidR="005D6E8F" w:rsidRPr="00410371" w:rsidRDefault="005D6E8F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6F29C7" w14:textId="77777777" w:rsidR="005D6E8F" w:rsidRDefault="005D6E8F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2C069" w14:textId="77777777" w:rsidR="005D6E8F" w:rsidRPr="00410371" w:rsidRDefault="005D6E8F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BC73CE" w14:textId="77777777"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14:paraId="0EA6E41E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E9C16" w14:textId="77777777"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14:paraId="51C17B6F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A0A7F" w14:textId="77777777" w:rsidR="005D6E8F" w:rsidRPr="00F25D98" w:rsidRDefault="005D6E8F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6E8F" w14:paraId="235F96A1" w14:textId="77777777" w:rsidTr="001045A3">
        <w:tc>
          <w:tcPr>
            <w:tcW w:w="9641" w:type="dxa"/>
            <w:gridSpan w:val="9"/>
          </w:tcPr>
          <w:p w14:paraId="06A92E3D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2685F" w14:textId="77777777" w:rsidR="005D6E8F" w:rsidRDefault="005D6E8F" w:rsidP="005D6E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E8F" w14:paraId="302552FC" w14:textId="77777777" w:rsidTr="001045A3">
        <w:tc>
          <w:tcPr>
            <w:tcW w:w="2835" w:type="dxa"/>
          </w:tcPr>
          <w:p w14:paraId="340ABBBC" w14:textId="77777777" w:rsidR="005D6E8F" w:rsidRDefault="005D6E8F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D0F01E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87A0D" w14:textId="77777777"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8F25AE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55FB2" w14:textId="77777777"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55278C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B17AD" w14:textId="77777777"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281E51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FD46F" w14:textId="77777777" w:rsidR="005D6E8F" w:rsidRDefault="005D6E8F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ED4AEA" w14:textId="77777777" w:rsidR="005D6E8F" w:rsidRDefault="005D6E8F" w:rsidP="005D6E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E8F" w14:paraId="68E6A226" w14:textId="77777777" w:rsidTr="001045A3">
        <w:tc>
          <w:tcPr>
            <w:tcW w:w="9640" w:type="dxa"/>
            <w:gridSpan w:val="11"/>
          </w:tcPr>
          <w:p w14:paraId="045FC3C9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7B900F48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E78B7B" w14:textId="77777777"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DB4E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testcases 8.1.5.7.1.1, 8.1.5.7.1.2 and 8.1.5.7.1.3</w:t>
              </w:r>
            </w:fldSimple>
          </w:p>
        </w:tc>
      </w:tr>
      <w:tr w:rsidR="005D6E8F" w14:paraId="7C6C467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0A73617" w14:textId="77777777"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2F0CB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584C87D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0D7BE82" w14:textId="77777777"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4707F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6E8F" w14:paraId="2D871A1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B04E6F4" w14:textId="77777777"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CE4EC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6E8F" w14:paraId="28D914C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3017EFC" w14:textId="77777777"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6914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2D1037C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B001C4C" w14:textId="77777777"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A53F2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833791" w14:textId="77777777" w:rsidR="005D6E8F" w:rsidRDefault="005D6E8F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7888B" w14:textId="77777777"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E38A7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5D6E8F" w14:paraId="650F8B4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237E631" w14:textId="77777777"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86C20A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CEC41C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65524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3D205F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4FAB5E4C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E96BB" w14:textId="77777777"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95468" w14:textId="77777777" w:rsidR="005D6E8F" w:rsidRDefault="005D6E8F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B7F6C5" w14:textId="77777777"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2A700" w14:textId="77777777" w:rsidR="005D6E8F" w:rsidRDefault="005D6E8F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D9720" w14:textId="77777777"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D6E8F" w14:paraId="117A83BB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4D61DF" w14:textId="77777777"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0A72A" w14:textId="77777777" w:rsidR="005D6E8F" w:rsidRDefault="005D6E8F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9D989" w14:textId="77777777" w:rsidR="005D6E8F" w:rsidRDefault="005D6E8F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B5075" w14:textId="77777777" w:rsidR="005D6E8F" w:rsidRPr="007C2097" w:rsidRDefault="005D6E8F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6E8F" w14:paraId="3296E65D" w14:textId="77777777" w:rsidTr="001045A3">
        <w:tc>
          <w:tcPr>
            <w:tcW w:w="1843" w:type="dxa"/>
          </w:tcPr>
          <w:p w14:paraId="241C4DA4" w14:textId="77777777"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B4299" w14:textId="77777777"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40148C2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03E26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D12C5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D76A0B">
              <w:rPr>
                <w:noProof/>
              </w:rPr>
              <w:t>f_TC_8_1_5_7_1_X_NR5GC_TestBody</w:t>
            </w:r>
          </w:p>
          <w:p w14:paraId="7035D6AC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14:paraId="5C796CC8" w14:textId="77777777"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8 , Periodic UL grant has to be provided on Scell .Currently it is implemented to transmit the periodic UL grant on Pcell</w:t>
            </w:r>
          </w:p>
          <w:p w14:paraId="394F2EDD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14:paraId="2DC5B7F1" w14:textId="77777777"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looking for the </w:t>
            </w:r>
            <w:r w:rsidRPr="00B22A20">
              <w:rPr>
                <w:noProof/>
              </w:rPr>
              <w:t>v_DRBj_PCell</w:t>
            </w:r>
            <w:r>
              <w:rPr>
                <w:noProof/>
              </w:rPr>
              <w:t xml:space="preserve"> presence in logical channel . As per the reconfiguration Peer message sent to the UE, </w:t>
            </w:r>
            <w:r w:rsidRPr="008E2B43">
              <w:rPr>
                <w:noProof/>
              </w:rPr>
              <w:t>maxRetxThreshold = t1 (0)</w:t>
            </w:r>
            <w:r>
              <w:rPr>
                <w:noProof/>
              </w:rPr>
              <w:t xml:space="preserve"> is set for logical channel id ( 6 )  and </w:t>
            </w:r>
            <w:r w:rsidRPr="008E2B43">
              <w:rPr>
                <w:noProof/>
              </w:rPr>
              <w:t>maxRetxThreshold = t32 (7)</w:t>
            </w:r>
            <w:r>
              <w:rPr>
                <w:noProof/>
              </w:rPr>
              <w:t xml:space="preserve"> is set for logical channel id ( 5 ).</w:t>
            </w:r>
          </w:p>
          <w:p w14:paraId="152E625C" w14:textId="77777777"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this configuration, UE will trigger failure information with logical channel id ( 6 ) . hence it is proposed to set the Failure information with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 in logical channel</w:t>
            </w:r>
          </w:p>
          <w:p w14:paraId="2F8013AD" w14:textId="77777777" w:rsidR="005D6E8F" w:rsidRDefault="005D6E8F" w:rsidP="005D6E8F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F7FACC9" w14:textId="77777777" w:rsidR="005D6E8F" w:rsidRPr="0037699A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Prose is also stating that logicalChannelIdentity should be  </w:t>
            </w:r>
            <w:r w:rsidRPr="000E0F84">
              <w:rPr>
                <w:noProof/>
              </w:rPr>
              <w:t>LogicalChannelIdentity with condition DRB j+1 ( which is for Scell )</w:t>
            </w:r>
            <w:r w:rsidRPr="006F06C2">
              <w:rPr>
                <w:noProof/>
              </w:rPr>
              <w:t>Table 8.1.5.7</w:t>
            </w:r>
            <w:r w:rsidRPr="000E0F84">
              <w:rPr>
                <w:noProof/>
              </w:rPr>
              <w:t xml:space="preserve">.1.1.3.3-8: FailureInformation ( Please refer </w:t>
            </w:r>
            <w:r w:rsidRPr="000E0F84">
              <w:rPr>
                <w:noProof/>
              </w:rPr>
              <w:fldChar w:fldCharType="begin"/>
            </w:r>
            <w:r w:rsidRPr="000E0F84">
              <w:rPr>
                <w:noProof/>
              </w:rPr>
              <w:instrText xml:space="preserve"> DOCPROPERTY  Tdoc#  \* MERGEFORMAT </w:instrText>
            </w:r>
            <w:r w:rsidRPr="000E0F84">
              <w:rPr>
                <w:noProof/>
              </w:rPr>
              <w:fldChar w:fldCharType="separate"/>
            </w:r>
            <w:r w:rsidRPr="000E0F84">
              <w:rPr>
                <w:noProof/>
              </w:rPr>
              <w:t>R5-224196</w:t>
            </w:r>
            <w:r w:rsidRPr="000E0F84">
              <w:rPr>
                <w:noProof/>
              </w:rPr>
              <w:fldChar w:fldCharType="end"/>
            </w:r>
            <w:r w:rsidRPr="000E0F84">
              <w:rPr>
                <w:noProof/>
              </w:rPr>
              <w:t xml:space="preserve">  )</w:t>
            </w:r>
          </w:p>
        </w:tc>
      </w:tr>
      <w:tr w:rsidR="005D6E8F" w14:paraId="34E8D2F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1E55F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5D9B" w14:textId="77777777" w:rsidR="005D6E8F" w:rsidRPr="00F12C50" w:rsidRDefault="005D6E8F" w:rsidP="005D6E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D6E8F" w14:paraId="55F52DF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DE10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0FC94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D76A0B">
              <w:rPr>
                <w:noProof/>
              </w:rPr>
              <w:t>f_TC_8_1_5_7_1_X_NR5GC_TestBody</w:t>
            </w:r>
            <w:r>
              <w:rPr>
                <w:noProof/>
              </w:rPr>
              <w:t xml:space="preserve"> ,</w:t>
            </w:r>
          </w:p>
          <w:p w14:paraId="1946A1C5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14:paraId="45B8BA8A" w14:textId="77777777" w:rsidR="005D6E8F" w:rsidRDefault="005D6E8F" w:rsidP="005D6E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8, UL grant has to be provided on Scell </w:t>
            </w:r>
          </w:p>
          <w:p w14:paraId="5AD90DE8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14:paraId="53F76BF3" w14:textId="77777777" w:rsidR="005D6E8F" w:rsidRPr="006316B2" w:rsidRDefault="005D6E8F" w:rsidP="005D6E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 , Failure information is corrected to check for the logical channel containing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</w:t>
            </w:r>
          </w:p>
        </w:tc>
      </w:tr>
      <w:tr w:rsidR="005D6E8F" w14:paraId="3F59C89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1D4D2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E3F94" w14:textId="77777777" w:rsidR="005D6E8F" w:rsidRPr="00CF39F2" w:rsidRDefault="005D6E8F" w:rsidP="005D6E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6E8F" w14:paraId="1AA2ACA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108B1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6536" w14:textId="77777777" w:rsidR="005D6E8F" w:rsidRPr="00CF39F2" w:rsidRDefault="005D6E8F" w:rsidP="005D6E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D6E8F" w14:paraId="7B85D580" w14:textId="77777777" w:rsidTr="001045A3">
        <w:tc>
          <w:tcPr>
            <w:tcW w:w="2694" w:type="dxa"/>
            <w:gridSpan w:val="2"/>
          </w:tcPr>
          <w:p w14:paraId="6DC622A9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C9CBC" w14:textId="77777777" w:rsidR="005D6E8F" w:rsidRDefault="005D6E8F" w:rsidP="005D6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3E87ADB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C7D58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17DE5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8.1.5.7.1.1.NR5GC, 8.1.5.7.1.2.NR5GC, 8.1.5.7.1.3.NR5GC</w:t>
            </w:r>
          </w:p>
        </w:tc>
      </w:tr>
      <w:tr w:rsidR="005D6E8F" w14:paraId="24DDA93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BC5E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74F64" w14:textId="77777777" w:rsidR="005D6E8F" w:rsidRDefault="005D6E8F" w:rsidP="005D6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14:paraId="12F09F8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250F0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807D6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B1983A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9A9BC" w14:textId="77777777" w:rsidR="005D6E8F" w:rsidRDefault="005D6E8F" w:rsidP="005D6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6161C5" w14:textId="77777777"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14:paraId="57D66BF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CE06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D81F1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B227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52D19" w14:textId="77777777" w:rsidR="005D6E8F" w:rsidRDefault="005D6E8F" w:rsidP="005D6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01B5C" w14:textId="77777777"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14:paraId="5A9A93D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8D0E0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1FBA9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07DE0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9E167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8FCE5" w14:textId="77777777"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14:paraId="2A47598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7C5C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0C18A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DCF88" w14:textId="77777777"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6CBF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BBB25" w14:textId="77777777"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14:paraId="21A00F3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256C7" w14:textId="77777777"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7D5C1" w14:textId="77777777"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14:paraId="12594E18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3F950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0271D" w14:textId="77777777" w:rsidR="005D6E8F" w:rsidRDefault="005D6E8F" w:rsidP="005D6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E8F" w:rsidRPr="008863B9" w14:paraId="582F251C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597EF" w14:textId="77777777" w:rsidR="005D6E8F" w:rsidRPr="008863B9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25B8D" w14:textId="77777777" w:rsidR="005D6E8F" w:rsidRPr="008863B9" w:rsidRDefault="005D6E8F" w:rsidP="005D6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E8F" w14:paraId="00C2071E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F8ACD" w14:textId="77777777"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C95F8" w14:textId="77777777" w:rsidR="005D6E8F" w:rsidRDefault="005D6E8F" w:rsidP="005D6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7A9F8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5F0C" w14:textId="77777777" w:rsidR="009478EE" w:rsidRDefault="009478EE" w:rsidP="009478EE">
      <w:pPr>
        <w:rPr>
          <w:noProof/>
        </w:rPr>
      </w:pPr>
    </w:p>
    <w:p w14:paraId="0B2B071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958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CBB061C" w14:textId="77777777" w:rsidR="005D6E8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6E8F" w:rsidRPr="001B7F43">
        <w:rPr>
          <w:rFonts w:ascii="Arial" w:hAnsi="Arial" w:cs="Arial"/>
          <w:iCs/>
        </w:rPr>
        <w:t>Table of Contents</w:t>
      </w:r>
      <w:r w:rsidR="005D6E8F">
        <w:tab/>
      </w:r>
      <w:r w:rsidR="005D6E8F">
        <w:fldChar w:fldCharType="begin"/>
      </w:r>
      <w:r w:rsidR="005D6E8F">
        <w:instrText xml:space="preserve"> PAGEREF _Toc114595883 \h </w:instrText>
      </w:r>
      <w:r w:rsidR="005D6E8F">
        <w:fldChar w:fldCharType="separate"/>
      </w:r>
      <w:r w:rsidR="005D6E8F">
        <w:t>3</w:t>
      </w:r>
      <w:r w:rsidR="005D6E8F">
        <w:fldChar w:fldCharType="end"/>
      </w:r>
    </w:p>
    <w:p w14:paraId="7DE623B7" w14:textId="77777777" w:rsidR="005D6E8F" w:rsidRDefault="005D6E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F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F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_Toc114595884 \h </w:instrText>
      </w:r>
      <w:r>
        <w:fldChar w:fldCharType="separate"/>
      </w:r>
      <w:r>
        <w:t>3</w:t>
      </w:r>
      <w:r>
        <w:fldChar w:fldCharType="end"/>
      </w:r>
    </w:p>
    <w:p w14:paraId="00F52D3E" w14:textId="77777777" w:rsidR="005D6E8F" w:rsidRDefault="005D6E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F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F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_Toc114595885 \h </w:instrText>
      </w:r>
      <w:r>
        <w:fldChar w:fldCharType="separate"/>
      </w:r>
      <w:r>
        <w:t>3</w:t>
      </w:r>
      <w:r>
        <w:fldChar w:fldCharType="end"/>
      </w:r>
    </w:p>
    <w:p w14:paraId="58D541DE" w14:textId="77777777" w:rsidR="005D6E8F" w:rsidRDefault="005D6E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F4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F43">
        <w:rPr>
          <w:rFonts w:cs="Arial"/>
          <w:b/>
          <w:color w:val="000000"/>
          <w:lang w:eastAsia="en-GB"/>
        </w:rPr>
        <w:t xml:space="preserve">Correction to the </w:t>
      </w:r>
      <w:r w:rsidRPr="001B7F43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B7F43">
        <w:rPr>
          <w:b/>
        </w:rPr>
        <w:t>f_TC_8_1_5_7_1_X_NR5GC_TestBody</w:t>
      </w:r>
      <w:r>
        <w:tab/>
      </w:r>
      <w:r>
        <w:fldChar w:fldCharType="begin"/>
      </w:r>
      <w:r>
        <w:instrText xml:space="preserve"> PAGEREF _Toc114595886 \h </w:instrText>
      </w:r>
      <w:r>
        <w:fldChar w:fldCharType="separate"/>
      </w:r>
      <w:r>
        <w:t>3</w:t>
      </w:r>
      <w:r>
        <w:fldChar w:fldCharType="end"/>
      </w:r>
    </w:p>
    <w:p w14:paraId="084CD126" w14:textId="77777777" w:rsidR="005D6E8F" w:rsidRDefault="007A73E5" w:rsidP="005D6E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5D6E8F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Hlk107318485"/>
      <w:r w:rsidR="005D6E8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00422D" w14:textId="77777777"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2F761A2" w14:textId="77777777"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76960E9" w14:textId="77777777"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20B7BB6A" w14:textId="77777777" w:rsidR="007A73E5" w:rsidRDefault="007A73E5" w:rsidP="007A73E5">
      <w:pPr>
        <w:rPr>
          <w:b/>
          <w:sz w:val="24"/>
          <w:lang w:eastAsia="ja-JP"/>
        </w:rPr>
      </w:pPr>
    </w:p>
    <w:p w14:paraId="439D933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14595885"/>
      <w:r w:rsidRPr="00854C55">
        <w:rPr>
          <w:b/>
        </w:rPr>
        <w:t>Corrections required</w:t>
      </w:r>
      <w:bookmarkEnd w:id="21"/>
      <w:bookmarkEnd w:id="22"/>
      <w:bookmarkEnd w:id="23"/>
    </w:p>
    <w:p w14:paraId="0F25B0A6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9588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2F6A" w:rsidRPr="002F2F6A">
        <w:rPr>
          <w:b/>
          <w:noProof/>
        </w:rPr>
        <w:t>f_TC_8_1_5_7_1_X_NR5GC_TestBody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D4F1C8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99F6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3B0D" w14:textId="77777777" w:rsidR="00FB0A08" w:rsidRPr="00E44127" w:rsidRDefault="00C315A0" w:rsidP="002B42D8">
            <w:pPr>
              <w:pStyle w:val="CRCoverPage"/>
              <w:spacing w:after="0"/>
              <w:rPr>
                <w:noProof/>
              </w:rPr>
            </w:pPr>
            <w:r w:rsidRPr="00C315A0">
              <w:rPr>
                <w:noProof/>
              </w:rPr>
              <w:t>f_TC_8_1_5_7_1_X_NR5GC_TestBody</w:t>
            </w:r>
          </w:p>
        </w:tc>
      </w:tr>
      <w:tr w:rsidR="00FB0A08" w14:paraId="09C98374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CA8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235" w14:textId="77777777" w:rsidR="00F320CF" w:rsidRDefault="00F320CF" w:rsidP="00F32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D76A0B">
              <w:rPr>
                <w:noProof/>
              </w:rPr>
              <w:t>f_TC_8_1_5_7_1_X_NR5GC_TestBody</w:t>
            </w:r>
          </w:p>
          <w:p w14:paraId="11883178" w14:textId="77777777" w:rsidR="00F320CF" w:rsidRDefault="00F320CF" w:rsidP="00F320CF">
            <w:pPr>
              <w:pStyle w:val="CRCoverPage"/>
              <w:spacing w:after="0"/>
              <w:rPr>
                <w:noProof/>
              </w:rPr>
            </w:pPr>
          </w:p>
          <w:p w14:paraId="30DE9480" w14:textId="77777777" w:rsidR="00F320CF" w:rsidRDefault="00F320CF" w:rsidP="00F320C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8 , Periodic UL grant has to be provided on Scell .Currently it is implemented to transmit the periodic UL grant on Pcell</w:t>
            </w:r>
          </w:p>
          <w:p w14:paraId="65F3BD0D" w14:textId="77777777" w:rsidR="00DD1318" w:rsidRDefault="00DD1318" w:rsidP="00DD131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2A891A9" w14:textId="77777777" w:rsidR="006D6410" w:rsidRDefault="00F320CF" w:rsidP="006D641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looking for the </w:t>
            </w:r>
            <w:r w:rsidRPr="00B22A20">
              <w:rPr>
                <w:noProof/>
              </w:rPr>
              <w:t>v_DRBj_PCell</w:t>
            </w:r>
            <w:r>
              <w:rPr>
                <w:noProof/>
              </w:rPr>
              <w:t xml:space="preserve"> presence in logical channel . but as per the reconfiguration Peer message sent to the UE , </w:t>
            </w:r>
            <w:r w:rsidRPr="008E2B43">
              <w:rPr>
                <w:noProof/>
              </w:rPr>
              <w:t>maxRetxThreshold = t1 (0)</w:t>
            </w:r>
            <w:r>
              <w:rPr>
                <w:noProof/>
              </w:rPr>
              <w:t xml:space="preserve"> is set for logical channel id ( 6 )  and </w:t>
            </w:r>
            <w:r w:rsidRPr="008E2B43">
              <w:rPr>
                <w:noProof/>
              </w:rPr>
              <w:t>maxRetxThreshold = t32 (7)</w:t>
            </w:r>
            <w:r>
              <w:rPr>
                <w:noProof/>
              </w:rPr>
              <w:t xml:space="preserve"> is set for logical channel id ( 5 ).</w:t>
            </w:r>
          </w:p>
          <w:p w14:paraId="27E8D67D" w14:textId="77777777" w:rsidR="00DD1318" w:rsidRDefault="00DD1318" w:rsidP="00DD131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A7947F0" w14:textId="77777777" w:rsidR="00FB0A08" w:rsidRPr="00AD4ADA" w:rsidRDefault="00F320CF" w:rsidP="006D641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this configuration , UE will trigger failure information with logical channel id ( 6 ) . hence it is proposed to set the Failure information with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 in logical channel</w:t>
            </w:r>
          </w:p>
        </w:tc>
      </w:tr>
      <w:tr w:rsidR="00FB0A08" w14:paraId="550A943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B4A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3C" w14:textId="77777777" w:rsidR="00477734" w:rsidRDefault="00477734" w:rsidP="0047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D76A0B">
              <w:rPr>
                <w:noProof/>
              </w:rPr>
              <w:t>f_TC_8_1_5_7_1_X_NR5GC_TestBody</w:t>
            </w:r>
            <w:r>
              <w:rPr>
                <w:noProof/>
              </w:rPr>
              <w:t xml:space="preserve"> ,</w:t>
            </w:r>
          </w:p>
          <w:p w14:paraId="3D00FD3B" w14:textId="77777777" w:rsidR="00477734" w:rsidRDefault="00477734" w:rsidP="00477734">
            <w:pPr>
              <w:pStyle w:val="CRCoverPage"/>
              <w:spacing w:after="0"/>
              <w:rPr>
                <w:noProof/>
              </w:rPr>
            </w:pPr>
          </w:p>
          <w:p w14:paraId="69FF9061" w14:textId="77777777" w:rsidR="00BC65BC" w:rsidRDefault="00477734" w:rsidP="00BC65B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8, </w:t>
            </w:r>
            <w:r w:rsidR="0085287B">
              <w:rPr>
                <w:noProof/>
              </w:rPr>
              <w:t xml:space="preserve">an </w:t>
            </w:r>
            <w:r>
              <w:rPr>
                <w:noProof/>
              </w:rPr>
              <w:t xml:space="preserve">UL grant has to be provided on Scell </w:t>
            </w:r>
          </w:p>
          <w:p w14:paraId="0C52D22D" w14:textId="77777777" w:rsidR="00F80EF5" w:rsidRDefault="00F80EF5" w:rsidP="00F80EF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055C244" w14:textId="77777777" w:rsidR="005C6479" w:rsidRPr="001124B3" w:rsidRDefault="00477734" w:rsidP="00BC65B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corrected to check for the logical channel containing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</w:t>
            </w:r>
          </w:p>
        </w:tc>
      </w:tr>
      <w:tr w:rsidR="00FB0A08" w14:paraId="2ACCE4B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5F2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B02A" w14:textId="77777777" w:rsidR="00FB0A08" w:rsidRPr="00CC39F9" w:rsidRDefault="00AC6BE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C6BE3">
              <w:rPr>
                <w:rFonts w:ascii="Arial" w:hAnsi="Arial" w:cs="Arial"/>
                <w:lang w:eastAsia="en-GB"/>
              </w:rPr>
              <w:t>RRC_Others_CA_NR5GC.ttcn</w:t>
            </w:r>
          </w:p>
        </w:tc>
      </w:tr>
      <w:tr w:rsidR="00FB0A08" w14:paraId="236C064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454D" w14:textId="77777777" w:rsidR="00FB0A08" w:rsidRPr="00DC12F6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C12F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86F" w14:textId="04D6839A" w:rsidR="00FB0A08" w:rsidRPr="00DC12F6" w:rsidRDefault="000311EA" w:rsidP="00DC12F6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 w:rsidRPr="00DC12F6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4E6568A3" w14:textId="536986CF" w:rsidR="00DC12F6" w:rsidRPr="00DC12F6" w:rsidRDefault="00DC12F6" w:rsidP="00DC12F6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 w:rsidRPr="00DC12F6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2389CE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0E8AAC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8EC721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7D9749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502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function f_TC_8_1_5_7_1_X_NR5GC_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2A841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419898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2BD8B2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C8F6CB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549BE3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913C7E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v1530;</w:t>
            </w:r>
            <w:proofErr w:type="gramEnd"/>
          </w:p>
          <w:p w14:paraId="46E8ED6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0E7F48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ListOfDRBs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f_NR_GetListOfDRBs_ForFirstPDUSession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(1);</w:t>
            </w:r>
          </w:p>
          <w:p w14:paraId="0D9E0CF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f_LoopbackModeB_IP_Address_NW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0364DCE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NR_RLC_TestModeConfig_Type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TestModeConfig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{Info := {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AckProhibit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:= Prohibit}}; //@sic R5s220944 sic@</w:t>
            </w:r>
          </w:p>
          <w:p w14:paraId="4F7BCDC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NR_RLC_TestModeConfig_Type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v_NR_RLC_TestModeConfig_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continue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{Info := {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AckProhibit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:= Continue}}; //@sic R5s220944 sic@</w:t>
            </w:r>
          </w:p>
          <w:p w14:paraId="5B92442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54D657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[0]; //DRB is used ONLY for SS configuration! @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R5-223444 sic@</w:t>
            </w:r>
          </w:p>
          <w:p w14:paraId="553B0D4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7A393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F1983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v_SS_Drb_ConfigList_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NotAck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B6980B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97D088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CBC5D6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1594EF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v_SS_Drb_ConfigList_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Ack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A37BCF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v_NR_RLC_TestModeConfig_continue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75A0C8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v_NR_RLC_TestModeConfig_continue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49F6FF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97E15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4AC11A2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)}; //@sic R5s220944 sic@</w:t>
            </w:r>
          </w:p>
          <w:p w14:paraId="782D3DA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AA32CA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0F4B53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D9FCB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message to add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for the UE</w:t>
            </w:r>
          </w:p>
          <w:p w14:paraId="13C1CA1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SCell(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,-, true, -,false); //CA UL enabled //@sic R5-223424 sic@</w:t>
            </w:r>
          </w:p>
          <w:p w14:paraId="0C7359C9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481DA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in SS</w:t>
            </w:r>
          </w:p>
          <w:p w14:paraId="29A775C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185D22EA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8112E8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32710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Activation/Deactivation MAC-CE to activate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(NR Cell 3).</w:t>
            </w:r>
          </w:p>
          <w:p w14:paraId="68278CD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// @sic R5s220669 R5s220818 sic@</w:t>
            </w:r>
          </w:p>
          <w:p w14:paraId="5052BF6A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11861EE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5C2BC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086369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DA7F1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DRB #j for the UE</w:t>
            </w:r>
          </w:p>
          <w:p w14:paraId="2D4BA92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cs_38508_RadioBearerConfigDef(-,{cs_38508_NRDRB_ToAddMod(    //@sic R5s220944 sic@</w:t>
            </w:r>
          </w:p>
          <w:p w14:paraId="4AA4C4F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f_NR_GetSDAP_InDRBList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E24E70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BF292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Split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cs_38508_PDCP_Config_DRB,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 true))},</w:t>
            </w:r>
          </w:p>
          <w:p w14:paraId="389B309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14:paraId="34A4B04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14:paraId="2D0B8B4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EBFE5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807C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339F001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5D2241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t32;</w:t>
            </w:r>
          </w:p>
          <w:p w14:paraId="19BEEAE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0] := cs_38508_RLC_BearerConfig_DRB_LCID(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C479A6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FA66F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cs_38508_RLC_Config_AM_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2E4DB30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,-,-,-,-,{0})) ;</w:t>
            </w:r>
          </w:p>
          <w:p w14:paraId="75D9F98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14:paraId="4646455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t1;</w:t>
            </w:r>
          </w:p>
          <w:p w14:paraId="10DE4B1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1] := cs_38508_RLC_BearerConfig_DRB_LCID(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AF42F5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C9D37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0DC3079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,-,-,-,-,{1})) ;</w:t>
            </w:r>
          </w:p>
          <w:p w14:paraId="0E066FD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D51F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cs_NR_CellGroupConfigDef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v_RLC_Bearer_Config,omit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omit, omit,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3C3F2A4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E46D28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cs_NR_RRCReconfiguration_v1530_IEs(bit2oct(encvalue(v_MCG_Config)));</w:t>
            </w:r>
          </w:p>
          <w:p w14:paraId="5E08010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41C3DE9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f_NR_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SendRRCReconfiguration(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p_PCell,-,v_RadioBearerConfig,v_RRCReconfiguration_v1530, -, -, -, -, -,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)); //@sic R5-213516 sic@</w:t>
            </w:r>
          </w:p>
          <w:p w14:paraId="7A8001B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CE9CE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651DA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14:paraId="222F9F8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807F4A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41991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(NR Cell 1) and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(NR Cell 3)</w:t>
            </w:r>
          </w:p>
          <w:p w14:paraId="639BBD5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v_SS_Drb_ConfigList_NotAck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//@sic R5s220944 sic@</w:t>
            </w:r>
          </w:p>
          <w:p w14:paraId="68BB50E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51A89E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29254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14:paraId="4388F8C7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(as PUCCH is not configured in the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), allowing the UE to loop back the PDCP PDU on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8BCC32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(4096,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  //@sic R5s220458 sic@</w:t>
            </w:r>
          </w:p>
          <w:p w14:paraId="7C97BFB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 //@sic R5s220944 sic@</w:t>
            </w:r>
          </w:p>
          <w:p w14:paraId="64A2451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StartPeriodicCyclicGrant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 20, 6);</w:t>
            </w:r>
          </w:p>
          <w:p w14:paraId="40406D9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2B8766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A3D4CA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1D273522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2E2B8D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497DA9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66BA7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B(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300D8EF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-, -,</w:t>
            </w:r>
          </w:p>
          <w:p w14:paraId="1331E10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B91F6A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B1025F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interleave{</w:t>
            </w:r>
            <w:proofErr w:type="gramEnd"/>
          </w:p>
          <w:p w14:paraId="06B4C0EB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59B902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101B601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[]  DRB.receive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(car_NR_DRB_COMMON_IND_PDCP_PDUList_DC(p_PCell,v_DRBj_PCell,cs_RlcBearerRouting_NR(p_PCell), -, {cs_NR_PDCP_PDU_18B(0,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))){}</w:t>
            </w:r>
          </w:p>
          <w:p w14:paraId="0541139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C99502A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10A5199A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[]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), -,{cs_NR_PDCP_PDU_18B(0,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))){} //@sic R5s220944 sic@</w:t>
            </w:r>
          </w:p>
          <w:p w14:paraId="28D3E13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73E4A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16D2A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-failure?</w:t>
            </w:r>
          </w:p>
          <w:p w14:paraId="369CF6B0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3EB08E7C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cr_FailureInformation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rlc_failure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)));  //@sic R5-225281 sic@</w:t>
            </w:r>
          </w:p>
          <w:p w14:paraId="16570F01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24E758AE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1D15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08F769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v_SS_Drb_ConfigList_Ack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 //@sic R5s220944 sic@</w:t>
            </w:r>
          </w:p>
          <w:p w14:paraId="350833D6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B97788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2B4743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6B59D1A5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6FCC8DE4" w14:textId="77777777"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); //@sic R5-214617 sic@</w:t>
            </w:r>
          </w:p>
          <w:p w14:paraId="156C53D9" w14:textId="77777777" w:rsidR="002C2496" w:rsidRPr="00455951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5A86A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7EC2DF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A909334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98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function f_TC_8_1_5_7_1_X_NR5GC_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8287A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09A78DF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11BB1C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7F933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F400EE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788B76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v1530;</w:t>
            </w:r>
            <w:proofErr w:type="gramEnd"/>
          </w:p>
          <w:p w14:paraId="62F1553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F600F6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ListOfDRBs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f_NR_GetListOfDRBs_ForFirstPDUSession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(1);</w:t>
            </w:r>
          </w:p>
          <w:p w14:paraId="033BC12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f_LoopbackModeB_IP_Address_NW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266CD93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NR_RLC_TestModeConfig_Type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TestModeConfig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{Info := {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AckProhibit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:= Prohibit}}; //@sic R5s220944 sic@</w:t>
            </w:r>
          </w:p>
          <w:p w14:paraId="38D6F99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NR_RLC_TestModeConfig_Type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v_NR_RLC_TestModeConfig_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continue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{Info := {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AckProhibit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:= Continue}}; //@sic R5s220944 sic@</w:t>
            </w:r>
          </w:p>
          <w:p w14:paraId="2A31ED1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60B5D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[0]; //DRB is used ONLY for SS configuration! @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R5-223444 sic@</w:t>
            </w:r>
          </w:p>
          <w:p w14:paraId="112DAF7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B102F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1CC2B1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v_SS_Drb_ConfigList_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NotAck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09E6F1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917CB3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0DC20B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DF487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v_SS_Drb_ConfigList_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Ack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BEB19F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v_NR_RLC_TestModeConfig_continue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54F65A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v_NR_RLC_TestModeConfig_continue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1FAAFF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3DBF2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0DBBB0D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)}; //@sic R5s220944 sic@</w:t>
            </w:r>
          </w:p>
          <w:p w14:paraId="78A3A0CF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85D232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81A760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2F6CE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message to add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for the UE</w:t>
            </w:r>
          </w:p>
          <w:p w14:paraId="6871726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SCell(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,-, true, -,false); //CA UL enabled //@sic R5-223424 sic@</w:t>
            </w:r>
          </w:p>
          <w:p w14:paraId="633F5BE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B6398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in SS</w:t>
            </w:r>
          </w:p>
          <w:p w14:paraId="39CA1D94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19DD845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6229F13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16AF8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Activation/Deactivation MAC-CE to activate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(NR Cell 3).</w:t>
            </w:r>
          </w:p>
          <w:p w14:paraId="4757C56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// @sic R5s220669 R5s220818 sic@</w:t>
            </w:r>
          </w:p>
          <w:p w14:paraId="0D3BC1B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4883CBD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2FFE0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3217B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C5471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DRB #j for the UE</w:t>
            </w:r>
          </w:p>
          <w:p w14:paraId="1244116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cs_38508_RadioBearerConfigDef(-,{cs_38508_NRDRB_ToAddMod(    //@sic R5s220944 sic@</w:t>
            </w:r>
          </w:p>
          <w:p w14:paraId="585C2EB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f_NR_GetSDAP_InDRBList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3786F2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4D1B1D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Split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cs_38508_PDCP_Config_DRB,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 true))},</w:t>
            </w:r>
          </w:p>
          <w:p w14:paraId="0F15E94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14:paraId="56A1FB3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14:paraId="1F2E507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D1612F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8A294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3C5D930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DD78E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t32;</w:t>
            </w:r>
          </w:p>
          <w:p w14:paraId="0773690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0] := cs_38508_RLC_BearerConfig_DRB_LCID(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191970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5C8F3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6EEEDB2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,-,-,-,-,{0})) ;</w:t>
            </w:r>
          </w:p>
          <w:p w14:paraId="5C5ABE49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14:paraId="2042E33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t1;</w:t>
            </w:r>
          </w:p>
          <w:p w14:paraId="41148A8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1] := cs_38508_RLC_BearerConfig_DRB_LCID(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C124D8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36207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38896EC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,-,-,-,-,{1})) ;</w:t>
            </w:r>
          </w:p>
          <w:p w14:paraId="0B6C46A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E0280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cs_NR_CellGroupConfigDef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v_RLC_Bearer_Config,omit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omit, omit,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96C4B7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A97F38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cs_NR_RRCReconfiguration_v1530_IEs(bit2oct(encvalue(v_MCG_Config)));</w:t>
            </w:r>
          </w:p>
          <w:p w14:paraId="2266D0C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D63F50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f_NR_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SendRRCReconfiguration(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p_PCell,-,v_RadioBearerConfig,v_RRCReconfiguration_v1530, -, -, -, -, -,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)); //@sic R5-213516 sic@</w:t>
            </w:r>
          </w:p>
          <w:p w14:paraId="5EBBD0C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445354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3DA7D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14:paraId="665CB34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D56924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3634F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(NR Cell 1) and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(NR Cell 3)</w:t>
            </w:r>
          </w:p>
          <w:p w14:paraId="339B922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v_SS_Drb_ConfigList_NotAck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//@sic R5s220944 sic@</w:t>
            </w:r>
          </w:p>
          <w:p w14:paraId="724367AA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EECE21D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AB480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 R5-223424 sic@</w:t>
            </w:r>
          </w:p>
          <w:p w14:paraId="45F7180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(as PUCCH is not configured in the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), allowing the UE to loop back the PDCP PDU on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362669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(4096,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  //@sic R5s220458 sic@</w:t>
            </w:r>
          </w:p>
          <w:p w14:paraId="6106992D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 //@sic R5s220944 sic@</w:t>
            </w:r>
          </w:p>
          <w:p w14:paraId="552F49E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StartPeriodicCyclicGrant</w:t>
            </w:r>
            <w:proofErr w:type="spell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20, 6); //WA#WI=1007803</w:t>
            </w:r>
          </w:p>
          <w:p w14:paraId="12324A9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63E3B0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229B3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4FA8B93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D6239D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20ED17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3467E4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B(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47827C2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14:paraId="73E2CF5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F394C9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3D27BC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interleave{</w:t>
            </w:r>
            <w:proofErr w:type="gramEnd"/>
          </w:p>
          <w:p w14:paraId="292A2513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DD123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4C105FF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[]  DRB.receive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(car_NR_DRB_COMMON_IND_PDCP_PDUList_DC(p_PCell,v_DRBj_PCell,cs_RlcBearerRouting_NR(p_PCell), -, {cs_NR_PDCP_PDU_18B(0,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))){}</w:t>
            </w:r>
          </w:p>
          <w:p w14:paraId="2B3E18A4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440ED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35FB1279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[]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), -,{cs_NR_PDCP_PDU_18B(0,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))){} //@sic R5s220944 sic@</w:t>
            </w:r>
          </w:p>
          <w:p w14:paraId="7C006BC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73441A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C7AE0F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-failure?</w:t>
            </w:r>
          </w:p>
          <w:p w14:paraId="096D6219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44591B3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car_NR_SRB_RrcPdu_</w:t>
            </w:r>
            <w:proofErr w:type="gram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tsc_NR_RbId_SRB1, 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cr_FailureInformation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tsc_NR_CellGroupId_MCG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B2CF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v_DRBj_SCell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rlc_failure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-, 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  //@sic R5-225281 sic@ //WA#WI=1007803</w:t>
            </w:r>
          </w:p>
          <w:p w14:paraId="29770246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559F0EB8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049A22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99FCC5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v_SS_Drb_ConfigList_Ack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 //@sic R5s220944 sic@</w:t>
            </w:r>
          </w:p>
          <w:p w14:paraId="4F82D30E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E7907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9EBB11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627B42BB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2DBBEBAF" w14:textId="77777777"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); //@sic R5-214617 sic@</w:t>
            </w:r>
          </w:p>
          <w:p w14:paraId="1D4D53B2" w14:textId="77777777" w:rsidR="00FB0A08" w:rsidRPr="006D35E4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76C0CED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5808" w14:textId="77777777" w:rsidR="008717B5" w:rsidRDefault="008717B5">
      <w:r>
        <w:separator/>
      </w:r>
    </w:p>
  </w:endnote>
  <w:endnote w:type="continuationSeparator" w:id="0">
    <w:p w14:paraId="32CAAD14" w14:textId="77777777" w:rsidR="008717B5" w:rsidRDefault="0087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ACAF" w14:textId="77777777" w:rsidR="005D6E8F" w:rsidRDefault="005D6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1A23" w14:textId="77777777" w:rsidR="005D6E8F" w:rsidRDefault="005D6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C9900" w14:textId="77777777" w:rsidR="005D6E8F" w:rsidRDefault="005D6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DF5A" w14:textId="77777777" w:rsidR="008717B5" w:rsidRDefault="008717B5">
      <w:r>
        <w:separator/>
      </w:r>
    </w:p>
  </w:footnote>
  <w:footnote w:type="continuationSeparator" w:id="0">
    <w:p w14:paraId="172A49DC" w14:textId="77777777" w:rsidR="008717B5" w:rsidRDefault="0087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DE98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C7B3F9D" wp14:editId="3F4418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64E52C2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7B3F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664E52C2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ACB74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60E572" wp14:editId="4A4F117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6FC6C3F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60E57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6FC6C3F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68C8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5EE8C3" wp14:editId="121460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91CADEE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5EE8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291CADEE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836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C4ECED" wp14:editId="47C20F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4371409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4EC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4371409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757DE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9109C" wp14:editId="0E8F20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E7DEDFA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9109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E7DEDFA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C51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3D1CFE3" wp14:editId="43210F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D98C76D" w14:textId="77777777"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1C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2D98C76D" w14:textId="77777777"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B1370"/>
    <w:multiLevelType w:val="hybridMultilevel"/>
    <w:tmpl w:val="CE74E28E"/>
    <w:lvl w:ilvl="0" w:tplc="2C949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9504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170448">
    <w:abstractNumId w:val="6"/>
  </w:num>
  <w:num w:numId="3" w16cid:durableId="795873308">
    <w:abstractNumId w:val="2"/>
  </w:num>
  <w:num w:numId="4" w16cid:durableId="1700425527">
    <w:abstractNumId w:val="13"/>
  </w:num>
  <w:num w:numId="5" w16cid:durableId="1507793527">
    <w:abstractNumId w:val="10"/>
  </w:num>
  <w:num w:numId="6" w16cid:durableId="1974822507">
    <w:abstractNumId w:val="11"/>
  </w:num>
  <w:num w:numId="7" w16cid:durableId="672949742">
    <w:abstractNumId w:val="4"/>
  </w:num>
  <w:num w:numId="8" w16cid:durableId="748649530">
    <w:abstractNumId w:val="12"/>
  </w:num>
  <w:num w:numId="9" w16cid:durableId="651758066">
    <w:abstractNumId w:val="5"/>
  </w:num>
  <w:num w:numId="10" w16cid:durableId="1852253904">
    <w:abstractNumId w:val="8"/>
  </w:num>
  <w:num w:numId="11" w16cid:durableId="2108231643">
    <w:abstractNumId w:val="0"/>
  </w:num>
  <w:num w:numId="12" w16cid:durableId="1037195311">
    <w:abstractNumId w:val="3"/>
  </w:num>
  <w:num w:numId="13" w16cid:durableId="1084499378">
    <w:abstractNumId w:val="15"/>
  </w:num>
  <w:num w:numId="14" w16cid:durableId="2035836571">
    <w:abstractNumId w:val="1"/>
  </w:num>
  <w:num w:numId="15" w16cid:durableId="1534686343">
    <w:abstractNumId w:val="9"/>
  </w:num>
  <w:num w:numId="16" w16cid:durableId="2052339134">
    <w:abstractNumId w:val="7"/>
  </w:num>
  <w:num w:numId="17" w16cid:durableId="141790228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1EA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5D4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B51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6E8F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40A8"/>
    <w:rsid w:val="00804B8D"/>
    <w:rsid w:val="00804EC2"/>
    <w:rsid w:val="008071D1"/>
    <w:rsid w:val="00807B85"/>
    <w:rsid w:val="00810296"/>
    <w:rsid w:val="00811DA0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17B5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75"/>
    <w:rsid w:val="00AD1CD8"/>
    <w:rsid w:val="00AD379A"/>
    <w:rsid w:val="00AD4ADA"/>
    <w:rsid w:val="00AD5009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B6A"/>
    <w:rsid w:val="00D8215F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2F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6ED9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98EB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D6E8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C10E-936F-4030-82C6-02EC7F84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3191</Words>
  <Characters>18193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2022-09-23T08:02:00Z</dcterms:created>
  <dcterms:modified xsi:type="dcterms:W3CDTF">2022-09-23T08:02:00Z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2022-09-20T18:50:09Z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9946fff5-f017-4ec5-8e97-6dd416c4166e</vt:lpwstr>
  </property>
  <property fmtid="{D5CDD505-2E9C-101B-9397-08002B2CF9AE}" pid="28" name="MSIP_Label_9764cdcd-3664-4d05-9615-7cbf65a4f0a8_ContentBits">
    <vt:lpwstr>0</vt:lpwstr>
  </property>
</Properties>
</file>