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FB18509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</w:t>
        </w:r>
        <w:r w:rsidR="009459C4">
          <w:rPr>
            <w:b/>
            <w:i/>
            <w:noProof/>
            <w:sz w:val="28"/>
          </w:rPr>
          <w:t>1100</w:t>
        </w:r>
      </w:fldSimple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AE8EC1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435C73">
              <w:rPr>
                <w:b/>
                <w:noProof/>
                <w:sz w:val="28"/>
              </w:rPr>
              <w:t>7</w:t>
            </w:r>
            <w:r w:rsidR="009459C4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6FC1B0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459C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285110" w:rsidR="001E41F3" w:rsidRDefault="004E733F" w:rsidP="00B7489A">
            <w:pPr>
              <w:pStyle w:val="CRCoverPage"/>
              <w:spacing w:after="0"/>
              <w:rPr>
                <w:noProof/>
              </w:rPr>
            </w:pPr>
            <w:r w:rsidRPr="004E733F">
              <w:t xml:space="preserve">Correction for </w:t>
            </w:r>
            <w:r w:rsidR="00300858">
              <w:t xml:space="preserve">function </w:t>
            </w:r>
            <w:proofErr w:type="spellStart"/>
            <w:r w:rsidR="00300858" w:rsidRPr="006C17C7">
              <w:rPr>
                <w:rFonts w:cs="Arial"/>
              </w:rPr>
              <w:t>fl_Check_featureSets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D943EF" w:rsidR="001E41F3" w:rsidRDefault="00300858" w:rsidP="00B7489A">
            <w:pPr>
              <w:pStyle w:val="CRCoverPage"/>
              <w:spacing w:after="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55DFCC" w:rsidR="001E41F3" w:rsidRDefault="00000000" w:rsidP="003C7EE9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300858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F27F5D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35C73">
              <w:rPr>
                <w:noProof/>
              </w:rPr>
              <w:t>09-</w:t>
            </w:r>
            <w:r w:rsidR="009459C4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C6F9D3" w:rsidR="00A251D1" w:rsidRDefault="00925CDF" w:rsidP="00925CDF">
            <w:pPr>
              <w:pStyle w:val="CRCoverPage"/>
              <w:spacing w:after="0"/>
              <w:rPr>
                <w:noProof/>
              </w:rPr>
            </w:pPr>
            <w:r w:rsidRPr="00925CDF">
              <w:rPr>
                <w:noProof/>
              </w:rPr>
              <w:t xml:space="preserve">Variable v_Index is not update inside while loop. </w:t>
            </w:r>
            <w:r w:rsidR="009F3FD4">
              <w:rPr>
                <w:noProof/>
              </w:rPr>
              <w:t>This</w:t>
            </w:r>
            <w:r w:rsidRPr="00925CDF">
              <w:rPr>
                <w:noProof/>
              </w:rPr>
              <w:t xml:space="preserve"> cause TC stack in while loop.</w:t>
            </w:r>
          </w:p>
        </w:tc>
      </w:tr>
      <w:tr w:rsidR="00A25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7AEEC8C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EC0BE" w14:textId="6BE7934A" w:rsidR="00CD45A5" w:rsidRDefault="009F3FD4" w:rsidP="00CD45A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 xml:space="preserve">For each while loop include increamention for variable </w:t>
            </w:r>
            <w:r w:rsidRPr="006C17C7">
              <w:rPr>
                <w:rFonts w:cs="Arial"/>
                <w:noProof/>
                <w:lang w:val="en-SG"/>
              </w:rPr>
              <w:t>v_Index</w:t>
            </w:r>
            <w:r w:rsidR="00CD45A5">
              <w:rPr>
                <w:noProof/>
              </w:rPr>
              <w:t>.</w:t>
            </w:r>
          </w:p>
          <w:p w14:paraId="31C656EC" w14:textId="28BBAEEF" w:rsidR="00A251D1" w:rsidRPr="0035396C" w:rsidRDefault="00A251D1" w:rsidP="00CD45A5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ED6E9" w:rsidR="00A251D1" w:rsidRPr="00BD4675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may fail this test case</w:t>
            </w:r>
          </w:p>
        </w:tc>
      </w:tr>
      <w:tr w:rsidR="00A251D1" w14:paraId="034AF533" w14:textId="77777777" w:rsidTr="00547111">
        <w:tc>
          <w:tcPr>
            <w:tcW w:w="2694" w:type="dxa"/>
            <w:gridSpan w:val="2"/>
          </w:tcPr>
          <w:p w14:paraId="39D9EB5B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9E81A" w14:textId="77777777" w:rsidR="00A251D1" w:rsidRDefault="00300858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8.2.1.1.1.ENDC, </w:t>
            </w:r>
            <w:r w:rsidR="004E733F">
              <w:rPr>
                <w:noProof/>
              </w:rPr>
              <w:t>8.1.</w:t>
            </w:r>
            <w:r>
              <w:rPr>
                <w:noProof/>
              </w:rPr>
              <w:t>5</w:t>
            </w:r>
            <w:r w:rsidR="004E733F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4E733F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4E733F">
              <w:rPr>
                <w:noProof/>
              </w:rPr>
              <w:t>.NR5GC</w:t>
            </w:r>
          </w:p>
          <w:p w14:paraId="2E8CC96B" w14:textId="1C1B2DB1" w:rsidR="006541D6" w:rsidRDefault="006541D6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  <w:highlight w:val="cyan"/>
                <w:lang w:val="en-US"/>
              </w:rPr>
              <w:t>MCC160: affect also testcase 8.2.1.1.2.NEDC</w:t>
            </w:r>
          </w:p>
        </w:tc>
      </w:tr>
      <w:tr w:rsidR="00A25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5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B392FA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86568F" w:rsidR="00A251D1" w:rsidRDefault="00435C73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7BF497" w:rsidR="00A251D1" w:rsidRDefault="009459C4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25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5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251D1" w:rsidRPr="008863B9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51D1" w:rsidRPr="008863B9" w:rsidRDefault="00A251D1" w:rsidP="00A25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5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447664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4611EE7" w14:textId="08AABBFD" w:rsidR="00911BAC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1BAC" w:rsidRPr="0073715C">
        <w:rPr>
          <w:rFonts w:cs="Arial"/>
          <w:iCs/>
        </w:rPr>
        <w:t>Table of Contents</w:t>
      </w:r>
      <w:r w:rsidR="00911BAC">
        <w:tab/>
      </w:r>
      <w:r w:rsidR="00911BAC">
        <w:fldChar w:fldCharType="begin"/>
      </w:r>
      <w:r w:rsidR="00911BAC">
        <w:instrText xml:space="preserve"> PAGEREF _Toc114476643 \h </w:instrText>
      </w:r>
      <w:r w:rsidR="00911BAC">
        <w:fldChar w:fldCharType="separate"/>
      </w:r>
      <w:r w:rsidR="00911BAC">
        <w:t>2</w:t>
      </w:r>
      <w:r w:rsidR="00911BAC">
        <w:fldChar w:fldCharType="end"/>
      </w:r>
    </w:p>
    <w:p w14:paraId="0CEB61F5" w14:textId="135A316A" w:rsidR="00911BAC" w:rsidRDefault="00911BA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3715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3715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_Toc114476644 \h </w:instrText>
      </w:r>
      <w:r>
        <w:fldChar w:fldCharType="separate"/>
      </w:r>
      <w:r>
        <w:t>3</w:t>
      </w:r>
      <w:r>
        <w:fldChar w:fldCharType="end"/>
      </w:r>
    </w:p>
    <w:p w14:paraId="3D19A5E8" w14:textId="7F8E66C2" w:rsidR="00911BAC" w:rsidRDefault="00911BA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3715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3715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_Toc114476645 \h </w:instrText>
      </w:r>
      <w:r>
        <w:fldChar w:fldCharType="separate"/>
      </w:r>
      <w:r>
        <w:t>3</w:t>
      </w:r>
      <w:r>
        <w:fldChar w:fldCharType="end"/>
      </w:r>
    </w:p>
    <w:p w14:paraId="1BFE8E13" w14:textId="0E4D8465" w:rsidR="00911BAC" w:rsidRDefault="00911BA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3715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3715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_Toc114476646 \h </w:instrText>
      </w:r>
      <w:r>
        <w:fldChar w:fldCharType="separate"/>
      </w:r>
      <w:r>
        <w:t>4</w:t>
      </w:r>
      <w:r>
        <w:fldChar w:fldCharType="end"/>
      </w:r>
    </w:p>
    <w:p w14:paraId="325A0C2F" w14:textId="0F9D2BBF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4476644"/>
      <w:r>
        <w:rPr>
          <w:b/>
          <w:lang w:eastAsia="ja-JP"/>
        </w:rPr>
        <w:lastRenderedPageBreak/>
        <w:t>Overview</w:t>
      </w:r>
      <w:bookmarkEnd w:id="2"/>
      <w:bookmarkEnd w:id="3"/>
    </w:p>
    <w:p w14:paraId="734ED935" w14:textId="012BFAAE" w:rsidR="00947556" w:rsidRPr="00947556" w:rsidRDefault="00947556" w:rsidP="00911BAC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bookmarkStart w:id="4" w:name="_Toc122434488"/>
      <w:bookmarkStart w:id="5" w:name="_Toc295288959"/>
      <w:r w:rsidRPr="00947556">
        <w:rPr>
          <w:rFonts w:cs="Arial"/>
        </w:rPr>
        <w:t>This document lists all the changes needed to correct issues in the ATS iWD-TTCN3-B2020-09_D22wk</w:t>
      </w:r>
      <w:r>
        <w:rPr>
          <w:rFonts w:cs="Arial"/>
        </w:rPr>
        <w:t>37</w:t>
      </w:r>
      <w:r w:rsidRPr="00947556">
        <w:rPr>
          <w:rFonts w:cs="Arial"/>
          <w:color w:val="FF0000"/>
          <w:lang w:eastAsia="ja-JP"/>
        </w:rPr>
        <w:t xml:space="preserve"> </w:t>
      </w:r>
      <w:r w:rsidRPr="00947556">
        <w:rPr>
          <w:rFonts w:cs="Arial"/>
        </w:rPr>
        <w:t>related to the title of this CR.</w:t>
      </w:r>
    </w:p>
    <w:p w14:paraId="32EFC5EF" w14:textId="77777777" w:rsidR="00947556" w:rsidRPr="00947556" w:rsidRDefault="00947556" w:rsidP="00911BAC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 w:rsidRPr="00947556">
        <w:rPr>
          <w:rFonts w:cs="Arial"/>
          <w:b/>
          <w:sz w:val="24"/>
          <w:lang w:eastAsia="ja-JP"/>
        </w:rPr>
        <w:t>Contact:</w:t>
      </w:r>
      <w:r w:rsidRPr="00947556">
        <w:rPr>
          <w:rFonts w:cs="Arial"/>
          <w:b/>
          <w:sz w:val="24"/>
          <w:lang w:eastAsia="ja-JP"/>
        </w:rPr>
        <w:tab/>
      </w:r>
      <w:r w:rsidRPr="00947556">
        <w:rPr>
          <w:rFonts w:cs="Arial"/>
          <w:sz w:val="24"/>
          <w:lang w:eastAsia="ja-JP"/>
        </w:rPr>
        <w:t>Kalahasti, Narendra</w:t>
      </w:r>
      <w:r w:rsidRPr="00947556">
        <w:rPr>
          <w:rFonts w:cs="Arial"/>
          <w:sz w:val="24"/>
          <w:lang w:eastAsia="ja-JP"/>
        </w:rPr>
        <w:br/>
      </w:r>
      <w:r w:rsidRPr="00947556">
        <w:rPr>
          <w:rFonts w:cs="Arial"/>
          <w:b/>
          <w:lang w:eastAsia="ja-JP"/>
        </w:rPr>
        <w:tab/>
      </w:r>
      <w:r w:rsidRPr="00947556">
        <w:rPr>
          <w:rFonts w:cs="Arial"/>
          <w:lang w:eastAsia="ja-JP"/>
        </w:rPr>
        <w:t>Narendra.Kalahasti@anritsu.com</w:t>
      </w:r>
    </w:p>
    <w:p w14:paraId="648535A5" w14:textId="2457430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14476645"/>
      <w:r w:rsidRPr="00854C55">
        <w:rPr>
          <w:b/>
        </w:rPr>
        <w:t>Corrections required</w:t>
      </w:r>
      <w:bookmarkEnd w:id="4"/>
      <w:bookmarkEnd w:id="5"/>
      <w:bookmarkEnd w:id="6"/>
    </w:p>
    <w:p w14:paraId="42B339C9" w14:textId="70BCB07A" w:rsidR="007018D8" w:rsidRDefault="007018D8" w:rsidP="007018D8"/>
    <w:p w14:paraId="434906CE" w14:textId="77777777" w:rsidR="00F00FF6" w:rsidRDefault="00F00FF6" w:rsidP="00F00FF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6396F37C" w14:textId="77777777" w:rsidR="00F00FF6" w:rsidRDefault="00F00FF6" w:rsidP="00F00FF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54888063"/>
      <w:bookmarkStart w:id="8" w:name="_Toc100131355"/>
      <w:bookmarkStart w:id="9" w:name="_Toc114476646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lastRenderedPageBreak/>
        <w:t>Change 1</w:t>
      </w:r>
      <w:bookmarkEnd w:id="7"/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00FF6" w14:paraId="1CE777A8" w14:textId="77777777" w:rsidTr="0094776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7D668" w14:textId="77777777" w:rsidR="00F00FF6" w:rsidRPr="003C0071" w:rsidRDefault="00F00FF6" w:rsidP="00947762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1F03" w14:textId="3EE0D307" w:rsidR="00F00FF6" w:rsidRPr="003C0071" w:rsidRDefault="006C17C7" w:rsidP="00947762">
            <w:pPr>
              <w:spacing w:after="0"/>
              <w:rPr>
                <w:rFonts w:ascii="Arial" w:hAnsi="Arial" w:cs="Arial"/>
              </w:rPr>
            </w:pPr>
            <w:proofErr w:type="spellStart"/>
            <w:r w:rsidRPr="006C17C7">
              <w:rPr>
                <w:rFonts w:ascii="Arial" w:hAnsi="Arial" w:cs="Arial"/>
              </w:rPr>
              <w:t>fl_Check_featureSets</w:t>
            </w:r>
            <w:proofErr w:type="spellEnd"/>
          </w:p>
        </w:tc>
      </w:tr>
      <w:tr w:rsidR="00F00FF6" w14:paraId="457BDE65" w14:textId="77777777" w:rsidTr="0094776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1908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79A0" w14:textId="5DDC8F51" w:rsidR="00F00FF6" w:rsidRPr="006C17C7" w:rsidRDefault="006C17C7" w:rsidP="006C17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Variable </w:t>
            </w:r>
            <w:proofErr w:type="spellStart"/>
            <w:r>
              <w:rPr>
                <w:rFonts w:ascii="Arial" w:hAnsi="Arial" w:cs="Arial"/>
              </w:rPr>
              <w:t>v_Index</w:t>
            </w:r>
            <w:proofErr w:type="spellEnd"/>
            <w:r>
              <w:rPr>
                <w:rFonts w:ascii="Arial" w:hAnsi="Arial" w:cs="Arial"/>
              </w:rPr>
              <w:t xml:space="preserve"> is not update inside while loop. </w:t>
            </w:r>
            <w:r w:rsidR="009F3FD4">
              <w:rPr>
                <w:rFonts w:ascii="Arial" w:hAnsi="Arial" w:cs="Arial"/>
              </w:rPr>
              <w:t>This</w:t>
            </w:r>
            <w:r w:rsidR="00925CDF">
              <w:rPr>
                <w:rFonts w:ascii="Arial" w:hAnsi="Arial" w:cs="Arial"/>
              </w:rPr>
              <w:t xml:space="preserve"> cause TC </w:t>
            </w:r>
            <w:r>
              <w:rPr>
                <w:rFonts w:ascii="Arial" w:hAnsi="Arial" w:cs="Arial"/>
              </w:rPr>
              <w:t>stack</w:t>
            </w:r>
            <w:r w:rsidR="00925CDF">
              <w:rPr>
                <w:rFonts w:ascii="Arial" w:hAnsi="Arial" w:cs="Arial"/>
              </w:rPr>
              <w:t xml:space="preserve"> in while loop.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F00FF6" w14:paraId="559BAD16" w14:textId="77777777" w:rsidTr="009477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987E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244F" w14:textId="34FA79A4" w:rsidR="00F00FF6" w:rsidRPr="00731B27" w:rsidRDefault="006C17C7" w:rsidP="006C17C7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For each while loop include increamention for variable </w:t>
            </w:r>
            <w:r w:rsidRPr="006C17C7">
              <w:rPr>
                <w:rFonts w:cs="Arial"/>
                <w:noProof/>
                <w:lang w:val="en-SG"/>
              </w:rPr>
              <w:t>v_Index</w:t>
            </w:r>
          </w:p>
        </w:tc>
      </w:tr>
      <w:tr w:rsidR="00F00FF6" w14:paraId="2133D2D5" w14:textId="77777777" w:rsidTr="009477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FC48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4774" w14:textId="6D5E40B3" w:rsidR="00F00FF6" w:rsidRDefault="006C17C7" w:rsidP="00947762">
            <w:pPr>
              <w:spacing w:after="0"/>
              <w:rPr>
                <w:rFonts w:ascii="Arial" w:hAnsi="Arial" w:cs="Arial"/>
                <w:noProof/>
              </w:rPr>
            </w:pPr>
            <w:r w:rsidRPr="006C17C7">
              <w:rPr>
                <w:rFonts w:ascii="Arial" w:hAnsi="Arial" w:cs="Arial"/>
                <w:noProof/>
              </w:rPr>
              <w:t>NR_CapabilityFunctions.ttcn</w:t>
            </w:r>
          </w:p>
        </w:tc>
      </w:tr>
      <w:tr w:rsidR="00F00FF6" w14:paraId="2F0C6961" w14:textId="77777777" w:rsidTr="009477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F6DD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730D" w14:textId="2B33B486" w:rsidR="00F00FF6" w:rsidRPr="0073704E" w:rsidRDefault="00A2724F" w:rsidP="00947762">
            <w:pPr>
              <w:rPr>
                <w:rFonts w:ascii="Arial" w:hAnsi="Arial"/>
                <w:highlight w:val="red"/>
              </w:rPr>
            </w:pPr>
            <w:r w:rsidRPr="00A2724F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0A3375CC" w14:textId="77777777" w:rsidR="00F00FF6" w:rsidRDefault="00F00FF6" w:rsidP="00F00FF6">
      <w:pPr>
        <w:spacing w:after="0"/>
        <w:rPr>
          <w:rFonts w:ascii="Arial" w:hAnsi="Arial"/>
          <w:b/>
          <w:sz w:val="32"/>
          <w:lang w:val="pt-BR"/>
        </w:rPr>
      </w:pPr>
      <w:bookmarkStart w:id="13" w:name="_Toc54888064"/>
    </w:p>
    <w:p w14:paraId="733AD87D" w14:textId="77777777" w:rsidR="00F00FF6" w:rsidRDefault="00F00FF6" w:rsidP="00F00F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00FF6" w14:paraId="0C2C743E" w14:textId="77777777" w:rsidTr="0094776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9045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function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fl_Check_featureSets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(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UE_NR_Capability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p_NRCapability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)</w:t>
            </w:r>
          </w:p>
          <w:p w14:paraId="362E9B95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351367EA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UE_NR_Capability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v_Received_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NRCapabilityMsg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44864C1B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var integer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v_Index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0;</w:t>
            </w:r>
            <w:proofErr w:type="gramEnd"/>
          </w:p>
          <w:p w14:paraId="6F228850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AD46378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boolean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v_Found_dynamicSwitchSUL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false;</w:t>
            </w:r>
            <w:proofErr w:type="gramEnd"/>
          </w:p>
          <w:p w14:paraId="60F8B68D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boolean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v_Found_intraFreqDAPS_r16 := 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false;</w:t>
            </w:r>
            <w:proofErr w:type="gramEnd"/>
          </w:p>
          <w:p w14:paraId="408035C2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boolean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v_Found_pusch_RepetitionTypeB_r16 := 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false;</w:t>
            </w:r>
            <w:proofErr w:type="gramEnd"/>
          </w:p>
          <w:p w14:paraId="119B3AF5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B317690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v_Received_NRCapabilityMsg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p_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NRCapability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039E3694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</w:p>
          <w:p w14:paraId="67A06B15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while ((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v_Index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&lt; lengthof(v_Received_NRCapabilityMsg.featureSets.featureSetsUplink)) and (not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v_Found_dynamicSwitchSUL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)) { // check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featureSetsUplink</w:t>
            </w:r>
            <w:proofErr w:type="spellEnd"/>
          </w:p>
          <w:p w14:paraId="103901FD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  if (isvalue(v_Received_NRCapabilityMsg.featureSets.featureSetsUplink[v_Index].dynamicSwitchSUL)) {</w:t>
            </w:r>
          </w:p>
          <w:p w14:paraId="760DF5F6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v_Found_dynamicSwitchSUL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true;</w:t>
            </w:r>
            <w:proofErr w:type="gramEnd"/>
          </w:p>
          <w:p w14:paraId="10A1E145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2D4BD422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5115DB71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if (not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f_NR_CompareCapability_vs_PICS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pc_dynamicSwitch_SUL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v_Found_dynamicSwitchSUL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)) {</w:t>
            </w:r>
          </w:p>
          <w:p w14:paraId="4E9055A4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      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f_SetVerdict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inconc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,__FILE__, __LINE__, "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pc_dynamicSwitch_SUL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not correctly set"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12325B62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30E87A2C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1A3ACF8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v_Index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0;</w:t>
            </w:r>
            <w:proofErr w:type="gramEnd"/>
          </w:p>
          <w:p w14:paraId="5F2F8EC4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while ((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v_Index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&lt; lengthof(v_Received_NRCapabilityMsg.featureSets.featureSetsDownlink_v1610)) and (not v_Found_intraFreqDAPS_r16)) { // check featureSetsDownlink_v1610</w:t>
            </w:r>
          </w:p>
          <w:p w14:paraId="3E84EBE4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  if (isvalue(v_Received_NRCapabilityMsg.featureSets.featureSetsDownlink_v1610[v_Index].intraFreqDAPS_r16)) {</w:t>
            </w:r>
          </w:p>
          <w:p w14:paraId="0C5A58E2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    v_Found_intraFreqDAPS_r16 := 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true;</w:t>
            </w:r>
            <w:proofErr w:type="gramEnd"/>
          </w:p>
          <w:p w14:paraId="01107B6C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705B7CE1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00D2A8BF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if (not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f_NR_CompareCapability_vs_PICS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(pc_intraFreqDAPS_r16, v_Found_intraFreqDAPS_r16)) {</w:t>
            </w:r>
          </w:p>
          <w:p w14:paraId="2CA060B5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      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f_SetVerdict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inconc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,__FILE__, __LINE__, "pc_intraFreqDAPS_r16 not correctly set"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1FAAD7E0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78285C5D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F6C55E2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v_Index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0;</w:t>
            </w:r>
            <w:proofErr w:type="gramEnd"/>
          </w:p>
          <w:p w14:paraId="3A278529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while ((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v_Index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&lt; lengthof(v_Received_NRCapabilityMsg.featureSets.featureSetsUplink_v1610)) and (not v_Found_pusch_RepetitionTypeB_r16)) { // check featureSetsUplink_v1610</w:t>
            </w:r>
          </w:p>
          <w:p w14:paraId="192C495E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  if (isvalue(v_Received_NRCapabilityMsg.featureSets.featureSetsUplink_v1610[v_Index].pusch_RepetitionTypeB_r16)) {</w:t>
            </w:r>
          </w:p>
          <w:p w14:paraId="53075BF6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    v_Found_pusch_RepetitionTypeB_r16 := 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true;</w:t>
            </w:r>
            <w:proofErr w:type="gramEnd"/>
          </w:p>
          <w:p w14:paraId="5C5FCAC7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61F30909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43AE88D1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if (not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f_NR_CompareCapability_vs_PICS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(pc_pusch_RepetitionTypeB_r16, v_Found_pusch_RepetitionTypeB_r16)) {</w:t>
            </w:r>
          </w:p>
          <w:p w14:paraId="19C39F02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      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f_SetVerdict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inconc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,__FILE__, __LINE__, "pc_pusch_RepetitionTypeB_r16 not correctly set"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00B7C47B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24F9515E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  <w:p w14:paraId="2F027417" w14:textId="77777777" w:rsidR="00F00FF6" w:rsidRPr="00CA4CF2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207438DB" w14:textId="77777777" w:rsidR="00F00FF6" w:rsidRDefault="00F00FF6" w:rsidP="00F00FF6">
      <w:pPr>
        <w:spacing w:after="0"/>
        <w:rPr>
          <w:rFonts w:ascii="Arial" w:hAnsi="Arial"/>
          <w:b/>
        </w:rPr>
      </w:pPr>
    </w:p>
    <w:p w14:paraId="25B5E43B" w14:textId="77777777" w:rsidR="00F00FF6" w:rsidRDefault="00F00FF6" w:rsidP="00F00F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00FF6" w14:paraId="3AFA0CAD" w14:textId="77777777" w:rsidTr="0094776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575F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/>
              </w:rPr>
              <w:t xml:space="preserve"> </w:t>
            </w:r>
            <w:r w:rsidRPr="00634081">
              <w:rPr>
                <w:rFonts w:ascii="Courier New" w:hAnsi="Courier New" w:cs="Courier New"/>
                <w:bCs/>
              </w:rPr>
              <w:t xml:space="preserve"> function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fl_Check_featureSets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(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UE_NR_Capability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p_NRCapability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)</w:t>
            </w:r>
          </w:p>
          <w:p w14:paraId="26B295C7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{</w:t>
            </w:r>
          </w:p>
          <w:p w14:paraId="2C28CAF6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UE_NR_Capability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v_Received_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NRCapabilityMsg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;</w:t>
            </w:r>
            <w:proofErr w:type="gramEnd"/>
          </w:p>
          <w:p w14:paraId="33FF06C6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var integer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v_Index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:= 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0;</w:t>
            </w:r>
            <w:proofErr w:type="gramEnd"/>
          </w:p>
          <w:p w14:paraId="59B3B7BD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5E9CB762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boolean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v_Found_dynamicSwitchSUL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:= 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false;</w:t>
            </w:r>
            <w:proofErr w:type="gramEnd"/>
          </w:p>
          <w:p w14:paraId="3D340FC1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boolean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v_Found_intraFreqDAPS_r16 := 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false;</w:t>
            </w:r>
            <w:proofErr w:type="gramEnd"/>
          </w:p>
          <w:p w14:paraId="114D4133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boolean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v_Found_pusch_RepetitionTypeB_r16 := 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false;</w:t>
            </w:r>
            <w:proofErr w:type="gramEnd"/>
          </w:p>
          <w:p w14:paraId="5BCAEC16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12CFE86E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v_Received_NRCapabilityMsg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:=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p_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NRCapability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;</w:t>
            </w:r>
            <w:proofErr w:type="gramEnd"/>
          </w:p>
          <w:p w14:paraId="4D146EAB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  </w:t>
            </w:r>
          </w:p>
          <w:p w14:paraId="23E6847E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while ((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v_Index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&lt; lengthof(v_Received_NRCapabilityMsg.featureSets.featureSetsUplink)) and (not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v_Found_dynamicSwitchSUL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)) { // check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featureSetsUplink</w:t>
            </w:r>
            <w:proofErr w:type="spellEnd"/>
          </w:p>
          <w:p w14:paraId="5D759E9A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if (isvalue(v_Received_NRCapabilityMsg.featureSets.featureSetsUplink[v_Index].dynamicSwitchSUL)) {</w:t>
            </w:r>
          </w:p>
          <w:p w14:paraId="04526911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 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v_Found_dynamicSwitchSUL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:= 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true;</w:t>
            </w:r>
            <w:proofErr w:type="gramEnd"/>
          </w:p>
          <w:p w14:paraId="689572F6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}</w:t>
            </w:r>
          </w:p>
          <w:p w14:paraId="486833A3" w14:textId="1ED4A85D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</w:t>
            </w:r>
            <w:proofErr w:type="spellStart"/>
            <w:r w:rsidRPr="0050058B">
              <w:rPr>
                <w:rFonts w:ascii="Courier New" w:hAnsi="Courier New" w:cs="Courier New"/>
                <w:bCs/>
                <w:highlight w:val="yellow"/>
              </w:rPr>
              <w:t>v_Index</w:t>
            </w:r>
            <w:proofErr w:type="spellEnd"/>
            <w:r w:rsidRPr="0050058B">
              <w:rPr>
                <w:rFonts w:ascii="Courier New" w:hAnsi="Courier New" w:cs="Courier New"/>
                <w:bCs/>
                <w:highlight w:val="yellow"/>
              </w:rPr>
              <w:t xml:space="preserve"> := </w:t>
            </w:r>
            <w:proofErr w:type="spellStart"/>
            <w:r w:rsidRPr="0050058B">
              <w:rPr>
                <w:rFonts w:ascii="Courier New" w:hAnsi="Courier New" w:cs="Courier New"/>
                <w:bCs/>
                <w:highlight w:val="yellow"/>
              </w:rPr>
              <w:t>v_Index</w:t>
            </w:r>
            <w:proofErr w:type="spellEnd"/>
            <w:r w:rsidRPr="0050058B">
              <w:rPr>
                <w:rFonts w:ascii="Courier New" w:hAnsi="Courier New" w:cs="Courier New"/>
                <w:bCs/>
                <w:highlight w:val="yellow"/>
              </w:rPr>
              <w:t xml:space="preserve"> + </w:t>
            </w:r>
            <w:proofErr w:type="gramStart"/>
            <w:r w:rsidRPr="0050058B">
              <w:rPr>
                <w:rFonts w:ascii="Courier New" w:hAnsi="Courier New" w:cs="Courier New"/>
                <w:bCs/>
                <w:highlight w:val="yellow"/>
              </w:rPr>
              <w:t>1;</w:t>
            </w:r>
            <w:proofErr w:type="gramEnd"/>
            <w:r w:rsidRPr="00634081">
              <w:rPr>
                <w:rFonts w:ascii="Courier New" w:hAnsi="Courier New" w:cs="Courier New"/>
                <w:bCs/>
              </w:rPr>
              <w:t xml:space="preserve">   </w:t>
            </w:r>
          </w:p>
          <w:p w14:paraId="6091E01C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}</w:t>
            </w:r>
          </w:p>
          <w:p w14:paraId="574F8197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if (not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f_NR_CompareCapability_vs_PICS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(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pc_dynamicSwitch_SUL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,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v_Found_dynamicSwitchSUL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)) {</w:t>
            </w:r>
          </w:p>
          <w:p w14:paraId="202B5B85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    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f_SetVerdict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(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inconc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,__FILE__, __LINE__, "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pc_dynamicSwitch_SUL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not correctly set"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);</w:t>
            </w:r>
            <w:proofErr w:type="gramEnd"/>
          </w:p>
          <w:p w14:paraId="3A62B2BE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}</w:t>
            </w:r>
          </w:p>
          <w:p w14:paraId="776FEA0D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1B72FC6C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v_Index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:= 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0;</w:t>
            </w:r>
            <w:proofErr w:type="gramEnd"/>
          </w:p>
          <w:p w14:paraId="254A6CEA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while ((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v_Index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&lt; lengthof(v_Received_NRCapabilityMsg.featureSets.featureSetsDownlink_v1610)) and (not v_Found_intraFreqDAPS_r16)) { // check featureSetsDownlink_v1610</w:t>
            </w:r>
          </w:p>
          <w:p w14:paraId="334110E5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if (isvalue(v_Received_NRCapabilityMsg.featureSets.featureSetsDownlink_v1610[v_Index].intraFreqDAPS_r16)) {</w:t>
            </w:r>
          </w:p>
          <w:p w14:paraId="6231EA65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  v_Found_intraFreqDAPS_r16 := 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true;</w:t>
            </w:r>
            <w:proofErr w:type="gramEnd"/>
          </w:p>
          <w:p w14:paraId="2FFA104A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}</w:t>
            </w:r>
          </w:p>
          <w:p w14:paraId="274FBA6E" w14:textId="5F4BB261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</w:t>
            </w:r>
            <w:proofErr w:type="spellStart"/>
            <w:r w:rsidRPr="00634081">
              <w:rPr>
                <w:rFonts w:ascii="Courier New" w:hAnsi="Courier New" w:cs="Courier New"/>
                <w:bCs/>
                <w:highlight w:val="yellow"/>
              </w:rPr>
              <w:t>v_Index</w:t>
            </w:r>
            <w:proofErr w:type="spellEnd"/>
            <w:r w:rsidRPr="00634081">
              <w:rPr>
                <w:rFonts w:ascii="Courier New" w:hAnsi="Courier New" w:cs="Courier New"/>
                <w:bCs/>
                <w:highlight w:val="yellow"/>
              </w:rPr>
              <w:t xml:space="preserve"> := </w:t>
            </w:r>
            <w:proofErr w:type="spellStart"/>
            <w:r w:rsidRPr="00634081">
              <w:rPr>
                <w:rFonts w:ascii="Courier New" w:hAnsi="Courier New" w:cs="Courier New"/>
                <w:bCs/>
                <w:highlight w:val="yellow"/>
              </w:rPr>
              <w:t>v_Index</w:t>
            </w:r>
            <w:proofErr w:type="spellEnd"/>
            <w:r w:rsidRPr="00634081">
              <w:rPr>
                <w:rFonts w:ascii="Courier New" w:hAnsi="Courier New" w:cs="Courier New"/>
                <w:bCs/>
                <w:highlight w:val="yellow"/>
              </w:rPr>
              <w:t xml:space="preserve"> + </w:t>
            </w:r>
            <w:proofErr w:type="gramStart"/>
            <w:r w:rsidRPr="00634081">
              <w:rPr>
                <w:rFonts w:ascii="Courier New" w:hAnsi="Courier New" w:cs="Courier New"/>
                <w:bCs/>
                <w:highlight w:val="yellow"/>
              </w:rPr>
              <w:t>1;</w:t>
            </w:r>
            <w:proofErr w:type="gramEnd"/>
            <w:r w:rsidRPr="00634081">
              <w:rPr>
                <w:rFonts w:ascii="Courier New" w:hAnsi="Courier New" w:cs="Courier New"/>
                <w:bCs/>
              </w:rPr>
              <w:t xml:space="preserve">    </w:t>
            </w:r>
          </w:p>
          <w:p w14:paraId="38AFD5BE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}</w:t>
            </w:r>
          </w:p>
          <w:p w14:paraId="4CA7B450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if (not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f_NR_CompareCapability_vs_PICS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(pc_intraFreqDAPS_r16, v_Found_intraFreqDAPS_r16)) {</w:t>
            </w:r>
          </w:p>
          <w:p w14:paraId="58BD362E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    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f_SetVerdict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(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inconc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,__FILE__, __LINE__, "pc_intraFreqDAPS_r16 not correctly set"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);</w:t>
            </w:r>
            <w:proofErr w:type="gramEnd"/>
          </w:p>
          <w:p w14:paraId="6DD469BC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}</w:t>
            </w:r>
          </w:p>
          <w:p w14:paraId="08E94823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</w:t>
            </w:r>
          </w:p>
          <w:p w14:paraId="78811D7C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v_Index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:= 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0;</w:t>
            </w:r>
            <w:proofErr w:type="gramEnd"/>
          </w:p>
          <w:p w14:paraId="0C5515C9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lastRenderedPageBreak/>
              <w:t xml:space="preserve">    while ((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v_Index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&lt; lengthof(v_Received_NRCapabilityMsg.featureSets.featureSetsUplink_v1610)) and (not v_Found_pusch_RepetitionTypeB_r16)) { // check featureSetsUplink_v1610</w:t>
            </w:r>
          </w:p>
          <w:p w14:paraId="37317DB0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if (isvalue(v_Received_NRCapabilityMsg.featureSets.featureSetsUplink_v1610[v_Index].pusch_RepetitionTypeB_r16)) {</w:t>
            </w:r>
          </w:p>
          <w:p w14:paraId="00AF8F39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  v_Found_pusch_RepetitionTypeB_r16 := 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true;</w:t>
            </w:r>
            <w:proofErr w:type="gramEnd"/>
          </w:p>
          <w:p w14:paraId="6A163FB7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}</w:t>
            </w:r>
          </w:p>
          <w:p w14:paraId="729750A8" w14:textId="76070EB9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</w:t>
            </w:r>
            <w:proofErr w:type="spellStart"/>
            <w:r w:rsidRPr="0050058B">
              <w:rPr>
                <w:rFonts w:ascii="Courier New" w:hAnsi="Courier New" w:cs="Courier New"/>
                <w:bCs/>
                <w:highlight w:val="yellow"/>
              </w:rPr>
              <w:t>v_Index</w:t>
            </w:r>
            <w:proofErr w:type="spellEnd"/>
            <w:r w:rsidRPr="0050058B">
              <w:rPr>
                <w:rFonts w:ascii="Courier New" w:hAnsi="Courier New" w:cs="Courier New"/>
                <w:bCs/>
                <w:highlight w:val="yellow"/>
              </w:rPr>
              <w:t xml:space="preserve"> := </w:t>
            </w:r>
            <w:proofErr w:type="spellStart"/>
            <w:r w:rsidRPr="0050058B">
              <w:rPr>
                <w:rFonts w:ascii="Courier New" w:hAnsi="Courier New" w:cs="Courier New"/>
                <w:bCs/>
                <w:highlight w:val="yellow"/>
              </w:rPr>
              <w:t>v_Index</w:t>
            </w:r>
            <w:proofErr w:type="spellEnd"/>
            <w:r w:rsidRPr="0050058B">
              <w:rPr>
                <w:rFonts w:ascii="Courier New" w:hAnsi="Courier New" w:cs="Courier New"/>
                <w:bCs/>
                <w:highlight w:val="yellow"/>
              </w:rPr>
              <w:t xml:space="preserve"> + </w:t>
            </w:r>
            <w:proofErr w:type="gramStart"/>
            <w:r w:rsidRPr="0050058B">
              <w:rPr>
                <w:rFonts w:ascii="Courier New" w:hAnsi="Courier New" w:cs="Courier New"/>
                <w:bCs/>
                <w:highlight w:val="yellow"/>
              </w:rPr>
              <w:t>1;</w:t>
            </w:r>
            <w:proofErr w:type="gramEnd"/>
            <w:r w:rsidRPr="00634081">
              <w:rPr>
                <w:rFonts w:ascii="Courier New" w:hAnsi="Courier New" w:cs="Courier New"/>
                <w:bCs/>
              </w:rPr>
              <w:t xml:space="preserve">   </w:t>
            </w:r>
          </w:p>
          <w:p w14:paraId="31FE2808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}</w:t>
            </w:r>
          </w:p>
          <w:p w14:paraId="7E527D11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if (not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f_NR_CompareCapability_vs_PICS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(pc_pusch_RepetitionTypeB_r16, v_Found_pusch_RepetitionTypeB_r16)) {</w:t>
            </w:r>
          </w:p>
          <w:p w14:paraId="3D94DDED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    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f_SetVerdict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(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inconc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,__FILE__, __LINE__, "pc_pusch_RepetitionTypeB_r16 not correctly set"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);</w:t>
            </w:r>
            <w:proofErr w:type="gramEnd"/>
          </w:p>
          <w:p w14:paraId="1312A48B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}</w:t>
            </w:r>
          </w:p>
          <w:p w14:paraId="021356EA" w14:textId="4D3F1AFF" w:rsidR="00F00FF6" w:rsidRPr="00CA4CF2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}</w:t>
            </w:r>
          </w:p>
        </w:tc>
      </w:tr>
      <w:bookmarkEnd w:id="10"/>
      <w:bookmarkEnd w:id="11"/>
      <w:bookmarkEnd w:id="12"/>
      <w:bookmarkEnd w:id="13"/>
    </w:tbl>
    <w:p w14:paraId="25C50F22" w14:textId="77777777" w:rsidR="00F00FF6" w:rsidRPr="00DE64B8" w:rsidRDefault="00F00FF6" w:rsidP="00F00FF6">
      <w:pPr>
        <w:spacing w:after="0"/>
        <w:rPr>
          <w:rFonts w:ascii="Arial" w:hAnsi="Arial"/>
          <w:b/>
          <w:sz w:val="32"/>
          <w:lang w:val="pt-BR"/>
        </w:rPr>
      </w:pPr>
    </w:p>
    <w:p w14:paraId="2B78168F" w14:textId="77777777" w:rsidR="000A36E2" w:rsidRDefault="000A36E2" w:rsidP="000A36E2">
      <w:pPr>
        <w:rPr>
          <w:lang w:val="en-US"/>
        </w:rPr>
      </w:pPr>
    </w:p>
    <w:sectPr w:rsidR="000A36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3C344" w14:textId="77777777" w:rsidR="00B309E9" w:rsidRDefault="00B309E9">
      <w:r>
        <w:separator/>
      </w:r>
    </w:p>
  </w:endnote>
  <w:endnote w:type="continuationSeparator" w:id="0">
    <w:p w14:paraId="623E42EC" w14:textId="77777777" w:rsidR="00B309E9" w:rsidRDefault="00B30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1F024" w14:textId="77777777" w:rsidR="00B309E9" w:rsidRDefault="00B309E9">
      <w:r>
        <w:separator/>
      </w:r>
    </w:p>
  </w:footnote>
  <w:footnote w:type="continuationSeparator" w:id="0">
    <w:p w14:paraId="6BB83D49" w14:textId="77777777" w:rsidR="00B309E9" w:rsidRDefault="00B30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2218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34100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9044455">
    <w:abstractNumId w:val="6"/>
  </w:num>
  <w:num w:numId="4" w16cid:durableId="986711590">
    <w:abstractNumId w:val="12"/>
  </w:num>
  <w:num w:numId="5" w16cid:durableId="182597120">
    <w:abstractNumId w:val="1"/>
  </w:num>
  <w:num w:numId="6" w16cid:durableId="2036925969">
    <w:abstractNumId w:val="24"/>
  </w:num>
  <w:num w:numId="7" w16cid:durableId="1810127505">
    <w:abstractNumId w:val="19"/>
  </w:num>
  <w:num w:numId="8" w16cid:durableId="423114352">
    <w:abstractNumId w:val="17"/>
  </w:num>
  <w:num w:numId="9" w16cid:durableId="1066537277">
    <w:abstractNumId w:val="25"/>
  </w:num>
  <w:num w:numId="10" w16cid:durableId="1264649376">
    <w:abstractNumId w:val="3"/>
  </w:num>
  <w:num w:numId="11" w16cid:durableId="1226182911">
    <w:abstractNumId w:val="5"/>
  </w:num>
  <w:num w:numId="12" w16cid:durableId="1283533862">
    <w:abstractNumId w:val="10"/>
  </w:num>
  <w:num w:numId="13" w16cid:durableId="366371663">
    <w:abstractNumId w:val="2"/>
  </w:num>
  <w:num w:numId="14" w16cid:durableId="1998529607">
    <w:abstractNumId w:val="21"/>
  </w:num>
  <w:num w:numId="15" w16cid:durableId="971254912">
    <w:abstractNumId w:val="4"/>
  </w:num>
  <w:num w:numId="16" w16cid:durableId="1086999828">
    <w:abstractNumId w:val="8"/>
  </w:num>
  <w:num w:numId="17" w16cid:durableId="1893538356">
    <w:abstractNumId w:val="20"/>
  </w:num>
  <w:num w:numId="18" w16cid:durableId="877740105">
    <w:abstractNumId w:val="7"/>
  </w:num>
  <w:num w:numId="19" w16cid:durableId="630940271">
    <w:abstractNumId w:val="11"/>
  </w:num>
  <w:num w:numId="20" w16cid:durableId="1047872389">
    <w:abstractNumId w:val="22"/>
  </w:num>
  <w:num w:numId="21" w16cid:durableId="1674844398">
    <w:abstractNumId w:val="18"/>
  </w:num>
  <w:num w:numId="22" w16cid:durableId="2004966159">
    <w:abstractNumId w:val="9"/>
  </w:num>
  <w:num w:numId="23" w16cid:durableId="461463006">
    <w:abstractNumId w:val="23"/>
  </w:num>
  <w:num w:numId="24" w16cid:durableId="1333293746">
    <w:abstractNumId w:val="15"/>
  </w:num>
  <w:num w:numId="25" w16cid:durableId="626393533">
    <w:abstractNumId w:val="14"/>
  </w:num>
  <w:num w:numId="26" w16cid:durableId="587929308">
    <w:abstractNumId w:val="13"/>
  </w:num>
  <w:num w:numId="27" w16cid:durableId="1194683709">
    <w:abstractNumId w:val="16"/>
  </w:num>
  <w:num w:numId="28" w16cid:durableId="1369794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7D89"/>
    <w:rsid w:val="00010FCE"/>
    <w:rsid w:val="00012992"/>
    <w:rsid w:val="0001566A"/>
    <w:rsid w:val="00015963"/>
    <w:rsid w:val="00022013"/>
    <w:rsid w:val="00022E4A"/>
    <w:rsid w:val="00044F4C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12CF"/>
    <w:rsid w:val="001113BD"/>
    <w:rsid w:val="001213B3"/>
    <w:rsid w:val="00132F38"/>
    <w:rsid w:val="00136340"/>
    <w:rsid w:val="00145D43"/>
    <w:rsid w:val="0015018C"/>
    <w:rsid w:val="00152F0C"/>
    <w:rsid w:val="00155CC0"/>
    <w:rsid w:val="00172233"/>
    <w:rsid w:val="00175179"/>
    <w:rsid w:val="001764BE"/>
    <w:rsid w:val="00183F49"/>
    <w:rsid w:val="0018700F"/>
    <w:rsid w:val="00192C46"/>
    <w:rsid w:val="001A08B3"/>
    <w:rsid w:val="001A7B60"/>
    <w:rsid w:val="001B52F0"/>
    <w:rsid w:val="001B767B"/>
    <w:rsid w:val="001B7A65"/>
    <w:rsid w:val="001C0E7B"/>
    <w:rsid w:val="001E2565"/>
    <w:rsid w:val="001E41F3"/>
    <w:rsid w:val="001E790C"/>
    <w:rsid w:val="002034C2"/>
    <w:rsid w:val="002109BE"/>
    <w:rsid w:val="0021430A"/>
    <w:rsid w:val="002241D3"/>
    <w:rsid w:val="00226749"/>
    <w:rsid w:val="00240D3A"/>
    <w:rsid w:val="00242E5E"/>
    <w:rsid w:val="002433D2"/>
    <w:rsid w:val="0026004D"/>
    <w:rsid w:val="002622D2"/>
    <w:rsid w:val="002640DD"/>
    <w:rsid w:val="0026560F"/>
    <w:rsid w:val="00265939"/>
    <w:rsid w:val="00275D12"/>
    <w:rsid w:val="00280C49"/>
    <w:rsid w:val="00282A39"/>
    <w:rsid w:val="00284FEB"/>
    <w:rsid w:val="002860C4"/>
    <w:rsid w:val="002A0753"/>
    <w:rsid w:val="002A58AB"/>
    <w:rsid w:val="002B48E4"/>
    <w:rsid w:val="002B5741"/>
    <w:rsid w:val="002D0CA1"/>
    <w:rsid w:val="002E0E19"/>
    <w:rsid w:val="002E472E"/>
    <w:rsid w:val="00300858"/>
    <w:rsid w:val="00303144"/>
    <w:rsid w:val="00305409"/>
    <w:rsid w:val="003103B5"/>
    <w:rsid w:val="003156FB"/>
    <w:rsid w:val="0032322D"/>
    <w:rsid w:val="00326E89"/>
    <w:rsid w:val="0034722E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25D3D"/>
    <w:rsid w:val="004320A5"/>
    <w:rsid w:val="00434123"/>
    <w:rsid w:val="00435C73"/>
    <w:rsid w:val="00453856"/>
    <w:rsid w:val="00455BE8"/>
    <w:rsid w:val="0046272D"/>
    <w:rsid w:val="00477364"/>
    <w:rsid w:val="00480EFE"/>
    <w:rsid w:val="004904C4"/>
    <w:rsid w:val="0049264C"/>
    <w:rsid w:val="00494371"/>
    <w:rsid w:val="004B75B7"/>
    <w:rsid w:val="004C71BC"/>
    <w:rsid w:val="004E733F"/>
    <w:rsid w:val="004F7492"/>
    <w:rsid w:val="0050058B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B2F31"/>
    <w:rsid w:val="005B76D2"/>
    <w:rsid w:val="005C75A6"/>
    <w:rsid w:val="005E2C44"/>
    <w:rsid w:val="005E547A"/>
    <w:rsid w:val="005F7BED"/>
    <w:rsid w:val="006142A7"/>
    <w:rsid w:val="00620510"/>
    <w:rsid w:val="00621188"/>
    <w:rsid w:val="006257ED"/>
    <w:rsid w:val="00633F0B"/>
    <w:rsid w:val="00634081"/>
    <w:rsid w:val="0064280F"/>
    <w:rsid w:val="00653DE4"/>
    <w:rsid w:val="006541D6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C17C7"/>
    <w:rsid w:val="006D5593"/>
    <w:rsid w:val="006E21FB"/>
    <w:rsid w:val="006E6FC1"/>
    <w:rsid w:val="006F0E74"/>
    <w:rsid w:val="007018D8"/>
    <w:rsid w:val="00702E2B"/>
    <w:rsid w:val="00711669"/>
    <w:rsid w:val="00714985"/>
    <w:rsid w:val="00724DDB"/>
    <w:rsid w:val="007254D7"/>
    <w:rsid w:val="00726E85"/>
    <w:rsid w:val="00731B27"/>
    <w:rsid w:val="00743FD0"/>
    <w:rsid w:val="00744115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B55FA"/>
    <w:rsid w:val="007C2097"/>
    <w:rsid w:val="007D6A07"/>
    <w:rsid w:val="007F7259"/>
    <w:rsid w:val="008040A8"/>
    <w:rsid w:val="00807A24"/>
    <w:rsid w:val="00815BE6"/>
    <w:rsid w:val="008279FA"/>
    <w:rsid w:val="0083785A"/>
    <w:rsid w:val="008466B8"/>
    <w:rsid w:val="008626E7"/>
    <w:rsid w:val="00867A79"/>
    <w:rsid w:val="00870EE7"/>
    <w:rsid w:val="00873D96"/>
    <w:rsid w:val="008863B9"/>
    <w:rsid w:val="008A45A6"/>
    <w:rsid w:val="008A719E"/>
    <w:rsid w:val="008C023C"/>
    <w:rsid w:val="008C044C"/>
    <w:rsid w:val="008C6828"/>
    <w:rsid w:val="008D3CCC"/>
    <w:rsid w:val="008D4170"/>
    <w:rsid w:val="008D4BE9"/>
    <w:rsid w:val="008F3789"/>
    <w:rsid w:val="008F686C"/>
    <w:rsid w:val="00911BAC"/>
    <w:rsid w:val="009148DE"/>
    <w:rsid w:val="00925CDF"/>
    <w:rsid w:val="0093083B"/>
    <w:rsid w:val="00936B67"/>
    <w:rsid w:val="009374D1"/>
    <w:rsid w:val="00941E30"/>
    <w:rsid w:val="009453AA"/>
    <w:rsid w:val="009459C4"/>
    <w:rsid w:val="00947556"/>
    <w:rsid w:val="0095746E"/>
    <w:rsid w:val="009733F1"/>
    <w:rsid w:val="009770AA"/>
    <w:rsid w:val="009777D9"/>
    <w:rsid w:val="009912E7"/>
    <w:rsid w:val="00991B88"/>
    <w:rsid w:val="009A2ADE"/>
    <w:rsid w:val="009A5753"/>
    <w:rsid w:val="009A579D"/>
    <w:rsid w:val="009B1DDE"/>
    <w:rsid w:val="009C6508"/>
    <w:rsid w:val="009C7678"/>
    <w:rsid w:val="009D2549"/>
    <w:rsid w:val="009D2DF8"/>
    <w:rsid w:val="009E3297"/>
    <w:rsid w:val="009F01C8"/>
    <w:rsid w:val="009F3FD4"/>
    <w:rsid w:val="009F45F0"/>
    <w:rsid w:val="009F719E"/>
    <w:rsid w:val="009F734F"/>
    <w:rsid w:val="00A12EAC"/>
    <w:rsid w:val="00A16706"/>
    <w:rsid w:val="00A22FB8"/>
    <w:rsid w:val="00A246B6"/>
    <w:rsid w:val="00A251D1"/>
    <w:rsid w:val="00A2724F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4CF7"/>
    <w:rsid w:val="00AC5820"/>
    <w:rsid w:val="00AD1CD8"/>
    <w:rsid w:val="00AE4A05"/>
    <w:rsid w:val="00AE4EE3"/>
    <w:rsid w:val="00AE518C"/>
    <w:rsid w:val="00AF4921"/>
    <w:rsid w:val="00AF5186"/>
    <w:rsid w:val="00B0233C"/>
    <w:rsid w:val="00B10C49"/>
    <w:rsid w:val="00B1400B"/>
    <w:rsid w:val="00B258BB"/>
    <w:rsid w:val="00B309E9"/>
    <w:rsid w:val="00B31734"/>
    <w:rsid w:val="00B328F2"/>
    <w:rsid w:val="00B32A5C"/>
    <w:rsid w:val="00B358E3"/>
    <w:rsid w:val="00B450BE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C2495"/>
    <w:rsid w:val="00BC37DC"/>
    <w:rsid w:val="00BD279D"/>
    <w:rsid w:val="00BD4675"/>
    <w:rsid w:val="00BD6BB8"/>
    <w:rsid w:val="00BE43C5"/>
    <w:rsid w:val="00C35AF3"/>
    <w:rsid w:val="00C65729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3E65"/>
    <w:rsid w:val="00D24991"/>
    <w:rsid w:val="00D276E0"/>
    <w:rsid w:val="00D30110"/>
    <w:rsid w:val="00D37724"/>
    <w:rsid w:val="00D42F10"/>
    <w:rsid w:val="00D464E7"/>
    <w:rsid w:val="00D50255"/>
    <w:rsid w:val="00D50C4F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C1876"/>
    <w:rsid w:val="00DC4393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779"/>
    <w:rsid w:val="00E74F48"/>
    <w:rsid w:val="00E75843"/>
    <w:rsid w:val="00E96FEC"/>
    <w:rsid w:val="00EA4595"/>
    <w:rsid w:val="00EB09B7"/>
    <w:rsid w:val="00EB1D6D"/>
    <w:rsid w:val="00EE7370"/>
    <w:rsid w:val="00EE7D7C"/>
    <w:rsid w:val="00F00FF6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71D71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1105</Words>
  <Characters>6079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3</cp:revision>
  <cp:lastPrinted>1900-01-01T08:00:00Z</cp:lastPrinted>
  <dcterms:created xsi:type="dcterms:W3CDTF">2022-09-27T09:45:00Z</dcterms:created>
  <dcterms:modified xsi:type="dcterms:W3CDTF">2022-09-27T11:55:00Z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