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1EA08" w14:textId="77777777" w:rsidR="004F6931" w:rsidRDefault="004F6931" w:rsidP="004F6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6B92">
        <w:fldChar w:fldCharType="begin"/>
      </w:r>
      <w:r w:rsidR="00096B92">
        <w:instrText xml:space="preserve"> DOCPROPERTY  TSG/WGRef  \* MERGEFORMAT </w:instrText>
      </w:r>
      <w:r w:rsidR="00096B92">
        <w:fldChar w:fldCharType="separate"/>
      </w:r>
      <w:r>
        <w:rPr>
          <w:b/>
          <w:noProof/>
          <w:sz w:val="24"/>
        </w:rPr>
        <w:t>RAN5</w:t>
      </w:r>
      <w:r w:rsidR="00096B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6B92">
        <w:fldChar w:fldCharType="begin"/>
      </w:r>
      <w:r w:rsidR="00096B92">
        <w:instrText xml:space="preserve"> DOCPROPERTY  MtgSeq  \* MERGEFORMAT </w:instrText>
      </w:r>
      <w:r w:rsidR="00096B92">
        <w:fldChar w:fldCharType="separate"/>
      </w:r>
      <w:r w:rsidRPr="00EB09B7">
        <w:rPr>
          <w:b/>
          <w:noProof/>
          <w:sz w:val="24"/>
        </w:rPr>
        <w:t>2022</w:t>
      </w:r>
      <w:r w:rsidR="00096B92">
        <w:rPr>
          <w:b/>
          <w:noProof/>
          <w:sz w:val="24"/>
        </w:rPr>
        <w:fldChar w:fldCharType="end"/>
      </w:r>
      <w:r w:rsidR="00096B92">
        <w:fldChar w:fldCharType="begin"/>
      </w:r>
      <w:r w:rsidR="00096B92">
        <w:instrText xml:space="preserve"> DOCPROPERTY  MtgTitle  \* MERGEFORMAT </w:instrText>
      </w:r>
      <w:r w:rsidR="00096B92">
        <w:fldChar w:fldCharType="separate"/>
      </w:r>
      <w:r>
        <w:rPr>
          <w:b/>
          <w:noProof/>
          <w:sz w:val="24"/>
        </w:rPr>
        <w:t>-TTCN email</w:t>
      </w:r>
      <w:r w:rsidR="00096B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6B92">
        <w:fldChar w:fldCharType="begin"/>
      </w:r>
      <w:r w:rsidR="00096B92">
        <w:instrText xml:space="preserve"> DOCPROPERTY  Tdoc#  \* MERGEFORMAT </w:instrText>
      </w:r>
      <w:r w:rsidR="00096B92">
        <w:fldChar w:fldCharType="separate"/>
      </w:r>
      <w:r w:rsidRPr="00E13F3D">
        <w:rPr>
          <w:b/>
          <w:i/>
          <w:noProof/>
          <w:sz w:val="28"/>
        </w:rPr>
        <w:t>R5s221098</w:t>
      </w:r>
      <w:r w:rsidR="00096B92">
        <w:rPr>
          <w:b/>
          <w:i/>
          <w:noProof/>
          <w:sz w:val="28"/>
        </w:rPr>
        <w:fldChar w:fldCharType="end"/>
      </w:r>
    </w:p>
    <w:p w14:paraId="7E7C11E4" w14:textId="77777777" w:rsidR="004F6931" w:rsidRDefault="00096B92" w:rsidP="004F69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693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F6931">
        <w:rPr>
          <w:b/>
          <w:noProof/>
          <w:sz w:val="24"/>
        </w:rPr>
        <w:t xml:space="preserve">, </w:t>
      </w:r>
      <w:r w:rsidR="004F6931">
        <w:fldChar w:fldCharType="begin"/>
      </w:r>
      <w:r w:rsidR="004F6931">
        <w:instrText xml:space="preserve"> DOCPROPERTY  Country  \* MERGEFORMAT </w:instrText>
      </w:r>
      <w:r w:rsidR="004F6931">
        <w:fldChar w:fldCharType="end"/>
      </w:r>
      <w:r w:rsidR="004F69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F6931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4F69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6931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931" w14:paraId="0F2D8340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41A0" w14:textId="77777777" w:rsidR="004F6931" w:rsidRDefault="004F6931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F6931" w14:paraId="03516701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0E5EC" w14:textId="77777777" w:rsidR="004F6931" w:rsidRDefault="004F6931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931" w14:paraId="63DA7F97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943CA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3FDA936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505DA137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FEA142" w14:textId="77777777" w:rsidR="004F6931" w:rsidRPr="00410371" w:rsidRDefault="00096B92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6931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7D387E" w14:textId="77777777" w:rsidR="004F6931" w:rsidRDefault="004F6931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ED199B" w14:textId="77777777" w:rsidR="004F6931" w:rsidRPr="00410371" w:rsidRDefault="00096B92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6931" w:rsidRPr="00410371">
              <w:rPr>
                <w:b/>
                <w:noProof/>
                <w:sz w:val="28"/>
              </w:rPr>
              <w:t>0863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FC356F" w14:textId="77777777" w:rsidR="004F6931" w:rsidRDefault="004F6931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AD358" w14:textId="77777777" w:rsidR="004F6931" w:rsidRPr="00410371" w:rsidRDefault="00096B92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69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AA9FA6" w14:textId="77777777" w:rsidR="004F6931" w:rsidRDefault="004F6931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B847C" w14:textId="77777777" w:rsidR="004F6931" w:rsidRPr="00410371" w:rsidRDefault="00096B92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6931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67970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1A71CF12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14933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72FADFFE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219918" w14:textId="77777777" w:rsidR="004F6931" w:rsidRPr="00F25D98" w:rsidRDefault="004F6931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931" w14:paraId="6EF8A907" w14:textId="77777777" w:rsidTr="001045A3">
        <w:tc>
          <w:tcPr>
            <w:tcW w:w="9641" w:type="dxa"/>
            <w:gridSpan w:val="9"/>
          </w:tcPr>
          <w:p w14:paraId="1D700EE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96E13" w14:textId="77777777" w:rsidR="004F6931" w:rsidRDefault="004F6931" w:rsidP="004F6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931" w14:paraId="22B6CED4" w14:textId="77777777" w:rsidTr="001045A3">
        <w:tc>
          <w:tcPr>
            <w:tcW w:w="2835" w:type="dxa"/>
          </w:tcPr>
          <w:p w14:paraId="5180A48B" w14:textId="77777777" w:rsidR="004F6931" w:rsidRDefault="004F6931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559F0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8262D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D6BF5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36727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291224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A9DA26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22D34D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0EF3E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29626C" w14:textId="77777777" w:rsidR="004F6931" w:rsidRDefault="004F6931" w:rsidP="004F6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931" w14:paraId="3A623AB8" w14:textId="77777777" w:rsidTr="001045A3">
        <w:tc>
          <w:tcPr>
            <w:tcW w:w="9640" w:type="dxa"/>
            <w:gridSpan w:val="11"/>
          </w:tcPr>
          <w:p w14:paraId="00B1A70C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3EDB78FB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389FF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1E92F" w14:textId="77777777" w:rsidR="004F6931" w:rsidRDefault="00096B9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6931">
              <w:t>Correction to IMS Conference call test cases</w:t>
            </w:r>
            <w:r>
              <w:fldChar w:fldCharType="end"/>
            </w:r>
          </w:p>
        </w:tc>
      </w:tr>
      <w:tr w:rsidR="004F6931" w14:paraId="4EB4EF5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4BD04E9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1C4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2591FD3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E4EEB59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9C9" w14:textId="77777777" w:rsidR="004F6931" w:rsidRDefault="00096B9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F693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F6931" w14:paraId="07B7189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CAB0AFA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11247" w14:textId="4FD3A7D1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F6931" w14:paraId="34E2297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6364660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6803B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7EE2A82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35E298D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CE635" w14:textId="77777777" w:rsidR="004F6931" w:rsidRDefault="00096B9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F693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C84CE2" w14:textId="77777777" w:rsidR="004F6931" w:rsidRDefault="004F6931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A3478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BCC8A" w14:textId="77777777" w:rsidR="004F6931" w:rsidRDefault="00096B9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6931">
              <w:rPr>
                <w:noProof/>
              </w:rPr>
              <w:t>2022-09-20</w:t>
            </w:r>
            <w:r>
              <w:rPr>
                <w:noProof/>
              </w:rPr>
              <w:fldChar w:fldCharType="end"/>
            </w:r>
          </w:p>
        </w:tc>
      </w:tr>
      <w:tr w:rsidR="004F6931" w14:paraId="4B5AF2D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85A51E3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044A6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7428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14C6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DE1C4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4FB7C320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23B3A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471136" w14:textId="77777777" w:rsidR="004F6931" w:rsidRDefault="00096B92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69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C2940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72DA0" w14:textId="77777777" w:rsidR="004F6931" w:rsidRDefault="004F6931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E47DD" w14:textId="77777777" w:rsidR="004F6931" w:rsidRDefault="00096B9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693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F6931" w14:paraId="5D8719A1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C5744C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B6100" w14:textId="77777777" w:rsidR="004F6931" w:rsidRDefault="004F6931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950B3A" w14:textId="77777777" w:rsidR="004F6931" w:rsidRDefault="004F6931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DC7BD3" w14:textId="77777777" w:rsidR="004F6931" w:rsidRPr="007C2097" w:rsidRDefault="004F6931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F6931" w14:paraId="535F7B8C" w14:textId="77777777" w:rsidTr="001045A3">
        <w:tc>
          <w:tcPr>
            <w:tcW w:w="1843" w:type="dxa"/>
          </w:tcPr>
          <w:p w14:paraId="22EF165F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3A0F0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89366FA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39B4E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10BD3" w14:textId="77777777" w:rsidR="004F6931" w:rsidRDefault="004F6931" w:rsidP="004F6931">
            <w:pPr>
              <w:pStyle w:val="CRCoverPage"/>
              <w:spacing w:after="0"/>
            </w:pPr>
            <w:r>
              <w:t xml:space="preserve">With the implementation of </w:t>
            </w:r>
            <w:r w:rsidRPr="00A53689">
              <w:t>R5-225421</w:t>
            </w:r>
            <w:r>
              <w:t>, related to Annex A.4.2 PRACK, changes in ttcn-3 have been done to accommodate the prose CR.</w:t>
            </w:r>
          </w:p>
          <w:p w14:paraId="204F6F7A" w14:textId="77777777" w:rsidR="004F6931" w:rsidRDefault="004F6931" w:rsidP="004F6931">
            <w:pPr>
              <w:pStyle w:val="CRCoverPage"/>
              <w:spacing w:after="0"/>
            </w:pPr>
          </w:p>
          <w:p w14:paraId="22745C49" w14:textId="77777777" w:rsidR="004F6931" w:rsidRDefault="004F6931" w:rsidP="004F6931">
            <w:pPr>
              <w:pStyle w:val="CRCoverPage"/>
              <w:spacing w:after="0"/>
            </w:pPr>
            <w:r>
              <w:t>These changes are missing to differentiate between a “NORMAL” call and a “CONFERENCE” call, both expecting a different Route header.</w:t>
            </w:r>
          </w:p>
          <w:p w14:paraId="65052280" w14:textId="77777777" w:rsidR="004F6931" w:rsidRDefault="004F6931" w:rsidP="004F6931">
            <w:pPr>
              <w:pStyle w:val="CRCoverPage"/>
              <w:spacing w:after="0"/>
            </w:pPr>
          </w:p>
          <w:p w14:paraId="3839B2F6" w14:textId="11097B5E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can be fixed just adding an input parameter to function </w:t>
            </w:r>
            <w:proofErr w:type="spellStart"/>
            <w:r w:rsidRPr="00E81836">
              <w:rPr>
                <w:i/>
              </w:rPr>
              <w:t>f_IMS_PrackRequest_MessageHeaderRX</w:t>
            </w:r>
            <w:proofErr w:type="spellEnd"/>
            <w:r>
              <w:t xml:space="preserve"> to populate Route header depending on the type of the call placed during test case execution.</w:t>
            </w:r>
          </w:p>
        </w:tc>
      </w:tr>
      <w:tr w:rsidR="004F6931" w14:paraId="0DA2A94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255F7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8DA12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2F9625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3C562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7FEDE" w14:textId="33CE8A15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4F6931" w14:paraId="5AEFC42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4D6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BD30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076AA3FA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453E0C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3470" w14:textId="159425AB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F6931" w14:paraId="79C773EC" w14:textId="77777777" w:rsidTr="001045A3">
        <w:tc>
          <w:tcPr>
            <w:tcW w:w="2694" w:type="dxa"/>
            <w:gridSpan w:val="2"/>
          </w:tcPr>
          <w:p w14:paraId="212167E4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9B66E7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5D85D83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713ED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45A37" w14:textId="45FE29D9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8.31.NR5GC, 8.35.NR5GC</w:t>
            </w:r>
          </w:p>
        </w:tc>
      </w:tr>
      <w:tr w:rsidR="004F6931" w14:paraId="58C863B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3621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D77C3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2A6A385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F7F0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57C37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B3580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E06284" w14:textId="77777777" w:rsidR="004F6931" w:rsidRDefault="004F6931" w:rsidP="004F6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034E6" w14:textId="77777777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1536952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F5052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92BEA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6667B" w14:textId="3FAD5C02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6588B" w14:textId="77777777" w:rsidR="004F6931" w:rsidRDefault="004F6931" w:rsidP="004F6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FC0DD" w14:textId="05D9D63F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558A7B5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11B1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7930F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18589" w14:textId="78AF9D21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9F80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FDD52" w14:textId="10FCCFC9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7622923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994D0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EC6DA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F8A7D" w14:textId="042BE41E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0A977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1FBB7" w14:textId="4DBBFB88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1428847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12A8B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9DE0D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71F3ACCD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ED139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D6B8C" w14:textId="77777777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6931" w:rsidRPr="008863B9" w14:paraId="4575832F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393799" w14:textId="77777777" w:rsidR="004F6931" w:rsidRPr="008863B9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16BDA1" w14:textId="77777777" w:rsidR="004F6931" w:rsidRPr="008863B9" w:rsidRDefault="004F6931" w:rsidP="004F6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6931" w14:paraId="206CA542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676AB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35ABB" w14:textId="77777777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66505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1D31CCE8" w14:textId="19EA5119" w:rsidR="00125581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5581" w:rsidRPr="00AC6340">
        <w:rPr>
          <w:rFonts w:ascii="Arial" w:hAnsi="Arial" w:cs="Arial"/>
          <w:i/>
          <w:iCs/>
        </w:rPr>
        <w:t>Table of Contents</w:t>
      </w:r>
      <w:r w:rsidR="00125581">
        <w:tab/>
      </w:r>
      <w:r w:rsidR="00125581">
        <w:fldChar w:fldCharType="begin"/>
      </w:r>
      <w:r w:rsidR="00125581">
        <w:instrText xml:space="preserve"> PAGEREF _Toc114566505 \h </w:instrText>
      </w:r>
      <w:r w:rsidR="00125581">
        <w:fldChar w:fldCharType="separate"/>
      </w:r>
      <w:r w:rsidR="00125581">
        <w:t>2</w:t>
      </w:r>
      <w:r w:rsidR="00125581">
        <w:fldChar w:fldCharType="end"/>
      </w:r>
    </w:p>
    <w:p w14:paraId="1A8E9149" w14:textId="0E6AC704" w:rsidR="00125581" w:rsidRDefault="001255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63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634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_Toc114566506 \h </w:instrText>
      </w:r>
      <w:r>
        <w:fldChar w:fldCharType="separate"/>
      </w:r>
      <w:r>
        <w:t>2</w:t>
      </w:r>
      <w:r>
        <w:fldChar w:fldCharType="end"/>
      </w:r>
    </w:p>
    <w:p w14:paraId="6A686F6A" w14:textId="3F16424D" w:rsidR="00125581" w:rsidRDefault="001255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63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63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_Toc114566507 \h </w:instrText>
      </w:r>
      <w:r>
        <w:fldChar w:fldCharType="separate"/>
      </w:r>
      <w:r>
        <w:t>3</w:t>
      </w:r>
      <w:r>
        <w:fldChar w:fldCharType="end"/>
      </w:r>
    </w:p>
    <w:p w14:paraId="438723CD" w14:textId="6083FBF1" w:rsidR="00125581" w:rsidRDefault="001255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63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6340">
        <w:rPr>
          <w:b/>
        </w:rPr>
        <w:t>Correction to function f_IMS_MOCallSetup_ReceivePRACK_Send200OK</w:t>
      </w:r>
      <w:r>
        <w:tab/>
      </w:r>
      <w:r>
        <w:fldChar w:fldCharType="begin"/>
      </w:r>
      <w:r>
        <w:instrText xml:space="preserve"> PAGEREF _Toc114566508 \h </w:instrText>
      </w:r>
      <w:r>
        <w:fldChar w:fldCharType="separate"/>
      </w:r>
      <w:r>
        <w:t>3</w:t>
      </w:r>
      <w:r>
        <w:fldChar w:fldCharType="end"/>
      </w:r>
    </w:p>
    <w:p w14:paraId="327557B3" w14:textId="2B5AD22D" w:rsidR="00125581" w:rsidRDefault="001255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63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6340">
        <w:rPr>
          <w:b/>
        </w:rPr>
        <w:t>Correction to function f_IMS_PrackRequest_MessageHeaderRX</w:t>
      </w:r>
      <w:r>
        <w:tab/>
      </w:r>
      <w:r>
        <w:fldChar w:fldCharType="begin"/>
      </w:r>
      <w:r>
        <w:instrText xml:space="preserve"> PAGEREF _Toc114566509 \h </w:instrText>
      </w:r>
      <w:r>
        <w:fldChar w:fldCharType="separate"/>
      </w:r>
      <w:r>
        <w:t>4</w:t>
      </w:r>
      <w:r>
        <w:fldChar w:fldCharType="end"/>
      </w:r>
    </w:p>
    <w:p w14:paraId="22891A11" w14:textId="34B4F543" w:rsidR="004F6931" w:rsidRDefault="00647F8D" w:rsidP="004F693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4F6931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Hlk107318485"/>
      <w:r w:rsidR="004F6931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B9B746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FB8BBA3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D0359CC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01A29AD3" w14:textId="0B772961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295288959"/>
      <w:bookmarkStart w:id="20" w:name="_Toc122434488"/>
      <w:bookmarkStart w:id="21" w:name="_Toc114566507"/>
      <w:r>
        <w:rPr>
          <w:b/>
        </w:rPr>
        <w:t>Corrections required</w:t>
      </w:r>
      <w:bookmarkEnd w:id="19"/>
      <w:bookmarkEnd w:id="20"/>
      <w:bookmarkEnd w:id="21"/>
    </w:p>
    <w:p w14:paraId="56B5B225" w14:textId="48D0DD69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14566508"/>
      <w:r w:rsidRPr="008E4F81">
        <w:rPr>
          <w:b/>
        </w:rPr>
        <w:t xml:space="preserve">Correction to function </w:t>
      </w:r>
      <w:r w:rsidR="00852961" w:rsidRPr="00852961">
        <w:rPr>
          <w:b/>
        </w:rPr>
        <w:t>f_IMS_MOCallSetup_ReceivePRACK_Send200OK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04B6C62B" w:rsidR="00647F8D" w:rsidRPr="00E40CB8" w:rsidRDefault="00852961" w:rsidP="00607FC7">
            <w:pPr>
              <w:pStyle w:val="CRCoverPage"/>
              <w:spacing w:after="0"/>
              <w:rPr>
                <w:noProof/>
              </w:rPr>
            </w:pPr>
            <w:r w:rsidRPr="00852961">
              <w:t>f_IMS_MOCallSetup_ReceivePRACK_Send200OK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E3ED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With the implementation of R5-225421, related to Annex A.4.2 PRACK, changes in ttcn3 have been done to accommodate the prose CR.</w:t>
            </w:r>
          </w:p>
          <w:p w14:paraId="2E07CA4C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</w:p>
          <w:p w14:paraId="02ABC4B8" w14:textId="2BA9A45F" w:rsidR="006A6E7C" w:rsidRPr="00607FC7" w:rsidRDefault="00A53689" w:rsidP="00390996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These changes are missing to differentiate between a “NORMAL” call and a “CONFERENCE” call, both expecting a different Route header.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36C2EF5" w:rsidR="00E81836" w:rsidRPr="00793CB9" w:rsidRDefault="00E81836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C4E6AEC" w:rsidR="00E81836" w:rsidRDefault="00E81836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Pr="00E70D41">
              <w:rPr>
                <w:rFonts w:ascii="Arial" w:hAnsi="Arial" w:cs="Arial"/>
                <w:noProof/>
                <w:lang w:val="en-US"/>
              </w:rPr>
              <w:t>IMS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Pr="00852961">
              <w:rPr>
                <w:rFonts w:ascii="Arial" w:hAnsi="Arial" w:cs="Arial"/>
                <w:noProof/>
                <w:lang w:val="en-US"/>
              </w:rPr>
              <w:t>IMS_Procedures_CallControl4G5G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02F64DCC" w:rsidR="00E81836" w:rsidRPr="00121E4A" w:rsidRDefault="00121E4A" w:rsidP="00E81836">
            <w:pPr>
              <w:rPr>
                <w:rFonts w:ascii="Arial" w:hAnsi="Arial"/>
                <w:highlight w:val="cyan"/>
              </w:rPr>
            </w:pPr>
            <w:r w:rsidRPr="00121E4A">
              <w:rPr>
                <w:rFonts w:ascii="Arial" w:hAnsi="Arial"/>
                <w:highlight w:val="cyan"/>
              </w:rPr>
              <w:t>Accepted; similar change done for f_IMS_MOCallSetup_AnnexC21C25_Steps5_8</w:t>
            </w:r>
            <w:r w:rsidR="00096B92">
              <w:rPr>
                <w:rFonts w:ascii="Arial" w:hAnsi="Arial"/>
                <w:highlight w:val="cyan"/>
              </w:rPr>
              <w:t xml:space="preserve"> </w:t>
            </w:r>
            <w:r w:rsidR="00096B92" w:rsidRPr="00096B92">
              <w:rPr>
                <w:rFonts w:ascii="Arial" w:hAnsi="Arial"/>
                <w:highlight w:val="green"/>
              </w:rPr>
              <w:t xml:space="preserve">and </w:t>
            </w:r>
            <w:r w:rsidR="00096B92" w:rsidRPr="00096B92">
              <w:rPr>
                <w:rFonts w:ascii="Arial" w:hAnsi="Arial"/>
                <w:highlight w:val="green"/>
              </w:rPr>
              <w:t>f_IMS_MOCallSetup_AnnexC21C25_Step9_11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7FB1709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633B76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f_IMS_MOCallSetup_ReceivePRACK_Send200OK(IMS_InviteRequestWithSdp_Type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090EE99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1C25230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omit,</w:t>
            </w:r>
          </w:p>
          <w:p w14:paraId="57BD61B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p_SdpTemplatePRACK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omit,</w:t>
            </w:r>
          </w:p>
          <w:p w14:paraId="175B713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NORMAL_CALL) runs on IMS_PTC return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</w:p>
          <w:p w14:paraId="2A1337D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{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3E527D1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R5-211439: Handling of SDP sic@ */</w:t>
            </w:r>
          </w:p>
          <w:p w14:paraId="7D968FF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R5-213531, R5-214884: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sic@ */</w:t>
            </w:r>
          </w:p>
          <w:p w14:paraId="141E973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R5-223463: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- SDP offer in PRACK sic@ */</w:t>
            </w:r>
          </w:p>
          <w:p w14:paraId="749B8C0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E57656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9D9BB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SipUrl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10AF33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C229FA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PRACK_Request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754063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v_MessageHeader200OK;</w:t>
            </w:r>
          </w:p>
          <w:p w14:paraId="2D7E399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v_MessageBody200OK := omit;</w:t>
            </w:r>
          </w:p>
          <w:p w14:paraId="5E73A9F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v_ContentType200OK := omit;</w:t>
            </w:r>
          </w:p>
          <w:p w14:paraId="164B982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boolean v_PreconditionsRequired200OK := false;</w:t>
            </w:r>
          </w:p>
          <w:p w14:paraId="6D1A12C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C50002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v_SdpAnswer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4222B7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6DE930A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f_MessageHeader_GetContactSipUrl(p_MessageHeader_PrevReliableResponse);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retrieved from response being sent reliable sic@ */</w:t>
            </w:r>
          </w:p>
          <w:p w14:paraId="25FCE6D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f_IMS_PrackRequest_MessageHeaderRX(p_InviteRequestWithSdp.Invite,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722F998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7225D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f_IMS_ReceiveRequest(car_IMS_Prack_Request(cr_PRACK_Request(v_ContactUrl,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)));</w:t>
            </w:r>
          </w:p>
          <w:p w14:paraId="6C693EC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f_IMS_RoutingInfo_ULtoDL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             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derived from PRACK but not from INVITE sic@ */</w:t>
            </w:r>
          </w:p>
          <w:p w14:paraId="5539680F" w14:textId="1C9A453E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v_IMS_DATA_REQ.Request.Prack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9D33709" w14:textId="243303A4" w:rsidR="00647F8D" w:rsidRPr="007111EE" w:rsidRDefault="00647F8D" w:rsidP="00126B57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655F1331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27B4B8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f_IMS_MOCallSetup_ReceivePRACK_Send200OK(IMS_InviteRequestWithSdp_Type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2F0E9E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5EF3726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omit,</w:t>
            </w:r>
          </w:p>
          <w:p w14:paraId="3C792C9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p_SdpTemplatePRACK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omit,</w:t>
            </w:r>
          </w:p>
          <w:p w14:paraId="0FAF8B4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NORMAL_CALL) runs on IMS_PTC return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</w:p>
          <w:p w14:paraId="5C7EB2A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{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399842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R5-211439: Handling of SDP sic@ */</w:t>
            </w:r>
          </w:p>
          <w:p w14:paraId="33703FF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R5-213531, R5-214884: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sic@ */</w:t>
            </w:r>
          </w:p>
          <w:p w14:paraId="745382A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R5-223463: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- SDP offer in PRACK sic@ */</w:t>
            </w:r>
          </w:p>
          <w:p w14:paraId="42C763C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64ADA5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0A67B9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SipUrl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DE131B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33E1B9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PRACK_Request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0B55A7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v_MessageHeader200OK;</w:t>
            </w:r>
          </w:p>
          <w:p w14:paraId="085CE65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v_MessageBody200OK := omit;</w:t>
            </w:r>
          </w:p>
          <w:p w14:paraId="6EFE7B2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v_ContentType200OK := omit;</w:t>
            </w:r>
          </w:p>
          <w:p w14:paraId="33C6E97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boolean v_PreconditionsRequired200OK := false;</w:t>
            </w:r>
          </w:p>
          <w:p w14:paraId="70F889A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9C671D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v_SdpAnswer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D09FD6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34A358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f_MessageHeader_GetContactSipUrl(p_MessageHeader_PrevReliableResponse);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retrieved from response being sent reliable sic@ */</w:t>
            </w:r>
          </w:p>
          <w:p w14:paraId="70F433DD" w14:textId="3AE2C7C8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f_IMS_PrackRequest_MessageHeaderRX(p_InviteRequestWithSdp.Invite,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</w:t>
            </w:r>
          </w:p>
          <w:p w14:paraId="63768B7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55D20A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f_IMS_ReceiveRequest(car_IMS_Prack_Request(cr_PRACK_Request(v_ContactUrl,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)));</w:t>
            </w:r>
          </w:p>
          <w:p w14:paraId="75FB3C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f_IMS_RoutingInfo_ULtoDL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             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derived from PRACK but not from INVITE sic@ */</w:t>
            </w:r>
          </w:p>
          <w:p w14:paraId="0B703D6F" w14:textId="425E68AF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v_IMS_DATA_REQ.Request.Prack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1C1BA53" w14:textId="685D4A83" w:rsidR="00647F8D" w:rsidRDefault="00647F8D" w:rsidP="00126B5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FEDEA2" w14:textId="6DFCE9D6" w:rsidR="00E277D2" w:rsidRDefault="00E277D2" w:rsidP="00E277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14566509"/>
      <w:r w:rsidRPr="008E4F81">
        <w:rPr>
          <w:b/>
        </w:rPr>
        <w:t xml:space="preserve">Correction to function </w:t>
      </w:r>
      <w:proofErr w:type="spellStart"/>
      <w:r w:rsidR="00602C4A" w:rsidRPr="00602C4A">
        <w:rPr>
          <w:b/>
        </w:rPr>
        <w:t>f_IMS_PrackRequest_MessageHeaderRX</w:t>
      </w:r>
      <w:bookmarkEnd w:id="23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277D2" w:rsidRPr="00647F8D" w14:paraId="69AC8565" w14:textId="77777777" w:rsidTr="001677F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AF04" w14:textId="77777777" w:rsidR="00E277D2" w:rsidRDefault="00E277D2" w:rsidP="001677F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EED7" w14:textId="6625861F" w:rsidR="00E277D2" w:rsidRPr="00E40CB8" w:rsidRDefault="00602C4A" w:rsidP="001677F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277D2">
              <w:rPr>
                <w:lang w:eastAsia="en-GB"/>
              </w:rPr>
              <w:t>f_IMS_PrackRequest_MessageHeaderRX</w:t>
            </w:r>
            <w:proofErr w:type="spellEnd"/>
          </w:p>
        </w:tc>
      </w:tr>
      <w:tr w:rsidR="00E277D2" w:rsidRPr="00647F8D" w14:paraId="25144C6F" w14:textId="77777777" w:rsidTr="001677F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64FC" w14:textId="77777777" w:rsidR="00E277D2" w:rsidRDefault="00E277D2" w:rsidP="001677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DF4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With the implementation of R5-225421, related to Annex A.4.2 PRACK, changes in ttcn3 have been done to accommodate the prose CR.</w:t>
            </w:r>
          </w:p>
          <w:p w14:paraId="5739A161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</w:p>
          <w:p w14:paraId="30DCE39A" w14:textId="5F31507E" w:rsidR="00E277D2" w:rsidRPr="00607FC7" w:rsidRDefault="00A53689" w:rsidP="001677F4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lastRenderedPageBreak/>
              <w:t>These changes are missing to differentiate between a “NORMAL” call and a “CONFERENCE” call, both expecting a different Route header.</w:t>
            </w:r>
          </w:p>
        </w:tc>
      </w:tr>
      <w:tr w:rsidR="00E81836" w:rsidRPr="00647F8D" w14:paraId="4C1969A0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0EBA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A53A" w14:textId="445DEAB3" w:rsidR="00E81836" w:rsidRPr="00793CB9" w:rsidRDefault="00E81836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E81836" w:rsidRPr="00647F8D" w14:paraId="23C93DAE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AE0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EE7E" w14:textId="3BCDADEC" w:rsidR="00E81836" w:rsidRDefault="00E81836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Common\IMS\</w:t>
            </w:r>
            <w:r w:rsidRPr="00602C4A">
              <w:rPr>
                <w:rFonts w:ascii="Arial" w:hAnsi="Arial" w:cs="Arial"/>
                <w:noProof/>
                <w:lang w:val="en-US"/>
              </w:rPr>
              <w:t>IMS_Procedures_CallControlCommon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0B434C77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F0E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28A" w14:textId="03105F67" w:rsidR="00E81836" w:rsidRDefault="00C10B08" w:rsidP="00E8183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FD92D06" w14:textId="77777777" w:rsidR="00E277D2" w:rsidRDefault="00E277D2" w:rsidP="00E277D2">
      <w:pPr>
        <w:rPr>
          <w:noProof/>
        </w:rPr>
      </w:pPr>
    </w:p>
    <w:p w14:paraId="39A11712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77D2" w14:paraId="2B0B2F06" w14:textId="77777777" w:rsidTr="001677F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E9D9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272CD2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f_IMS_PrackRequest_MessageHeaderRX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936630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68122E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*) runs on IMS_PTC return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</w:p>
          <w:p w14:paraId="63242C2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{ /*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..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of "the reliable response" (e.g. previous 183 response) */</w:t>
            </w:r>
          </w:p>
          <w:p w14:paraId="7DBF2E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R5-160505: p_A5 := false per default sic@ */</w:t>
            </w:r>
          </w:p>
          <w:p w14:paraId="2A7955D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BDE845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R5s201657: p_A5 removed sic@ */</w:t>
            </w:r>
          </w:p>
          <w:p w14:paraId="72883E7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6FD1704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p_InviteRequest.msgHeader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0CC9F1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501279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f_IMS_Request_RouteSet_RouteBodyList_RX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    /* @sic R5-225421 sic@ */</w:t>
            </w:r>
          </w:p>
          <w:p w14:paraId="28581EE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7A637F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f_IMS_PTC_ImsInfo_CseqIncr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dialogRemote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                       /* @sic R5s130497 change 3; R5-133188 sic@ */</w:t>
            </w:r>
          </w:p>
          <w:p w14:paraId="1EBEEE5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v_MessageHeader_PrevReliableResponse.rSeq.responseNum</w:t>
            </w:r>
            <w:proofErr w:type="spellEnd"/>
            <w:r w:rsidRPr="00E277D2">
              <w:rPr>
                <w:rFonts w:ascii="Arial" w:hAnsi="Arial"/>
                <w:lang w:eastAsia="en-GB"/>
              </w:rPr>
              <w:t>;      /* @sic R5s130333 change 5.2 sic@ */</w:t>
            </w:r>
          </w:p>
          <w:p w14:paraId="1DC9EB4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6654BA3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f_IMS_Via_AsInPrevInvite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// @sic R5s120530 change 3.9 sic@</w:t>
            </w:r>
          </w:p>
          <w:p w14:paraId="5B77E61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21C380C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v_MessageHeader_Prack.toField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f_IMS_RequestInDialog_ToHeaderRX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/* @sic R5s130497 change 1 - MCC160 implementation; R5s140017 MCC160 implementation sic@ */</w:t>
            </w:r>
          </w:p>
          <w:p w14:paraId="642F825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v_MessageHeader_Prack.fromField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f_IMS_RequestInDialog_FromHeaderRX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/* @sic R5s130497 change 1 - MCC160 implementation; R5s140017 MCC160 implementation sic@ */</w:t>
            </w:r>
          </w:p>
          <w:p w14:paraId="0DA84B1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C55015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 "PRACK");</w:t>
            </w:r>
          </w:p>
          <w:p w14:paraId="3420BCC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v_MessageHeader_Prack.maxForwards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cr_MaxForwardsDef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66F7AA4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cr_RAckDef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v_CSeq.seqNumber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v_CSeq.method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464D8E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2860199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</w:p>
          <w:p w14:paraId="09C1A67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f_IMS_PTC_SecurityScheme_IsGiba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 {  /* @sic R5s170099 sic@ */</w:t>
            </w:r>
          </w:p>
          <w:p w14:paraId="651B23E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());</w:t>
            </w:r>
          </w:p>
          <w:p w14:paraId="5D3E23F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 else {</w:t>
            </w:r>
          </w:p>
          <w:p w14:paraId="33F7D2D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())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561515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</w:t>
            </w:r>
          </w:p>
          <w:p w14:paraId="417A1D0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BE0F2BA" w14:textId="77777777" w:rsid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}</w:t>
            </w:r>
          </w:p>
          <w:p w14:paraId="5D23373E" w14:textId="4AA01F63" w:rsidR="00E277D2" w:rsidRPr="007111EE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E277D2" w14:paraId="1697490B" w14:textId="77777777" w:rsidTr="001677F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96D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4D9FACB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</w:p>
    <w:p w14:paraId="797728BE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</w:p>
    <w:p w14:paraId="6B62E98C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77D2" w14:paraId="0BD0D8BD" w14:textId="77777777" w:rsidTr="001677F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8AF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  <w:p w14:paraId="1B44F8E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function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f_IMS_PrackRequest_MessageHeaderRX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00D6D4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5E2692A3" w14:textId="78B495F0" w:rsidR="00E277D2" w:rsidRPr="00E277D2" w:rsidRDefault="00E277D2" w:rsidP="00E277D2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r>
              <w:rPr>
                <w:rFonts w:ascii="Arial" w:hAnsi="Arial"/>
                <w:lang w:eastAsia="en-GB"/>
              </w:rPr>
              <w:t>*</w:t>
            </w:r>
            <w:r w:rsidRPr="00E277D2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08D4607E" w14:textId="4AA4F662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 := NORMAL_CALL</w:t>
            </w:r>
            <w:r w:rsidRPr="00E277D2">
              <w:rPr>
                <w:rFonts w:ascii="Arial" w:hAnsi="Arial"/>
                <w:lang w:eastAsia="en-GB"/>
              </w:rPr>
              <w:t xml:space="preserve"> ) runs on IMS_PTC return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</w:p>
          <w:p w14:paraId="56867D1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{ /*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..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of "the reliable response" (e.g. previous 183 response) */</w:t>
            </w:r>
          </w:p>
          <w:p w14:paraId="007ABC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R5-160505: p_A5 := false per default sic@ */</w:t>
            </w:r>
          </w:p>
          <w:p w14:paraId="7F984AA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10746B2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R5s201657: p_A5 removed sic@ */</w:t>
            </w:r>
          </w:p>
          <w:p w14:paraId="5D3F294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5B207E6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p_InviteRequest.msgHeader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89D68C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9C90803" w14:textId="234C8C09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f_IMS_Request_RouteSet_RouteBodyList_RX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/* @sic R5-225421 sic@ */</w:t>
            </w:r>
          </w:p>
          <w:p w14:paraId="504528A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834F5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f_IMS_PTC_ImsInfo_CseqIncr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dialogRemote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                       /* @sic R5s130497 change 3; R5-133188 sic@ */</w:t>
            </w:r>
          </w:p>
          <w:p w14:paraId="72B4FBA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v_MessageHeader_PrevReliableResponse.rSeq.responseNum</w:t>
            </w:r>
            <w:proofErr w:type="spellEnd"/>
            <w:r w:rsidRPr="00E277D2">
              <w:rPr>
                <w:rFonts w:ascii="Arial" w:hAnsi="Arial"/>
                <w:lang w:eastAsia="en-GB"/>
              </w:rPr>
              <w:t>;      /* @sic R5s130333 change 5.2 sic@ */</w:t>
            </w:r>
          </w:p>
          <w:p w14:paraId="2427D2F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6D64E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f_IMS_Via_AsInPrevInvite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// @sic R5s120530 change 3.9 sic@</w:t>
            </w:r>
          </w:p>
          <w:p w14:paraId="068DE0B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0BF17A2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v_MessageHeader_Prack.toField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f_IMS_RequestInDialog_ToHeaderRX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/* @sic R5s130497 change 1 - MCC160 implementation; R5s140017 MCC160 implementation sic@ */</w:t>
            </w:r>
          </w:p>
          <w:p w14:paraId="49E82F8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v_MessageHeader_Prack.fromField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f_IMS_RequestInDialog_FromHeaderRX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/* @sic R5s130497 change 1 - MCC160 implementation; R5s140017 MCC160 implementation sic@ */</w:t>
            </w:r>
          </w:p>
          <w:p w14:paraId="6B74A74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5417E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 "PRACK");</w:t>
            </w:r>
          </w:p>
          <w:p w14:paraId="6CAEE59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v_MessageHeader_Prack.maxForwards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cr_MaxForwardsDef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CAAEB8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cr_RAckDef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v_CSeq.seqNumber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v_CSeq.method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141AAF3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EC110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</w:p>
          <w:p w14:paraId="2F9CFCB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f_IMS_PTC_SecurityScheme_IsGiba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 {  /* @sic R5s170099 sic@ */</w:t>
            </w:r>
          </w:p>
          <w:p w14:paraId="34982F9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());</w:t>
            </w:r>
          </w:p>
          <w:p w14:paraId="4D67247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 else {</w:t>
            </w:r>
          </w:p>
          <w:p w14:paraId="08EE332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())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52C73A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</w:t>
            </w:r>
          </w:p>
          <w:p w14:paraId="055D680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A87B58B" w14:textId="77777777" w:rsid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}</w:t>
            </w:r>
          </w:p>
          <w:p w14:paraId="7CD82A04" w14:textId="5A0DB28D" w:rsidR="00E277D2" w:rsidRDefault="00E277D2" w:rsidP="00E277D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3531" w14:textId="77777777" w:rsidR="001F44C2" w:rsidRDefault="001F44C2">
      <w:r>
        <w:separator/>
      </w:r>
    </w:p>
  </w:endnote>
  <w:endnote w:type="continuationSeparator" w:id="0">
    <w:p w14:paraId="4C9A47AE" w14:textId="77777777" w:rsidR="001F44C2" w:rsidRDefault="001F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42AE2" w14:textId="77777777" w:rsidR="001F44C2" w:rsidRDefault="001F44C2">
      <w:r>
        <w:separator/>
      </w:r>
    </w:p>
  </w:footnote>
  <w:footnote w:type="continuationSeparator" w:id="0">
    <w:p w14:paraId="423402BE" w14:textId="77777777" w:rsidR="001F44C2" w:rsidRDefault="001F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1713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036246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2089437">
    <w:abstractNumId w:val="1"/>
  </w:num>
  <w:num w:numId="4" w16cid:durableId="1028915733">
    <w:abstractNumId w:val="7"/>
  </w:num>
  <w:num w:numId="5" w16cid:durableId="726536382">
    <w:abstractNumId w:val="0"/>
  </w:num>
  <w:num w:numId="6" w16cid:durableId="795297784">
    <w:abstractNumId w:val="6"/>
  </w:num>
  <w:num w:numId="7" w16cid:durableId="2095859996">
    <w:abstractNumId w:val="8"/>
  </w:num>
  <w:num w:numId="8" w16cid:durableId="182015272">
    <w:abstractNumId w:val="2"/>
  </w:num>
  <w:num w:numId="9" w16cid:durableId="475226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96B92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320B"/>
    <w:rsid w:val="00101556"/>
    <w:rsid w:val="00101917"/>
    <w:rsid w:val="00103A7D"/>
    <w:rsid w:val="001070A6"/>
    <w:rsid w:val="00113F96"/>
    <w:rsid w:val="0011688C"/>
    <w:rsid w:val="0011735A"/>
    <w:rsid w:val="00121E4A"/>
    <w:rsid w:val="00125581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1F44C2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4EAC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24C2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2AAB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31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4E81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0B08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34CD9"/>
    <w:rsid w:val="00F40619"/>
    <w:rsid w:val="00F52CA3"/>
    <w:rsid w:val="00F60BDF"/>
    <w:rsid w:val="00F612BD"/>
    <w:rsid w:val="00F61FD5"/>
    <w:rsid w:val="00F634FA"/>
    <w:rsid w:val="00F652C1"/>
    <w:rsid w:val="00F674A1"/>
    <w:rsid w:val="00F7157E"/>
    <w:rsid w:val="00F750D5"/>
    <w:rsid w:val="00F75883"/>
    <w:rsid w:val="00F77FC8"/>
    <w:rsid w:val="00F84BEE"/>
    <w:rsid w:val="00F92AD0"/>
    <w:rsid w:val="00FA09B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368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B356B-5D8C-46A2-A8B9-EF77D46F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1275</Words>
  <Characters>13630</Characters>
  <Application>Microsoft Office Word</Application>
  <DocSecurity>0</DocSecurity>
  <Lines>113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14876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2022-09-27T14:38:00Z</dcterms:created>
  <dcterms:modified xsi:type="dcterms:W3CDTF">2022-09-27T14:38:00Z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