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7AA562B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991A36">
          <w:rPr>
            <w:b/>
            <w:i/>
            <w:noProof/>
            <w:sz w:val="28"/>
          </w:rPr>
          <w:t>10</w:t>
        </w:r>
        <w:r w:rsidR="00E70962">
          <w:rPr>
            <w:b/>
            <w:i/>
            <w:noProof/>
            <w:sz w:val="28"/>
          </w:rPr>
          <w:t>8</w:t>
        </w:r>
        <w:r w:rsidR="00E75219">
          <w:rPr>
            <w:b/>
            <w:i/>
            <w:noProof/>
            <w:sz w:val="28"/>
          </w:rPr>
          <w:t>3</w:t>
        </w:r>
      </w:fldSimple>
    </w:p>
    <w:p w14:paraId="210A5493" w14:textId="77777777" w:rsidR="00745C21" w:rsidRDefault="00674FC3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74F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535DA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353AB">
              <w:rPr>
                <w:b/>
                <w:noProof/>
                <w:sz w:val="28"/>
              </w:rPr>
              <w:t>73</w:t>
            </w:r>
            <w:r w:rsidR="00E7521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674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736AE7">
                <w:rPr>
                  <w:b/>
                  <w:noProof/>
                  <w:sz w:val="28"/>
                </w:rPr>
                <w:t>3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26CDC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>NR5GC FR</w:t>
            </w:r>
            <w:proofErr w:type="gramStart"/>
            <w:r w:rsidRPr="00736AE7">
              <w:t>2 :</w:t>
            </w:r>
            <w:proofErr w:type="gramEnd"/>
            <w:r w:rsidRPr="00736AE7">
              <w:t xml:space="preserve"> Addition of test case </w:t>
            </w:r>
            <w:r w:rsidR="003353AB">
              <w:t>11.1.</w:t>
            </w:r>
            <w:r w:rsidR="00E75219">
              <w:t>3</w:t>
            </w:r>
            <w:r w:rsidR="00E70962">
              <w:t>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EA350" w:rsidR="001E41F3" w:rsidRDefault="00611656" w:rsidP="000B166E">
            <w:pPr>
              <w:pStyle w:val="CRCoverPage"/>
              <w:spacing w:after="0"/>
              <w:rPr>
                <w:noProof/>
              </w:rPr>
            </w:pPr>
            <w:r>
              <w:t>TEI15_</w:t>
            </w:r>
            <w:proofErr w:type="gramStart"/>
            <w:r>
              <w:t>Test</w:t>
            </w:r>
            <w:r w:rsidRPr="004D7D01">
              <w:t xml:space="preserve"> </w:t>
            </w:r>
            <w:r>
              <w:t>,</w:t>
            </w:r>
            <w:proofErr w:type="gramEnd"/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5DE64C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3353AB">
              <w:rPr>
                <w:noProof/>
              </w:rPr>
              <w:t>09-14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95E28D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A94FC1">
              <w:t>11.</w:t>
            </w:r>
            <w:r w:rsidR="003353AB">
              <w:t>1.</w:t>
            </w:r>
            <w:r w:rsidR="00E75219">
              <w:t>3</w:t>
            </w:r>
            <w:r w:rsidR="00E70962">
              <w:t>a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BDEA7BE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A94FC1">
              <w:t>11</w:t>
            </w:r>
            <w:r w:rsidR="00CB71F7">
              <w:t>.1.</w:t>
            </w:r>
            <w:r w:rsidR="00E75219">
              <w:t>3</w:t>
            </w:r>
            <w:r w:rsidR="00E70962">
              <w:t>a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A2CFD" w:rsidR="004D7D01" w:rsidRDefault="00A94FC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11.</w:t>
            </w:r>
            <w:r w:rsidR="003353AB">
              <w:t>1.</w:t>
            </w:r>
            <w:r w:rsidR="00E75219">
              <w:t>3</w:t>
            </w:r>
            <w:r w:rsidR="00E70962">
              <w:t>a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404450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CC5AFAE" w14:textId="5CD91800" w:rsidR="0000348F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0348F" w:rsidRPr="007863F6">
        <w:rPr>
          <w:rFonts w:cs="Arial"/>
          <w:iCs/>
        </w:rPr>
        <w:t>Table of Contents</w:t>
      </w:r>
      <w:r w:rsidR="0000348F">
        <w:tab/>
      </w:r>
      <w:r w:rsidR="0000348F">
        <w:fldChar w:fldCharType="begin"/>
      </w:r>
      <w:r w:rsidR="0000348F">
        <w:instrText xml:space="preserve"> PAGEREF _Toc114044502 \h </w:instrText>
      </w:r>
      <w:r w:rsidR="0000348F">
        <w:fldChar w:fldCharType="separate"/>
      </w:r>
      <w:r w:rsidR="0000348F">
        <w:t>2</w:t>
      </w:r>
      <w:r w:rsidR="0000348F">
        <w:fldChar w:fldCharType="end"/>
      </w:r>
    </w:p>
    <w:p w14:paraId="36F171D1" w14:textId="1A48B82D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_Toc114044503 \h </w:instrText>
      </w:r>
      <w:r>
        <w:fldChar w:fldCharType="separate"/>
      </w:r>
      <w:r>
        <w:t>3</w:t>
      </w:r>
      <w:r>
        <w:fldChar w:fldCharType="end"/>
      </w:r>
    </w:p>
    <w:p w14:paraId="67A81CF7" w14:textId="39F30E15" w:rsidR="0000348F" w:rsidRDefault="000034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863F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863F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_Toc114044504 \h </w:instrText>
      </w:r>
      <w:r>
        <w:fldChar w:fldCharType="separate"/>
      </w:r>
      <w:r>
        <w:t>3</w:t>
      </w:r>
      <w:r>
        <w:fldChar w:fldCharType="end"/>
      </w:r>
    </w:p>
    <w:p w14:paraId="376C18DB" w14:textId="3CD0ED78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_Toc114044505 \h </w:instrText>
      </w:r>
      <w:r>
        <w:fldChar w:fldCharType="separate"/>
      </w:r>
      <w:r>
        <w:t>3</w:t>
      </w:r>
      <w:r>
        <w:fldChar w:fldCharType="end"/>
      </w:r>
    </w:p>
    <w:p w14:paraId="49025D54" w14:textId="7A0A3ADA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_Toc114044506 \h </w:instrText>
      </w:r>
      <w:r>
        <w:fldChar w:fldCharType="separate"/>
      </w:r>
      <w:r>
        <w:t>3</w:t>
      </w:r>
      <w:r>
        <w:fldChar w:fldCharType="end"/>
      </w:r>
    </w:p>
    <w:p w14:paraId="7AC33C33" w14:textId="4A15EFFC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_Toc114044507 \h </w:instrText>
      </w:r>
      <w:r>
        <w:fldChar w:fldCharType="separate"/>
      </w:r>
      <w:r>
        <w:t>3</w:t>
      </w:r>
      <w:r>
        <w:fldChar w:fldCharType="end"/>
      </w:r>
    </w:p>
    <w:p w14:paraId="2EE964D1" w14:textId="08111CE2" w:rsidR="0000348F" w:rsidRDefault="0000348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863F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863F6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_Toc114044508 \h </w:instrText>
      </w:r>
      <w:r>
        <w:fldChar w:fldCharType="separate"/>
      </w:r>
      <w:r>
        <w:t>3</w:t>
      </w:r>
      <w:r>
        <w:fldChar w:fldCharType="end"/>
      </w:r>
    </w:p>
    <w:p w14:paraId="4ACD7C2B" w14:textId="04AA255F" w:rsidR="0000348F" w:rsidRDefault="0000348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863F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863F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_Toc114044509 \h </w:instrText>
      </w:r>
      <w:r>
        <w:fldChar w:fldCharType="separate"/>
      </w:r>
      <w:r>
        <w:t>3</w:t>
      </w:r>
      <w:r>
        <w:fldChar w:fldCharType="end"/>
      </w:r>
    </w:p>
    <w:p w14:paraId="325A0C2F" w14:textId="48215A1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404450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6315DD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A94FC1">
        <w:t>11.</w:t>
      </w:r>
      <w:r w:rsidR="003353AB">
        <w:t>1.</w:t>
      </w:r>
      <w:r w:rsidR="00E75219">
        <w:t>3</w:t>
      </w:r>
      <w:r w:rsidR="00E70962">
        <w:t>a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404450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5ED22C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A94FC1">
        <w:t>11.</w:t>
      </w:r>
      <w:r w:rsidR="003353AB">
        <w:t>1.</w:t>
      </w:r>
      <w:r w:rsidR="00E75219">
        <w:t>3</w:t>
      </w:r>
      <w:r w:rsidR="00E70962">
        <w:t>a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404450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3AC7B32F" w:rsidR="00564DEC" w:rsidRPr="00564DEC" w:rsidRDefault="004D7D01" w:rsidP="00564DEC">
      <w:r>
        <w:t>No</w:t>
      </w:r>
      <w:r w:rsidR="00BE718A">
        <w:t xml:space="preserve"> additional changes required on top of </w:t>
      </w:r>
      <w:r w:rsidR="00BE718A" w:rsidRPr="00662A05">
        <w:rPr>
          <w:rFonts w:cs="Arial"/>
          <w:lang w:eastAsia="ja-JP"/>
        </w:rPr>
        <w:t>iwd-TTCN3-B2020-09_D</w:t>
      </w:r>
      <w:r w:rsidR="00BE718A">
        <w:rPr>
          <w:rFonts w:cs="Arial"/>
          <w:lang w:eastAsia="ja-JP"/>
        </w:rPr>
        <w:t>2</w:t>
      </w:r>
      <w:r w:rsidR="00BE718A" w:rsidRPr="00662A05">
        <w:rPr>
          <w:rFonts w:cs="Arial"/>
          <w:lang w:eastAsia="ja-JP"/>
        </w:rPr>
        <w:t>2wk</w:t>
      </w:r>
      <w:r w:rsidR="00BE718A">
        <w:rPr>
          <w:rFonts w:cs="Arial"/>
          <w:lang w:eastAsia="ja-JP"/>
        </w:rPr>
        <w:t>23 and TTCN CR R5s220</w:t>
      </w:r>
      <w:r w:rsidR="002313D0">
        <w:rPr>
          <w:rFonts w:cs="Arial"/>
          <w:lang w:eastAsia="ja-JP"/>
        </w:rPr>
        <w:t>92</w:t>
      </w:r>
      <w:r w:rsidR="00674FC3">
        <w:rPr>
          <w:rFonts w:cs="Arial"/>
          <w:lang w:eastAsia="ja-JP"/>
        </w:rPr>
        <w:t>6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404450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06BDBCDA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693C41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404450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404450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C26DD65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A94FC1">
        <w:t>11_</w:t>
      </w:r>
      <w:r w:rsidR="00062540">
        <w:t>1_</w:t>
      </w:r>
      <w:r w:rsidR="00E75219">
        <w:t>3</w:t>
      </w:r>
      <w:r w:rsidR="007A5263">
        <w:t>a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381133A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A94FC1">
        <w:rPr>
          <w:rFonts w:cs="Arial"/>
        </w:rPr>
        <w:t>11_</w:t>
      </w:r>
      <w:r w:rsidR="00062540">
        <w:rPr>
          <w:rFonts w:cs="Arial"/>
        </w:rPr>
        <w:t>1_</w:t>
      </w:r>
      <w:r w:rsidR="00E75219">
        <w:rPr>
          <w:rFonts w:cs="Arial"/>
        </w:rPr>
        <w:t>3</w:t>
      </w:r>
      <w:r w:rsidR="007A5263">
        <w:rPr>
          <w:rFonts w:cs="Arial"/>
        </w:rPr>
        <w:t>a</w:t>
      </w:r>
      <w:r w:rsidR="00A20BFD">
        <w:rPr>
          <w:rFonts w:cs="Arial"/>
        </w:rPr>
        <w:t>_</w:t>
      </w:r>
      <w:r w:rsidRPr="00C549CB">
        <w:rPr>
          <w:rFonts w:cs="Arial"/>
        </w:rPr>
        <w:t>PIXIT.xml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A1B71" w14:paraId="12820630" w14:textId="77777777" w:rsidTr="00EC3436">
        <w:tc>
          <w:tcPr>
            <w:tcW w:w="1985" w:type="dxa"/>
          </w:tcPr>
          <w:p w14:paraId="25BC1A68" w14:textId="77777777" w:rsidR="002A1B71" w:rsidRDefault="002A1B71" w:rsidP="00EC343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C4DDF73" w14:textId="027C7F6F" w:rsidR="002A1B71" w:rsidRPr="002A1B71" w:rsidRDefault="002A1B71" w:rsidP="00EC3436">
            <w:pPr>
              <w:rPr>
                <w:rFonts w:ascii="Arial" w:hAnsi="Arial"/>
                <w:highlight w:val="cyan"/>
              </w:rPr>
            </w:pPr>
            <w:r w:rsidRPr="002A1B71">
              <w:rPr>
                <w:rFonts w:ascii="Arial" w:hAnsi="Arial"/>
                <w:highlight w:val="cyan"/>
              </w:rPr>
              <w:t xml:space="preserve">A new SS log, obtained using iwd-wk37 + R5s221116, has been made available in </w:t>
            </w:r>
            <w:r w:rsidRPr="002A1B71">
              <w:rPr>
                <w:rFonts w:ascii="Arial" w:hAnsi="Arial"/>
                <w:highlight w:val="cyan"/>
              </w:rPr>
              <w:t>R5s221210</w:t>
            </w:r>
            <w:r w:rsidRPr="002A1B71">
              <w:rPr>
                <w:rFonts w:ascii="Arial" w:hAnsi="Arial"/>
                <w:highlight w:val="cyan"/>
              </w:rPr>
              <w:t>.</w:t>
            </w:r>
          </w:p>
        </w:tc>
      </w:tr>
    </w:tbl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404450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300C412C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</w:t>
            </w:r>
            <w:r w:rsidR="00062540">
              <w:rPr>
                <w:rFonts w:cs="Arial"/>
                <w:b/>
                <w:sz w:val="18"/>
              </w:rPr>
              <w:t>10</w:t>
            </w:r>
            <w:r w:rsidR="00D52B60">
              <w:rPr>
                <w:rFonts w:cs="Arial"/>
                <w:b/>
                <w:sz w:val="18"/>
              </w:rPr>
              <w:t>8</w:t>
            </w:r>
            <w:r w:rsidR="00E75219">
              <w:rPr>
                <w:rFonts w:cs="Arial"/>
                <w:b/>
                <w:sz w:val="18"/>
              </w:rPr>
              <w:t>4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A94FC1">
              <w:rPr>
                <w:rFonts w:cs="Arial"/>
                <w:b/>
                <w:sz w:val="18"/>
              </w:rPr>
              <w:t>11</w:t>
            </w:r>
            <w:r w:rsidR="00997B26">
              <w:rPr>
                <w:rFonts w:cs="Arial"/>
                <w:b/>
                <w:sz w:val="18"/>
              </w:rPr>
              <w:t>.</w:t>
            </w:r>
            <w:r w:rsidR="00062540">
              <w:rPr>
                <w:rFonts w:cs="Arial"/>
                <w:b/>
                <w:sz w:val="18"/>
              </w:rPr>
              <w:t>1.</w:t>
            </w:r>
            <w:r w:rsidR="00E75219">
              <w:rPr>
                <w:rFonts w:cs="Arial"/>
                <w:b/>
                <w:sz w:val="18"/>
              </w:rPr>
              <w:t>3</w:t>
            </w:r>
            <w:r w:rsidR="007A5263">
              <w:rPr>
                <w:rFonts w:cs="Arial"/>
                <w:b/>
                <w:sz w:val="18"/>
              </w:rPr>
              <w:t>a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62258" w14:textId="77777777" w:rsidR="00A82FF7" w:rsidRDefault="00A82FF7">
      <w:r>
        <w:separator/>
      </w:r>
    </w:p>
  </w:endnote>
  <w:endnote w:type="continuationSeparator" w:id="0">
    <w:p w14:paraId="1B6E05CD" w14:textId="77777777" w:rsidR="00A82FF7" w:rsidRDefault="00A8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43A65" w14:textId="77777777" w:rsidR="00A82FF7" w:rsidRDefault="00A82FF7">
      <w:r>
        <w:separator/>
      </w:r>
    </w:p>
  </w:footnote>
  <w:footnote w:type="continuationSeparator" w:id="0">
    <w:p w14:paraId="02FD0D13" w14:textId="77777777" w:rsidR="00A82FF7" w:rsidRDefault="00A8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6940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4547843">
    <w:abstractNumId w:val="2"/>
  </w:num>
  <w:num w:numId="3" w16cid:durableId="1311524387">
    <w:abstractNumId w:val="0"/>
  </w:num>
  <w:num w:numId="4" w16cid:durableId="1790003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45006478">
    <w:abstractNumId w:val="7"/>
  </w:num>
  <w:num w:numId="6" w16cid:durableId="214588384">
    <w:abstractNumId w:val="4"/>
  </w:num>
  <w:num w:numId="7" w16cid:durableId="1104769295">
    <w:abstractNumId w:val="1"/>
  </w:num>
  <w:num w:numId="8" w16cid:durableId="232468117">
    <w:abstractNumId w:val="8"/>
  </w:num>
  <w:num w:numId="9" w16cid:durableId="17405923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0611654">
    <w:abstractNumId w:val="6"/>
  </w:num>
  <w:num w:numId="11" w16cid:durableId="19372504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22E4A"/>
    <w:rsid w:val="00045EBF"/>
    <w:rsid w:val="00062540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45D43"/>
    <w:rsid w:val="001461F1"/>
    <w:rsid w:val="00192C46"/>
    <w:rsid w:val="001A08B3"/>
    <w:rsid w:val="001A7B60"/>
    <w:rsid w:val="001B52F0"/>
    <w:rsid w:val="001B7A65"/>
    <w:rsid w:val="001D46C8"/>
    <w:rsid w:val="001E41F3"/>
    <w:rsid w:val="001E790C"/>
    <w:rsid w:val="002313D0"/>
    <w:rsid w:val="0026004D"/>
    <w:rsid w:val="002640DD"/>
    <w:rsid w:val="00275D12"/>
    <w:rsid w:val="00284FEB"/>
    <w:rsid w:val="002860C4"/>
    <w:rsid w:val="002A1B71"/>
    <w:rsid w:val="002B5741"/>
    <w:rsid w:val="002E472E"/>
    <w:rsid w:val="00305409"/>
    <w:rsid w:val="003353AB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C652C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972AE"/>
    <w:rsid w:val="005D5B00"/>
    <w:rsid w:val="005E2C44"/>
    <w:rsid w:val="00611656"/>
    <w:rsid w:val="00621188"/>
    <w:rsid w:val="006257ED"/>
    <w:rsid w:val="00653DE4"/>
    <w:rsid w:val="00662A05"/>
    <w:rsid w:val="00665C47"/>
    <w:rsid w:val="00674FC3"/>
    <w:rsid w:val="00675FFC"/>
    <w:rsid w:val="006842C0"/>
    <w:rsid w:val="00693C41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A5263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A36"/>
    <w:rsid w:val="00991B8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E718A"/>
    <w:rsid w:val="00BF081D"/>
    <w:rsid w:val="00C02433"/>
    <w:rsid w:val="00C66BA2"/>
    <w:rsid w:val="00C777AD"/>
    <w:rsid w:val="00C870F6"/>
    <w:rsid w:val="00C95985"/>
    <w:rsid w:val="00CB71F7"/>
    <w:rsid w:val="00CC5026"/>
    <w:rsid w:val="00CC68D0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E34CF"/>
    <w:rsid w:val="00E13F3D"/>
    <w:rsid w:val="00E34898"/>
    <w:rsid w:val="00E70962"/>
    <w:rsid w:val="00E75219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  <w:rsid w:val="00FC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4</Pages>
  <Words>477</Words>
  <Characters>3468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64</cp:revision>
  <cp:lastPrinted>1900-01-01T00:00:00Z</cp:lastPrinted>
  <dcterms:created xsi:type="dcterms:W3CDTF">2022-01-24T16:23:00Z</dcterms:created>
  <dcterms:modified xsi:type="dcterms:W3CDTF">2022-10-12T07:06:00Z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