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C749" w14:textId="77777777" w:rsidR="00397316" w:rsidRDefault="00397316" w:rsidP="003973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R5s221032</w:t>
        </w:r>
      </w:fldSimple>
    </w:p>
    <w:p w14:paraId="620116B5" w14:textId="77777777" w:rsidR="00397316" w:rsidRDefault="00397316" w:rsidP="003973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316" w14:paraId="120AB025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0F9C4" w14:textId="77777777" w:rsidR="00397316" w:rsidRDefault="00397316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7316" w14:paraId="039DE77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42A0C" w14:textId="77777777" w:rsidR="00397316" w:rsidRDefault="00397316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7316" w14:paraId="2F8A610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4FF7E" w14:textId="77777777"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14:paraId="02D6406F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6AB87A91" w14:textId="77777777"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42FBA5" w14:textId="77777777" w:rsidR="00397316" w:rsidRPr="00410371" w:rsidRDefault="00397316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EBCC328" w14:textId="77777777" w:rsidR="00397316" w:rsidRDefault="00397316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7A3AE" w14:textId="77777777" w:rsidR="00397316" w:rsidRPr="00410371" w:rsidRDefault="00397316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4686</w:t>
              </w:r>
            </w:fldSimple>
          </w:p>
        </w:tc>
        <w:tc>
          <w:tcPr>
            <w:tcW w:w="709" w:type="dxa"/>
          </w:tcPr>
          <w:p w14:paraId="366F355C" w14:textId="77777777" w:rsidR="00397316" w:rsidRDefault="00397316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EDA85" w14:textId="77777777" w:rsidR="00397316" w:rsidRPr="00410371" w:rsidRDefault="00397316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F200D3" w14:textId="77777777" w:rsidR="00397316" w:rsidRDefault="00397316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676B2" w14:textId="77777777" w:rsidR="00397316" w:rsidRPr="00410371" w:rsidRDefault="00397316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D44E8E" w14:textId="77777777" w:rsidR="00397316" w:rsidRDefault="00397316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14:paraId="73D32EB5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28131" w14:textId="77777777" w:rsidR="00397316" w:rsidRDefault="00397316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14:paraId="19E1A138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B3DAE8" w14:textId="77777777" w:rsidR="00397316" w:rsidRPr="00F25D98" w:rsidRDefault="00397316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7316" w14:paraId="18B9E8A9" w14:textId="77777777" w:rsidTr="00FE0200">
        <w:tc>
          <w:tcPr>
            <w:tcW w:w="9641" w:type="dxa"/>
            <w:gridSpan w:val="9"/>
          </w:tcPr>
          <w:p w14:paraId="7FF297E3" w14:textId="77777777"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F655A" w14:textId="77777777" w:rsidR="00397316" w:rsidRDefault="00397316" w:rsidP="003973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316" w14:paraId="15EF7F18" w14:textId="77777777" w:rsidTr="00FE0200">
        <w:tc>
          <w:tcPr>
            <w:tcW w:w="2835" w:type="dxa"/>
          </w:tcPr>
          <w:p w14:paraId="627FEBE2" w14:textId="77777777" w:rsidR="00397316" w:rsidRDefault="00397316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893429" w14:textId="77777777"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2FACA" w14:textId="77777777"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CE75" w14:textId="77777777" w:rsidR="00397316" w:rsidRDefault="00397316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C2564" w14:textId="77777777"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31A5D" w14:textId="77777777" w:rsidR="00397316" w:rsidRDefault="00397316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71BA0" w14:textId="77777777" w:rsidR="00397316" w:rsidRDefault="00397316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BD204" w14:textId="77777777" w:rsidR="00397316" w:rsidRDefault="00397316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4DE42" w14:textId="77777777" w:rsidR="00397316" w:rsidRDefault="00397316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EB6B9A" w14:textId="77777777" w:rsidR="00397316" w:rsidRDefault="00397316" w:rsidP="00397316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316" w14:paraId="79E0EA60" w14:textId="77777777" w:rsidTr="00397316">
        <w:tc>
          <w:tcPr>
            <w:tcW w:w="9640" w:type="dxa"/>
            <w:gridSpan w:val="11"/>
          </w:tcPr>
          <w:p w14:paraId="258BA90C" w14:textId="77777777"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14:paraId="02CA12CA" w14:textId="77777777" w:rsidTr="003973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8C6DD8" w14:textId="77777777"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D2CE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CrTitle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</w:rPr>
              <w:t>Correction to LTE testcase 8.6.7.4</w:t>
            </w:r>
            <w:r w:rsidRPr="00397316">
              <w:rPr>
                <w:rFonts w:ascii="Arial" w:hAnsi="Arial" w:cs="Arial"/>
              </w:rPr>
              <w:fldChar w:fldCharType="end"/>
            </w:r>
          </w:p>
        </w:tc>
      </w:tr>
      <w:tr w:rsidR="00397316" w14:paraId="4BE4E394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1D3F7CB8" w14:textId="77777777"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04E34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268C6A99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26FB7192" w14:textId="77777777"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0A87C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SourceIfWg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ROHDE &amp; SCHWARZ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14:paraId="580284DB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73E24958" w14:textId="77777777"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4A609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t>R5</w:t>
            </w: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SourceIfTsg  \* MERGEFORMAT </w:instrText>
            </w:r>
            <w:r w:rsidRPr="00397316">
              <w:rPr>
                <w:rFonts w:ascii="Arial" w:hAnsi="Arial" w:cs="Arial"/>
              </w:rPr>
              <w:fldChar w:fldCharType="end"/>
            </w:r>
          </w:p>
        </w:tc>
      </w:tr>
      <w:tr w:rsidR="00397316" w14:paraId="62134B5C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73AF9A60" w14:textId="77777777"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24664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3D36AF46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193EEAE1" w14:textId="77777777"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58724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RelatedWis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TEI11_Test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DE3BE8" w14:textId="77777777" w:rsidR="00397316" w:rsidRPr="00397316" w:rsidRDefault="00397316" w:rsidP="00FE020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D063B" w14:textId="77777777" w:rsidR="00397316" w:rsidRPr="00397316" w:rsidRDefault="00397316" w:rsidP="00FE020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4BBD5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ResDate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2022-08-17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14:paraId="21A2E7BA" w14:textId="77777777" w:rsidTr="00397316">
        <w:tc>
          <w:tcPr>
            <w:tcW w:w="1843" w:type="dxa"/>
            <w:tcBorders>
              <w:left w:val="single" w:sz="4" w:space="0" w:color="auto"/>
            </w:tcBorders>
          </w:tcPr>
          <w:p w14:paraId="75EEE28C" w14:textId="77777777"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76180F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5D364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51EF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5316EA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18C560BF" w14:textId="77777777" w:rsidTr="003973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08073" w14:textId="77777777" w:rsidR="00397316" w:rsidRDefault="00397316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C5FE6" w14:textId="77777777" w:rsidR="00397316" w:rsidRPr="00397316" w:rsidRDefault="00397316" w:rsidP="00FE020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Cat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b/>
                <w:noProof/>
              </w:rPr>
              <w:t>F</w:t>
            </w:r>
            <w:r w:rsidRPr="00397316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A79CCD" w14:textId="77777777" w:rsidR="00397316" w:rsidRPr="00397316" w:rsidRDefault="00397316" w:rsidP="00FE02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723D2" w14:textId="77777777" w:rsidR="00397316" w:rsidRPr="00397316" w:rsidRDefault="00397316" w:rsidP="00FE020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397316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60472" w14:textId="77777777" w:rsidR="00397316" w:rsidRPr="00397316" w:rsidRDefault="00397316" w:rsidP="00FE02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97316">
              <w:rPr>
                <w:rFonts w:ascii="Arial" w:hAnsi="Arial" w:cs="Arial"/>
              </w:rPr>
              <w:fldChar w:fldCharType="begin"/>
            </w:r>
            <w:r w:rsidRPr="00397316">
              <w:rPr>
                <w:rFonts w:ascii="Arial" w:hAnsi="Arial" w:cs="Arial"/>
              </w:rPr>
              <w:instrText xml:space="preserve"> DOCPROPERTY  Release  \* MERGEFORMAT </w:instrText>
            </w:r>
            <w:r w:rsidRPr="00397316">
              <w:rPr>
                <w:rFonts w:ascii="Arial" w:hAnsi="Arial" w:cs="Arial"/>
              </w:rPr>
              <w:fldChar w:fldCharType="separate"/>
            </w:r>
            <w:r w:rsidRPr="00397316">
              <w:rPr>
                <w:rFonts w:ascii="Arial" w:hAnsi="Arial" w:cs="Arial"/>
                <w:noProof/>
              </w:rPr>
              <w:t>Rel-17</w:t>
            </w:r>
            <w:r w:rsidRPr="00397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97316" w14:paraId="3B786735" w14:textId="77777777" w:rsidTr="003973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D3A94" w14:textId="77777777"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5D2CA2" w14:textId="77777777" w:rsidR="00397316" w:rsidRDefault="00397316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64021" w14:textId="77777777" w:rsidR="00397316" w:rsidRDefault="00397316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726CD" w14:textId="77777777" w:rsidR="00397316" w:rsidRPr="007C2097" w:rsidRDefault="00397316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7316" w14:paraId="5C226FD1" w14:textId="77777777" w:rsidTr="00397316">
        <w:tc>
          <w:tcPr>
            <w:tcW w:w="1843" w:type="dxa"/>
          </w:tcPr>
          <w:p w14:paraId="151C22D7" w14:textId="77777777" w:rsidR="00397316" w:rsidRDefault="00397316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7149A0" w14:textId="77777777" w:rsidR="00397316" w:rsidRDefault="00397316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14:paraId="4DDA7E45" w14:textId="77777777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2885F6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7EA76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 xml:space="preserve">TC 8.6.7.4, Cell 9 is UTRA </w:t>
            </w:r>
            <w:r w:rsidRPr="006C55E0">
              <w:rPr>
                <w:rFonts w:ascii="Arial" w:hAnsi="Arial" w:cs="Arial"/>
                <w:lang w:eastAsia="zh-CN"/>
              </w:rPr>
              <w:t>cell</w:t>
            </w:r>
            <w:r w:rsidRPr="006C55E0">
              <w:rPr>
                <w:rFonts w:ascii="Arial" w:hAnsi="Arial" w:cs="Arial"/>
              </w:rPr>
              <w:t>. In Step 14</w:t>
            </w:r>
            <w:r w:rsidRPr="006C55E0">
              <w:rPr>
                <w:rFonts w:ascii="Arial" w:hAnsi="Arial" w:cs="Arial"/>
                <w:lang w:eastAsia="zh-CN"/>
              </w:rPr>
              <w:t>A</w:t>
            </w:r>
            <w:r w:rsidRPr="006C55E0">
              <w:rPr>
                <w:rFonts w:ascii="Arial" w:hAnsi="Arial" w:cs="Arial"/>
              </w:rPr>
              <w:t xml:space="preserve">Aa1, Optional IMS Deregistration procedure performed in UTRA cell, which should be executed in cell 9, but current TTCN </w:t>
            </w:r>
            <w:proofErr w:type="spellStart"/>
            <w:r w:rsidRPr="006C55E0">
              <w:rPr>
                <w:rFonts w:ascii="Arial" w:hAnsi="Arial" w:cs="Arial"/>
              </w:rPr>
              <w:t>implemention</w:t>
            </w:r>
            <w:proofErr w:type="spellEnd"/>
            <w:r w:rsidRPr="006C55E0">
              <w:rPr>
                <w:rFonts w:ascii="Arial" w:hAnsi="Arial" w:cs="Arial"/>
              </w:rPr>
              <w:t xml:space="preserve"> is in cell 5, that inconsistent with prose.</w:t>
            </w:r>
          </w:p>
        </w:tc>
      </w:tr>
      <w:tr w:rsidR="00397316" w14:paraId="4382577A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AE8E5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56C23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59014804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2B836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1E81A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>Change utran_Cell5 to utran_Cell9 in Optional IMS Deregistration procedure.</w:t>
            </w:r>
          </w:p>
          <w:p w14:paraId="53720A48" w14:textId="77777777" w:rsidR="00397316" w:rsidRPr="006C55E0" w:rsidRDefault="00397316" w:rsidP="00397316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397316" w14:paraId="101C470F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B5D2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FF022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60C3BC35" w14:textId="77777777" w:rsidTr="00397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EC3EC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EF46D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conformant UE may fail the testcase</w:t>
            </w:r>
          </w:p>
        </w:tc>
      </w:tr>
      <w:tr w:rsidR="00397316" w14:paraId="3E16BDEE" w14:textId="77777777" w:rsidTr="00397316">
        <w:tc>
          <w:tcPr>
            <w:tcW w:w="2694" w:type="dxa"/>
            <w:gridSpan w:val="2"/>
          </w:tcPr>
          <w:p w14:paraId="50182973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05B5" w14:textId="77777777" w:rsidR="00397316" w:rsidRPr="006C55E0" w:rsidRDefault="00397316" w:rsidP="00397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97316" w14:paraId="48CCFE4D" w14:textId="77777777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0C0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EEB2" w14:textId="77777777" w:rsidR="00397316" w:rsidRPr="006C55E0" w:rsidRDefault="00397316" w:rsidP="00397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C55E0">
              <w:rPr>
                <w:rFonts w:ascii="Arial" w:hAnsi="Arial" w:cs="Arial"/>
                <w:color w:val="000000"/>
              </w:rPr>
              <w:t>8.6.7.4</w:t>
            </w:r>
          </w:p>
        </w:tc>
      </w:tr>
      <w:tr w:rsidR="00397316" w14:paraId="60ED770F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AF6E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F88A" w14:textId="77777777" w:rsidR="00397316" w:rsidRDefault="00397316" w:rsidP="0039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316" w14:paraId="3B1D233B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6BBE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B2413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43D4C0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5C084" w14:textId="77777777" w:rsidR="00397316" w:rsidRDefault="00397316" w:rsidP="0039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7379C" w14:textId="77777777"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14:paraId="0E6F8C5B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D53D1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55A69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2DAE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76D9E" w14:textId="77777777" w:rsidR="00397316" w:rsidRDefault="00397316" w:rsidP="0039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4EE1D" w14:textId="77777777"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14:paraId="53A493A2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2CEA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FED23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959A4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0C137" w14:textId="77777777" w:rsidR="00397316" w:rsidRDefault="00397316" w:rsidP="0039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1569D" w14:textId="77777777"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14:paraId="07804529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72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9F26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C57A3" w14:textId="77777777" w:rsidR="00397316" w:rsidRDefault="00397316" w:rsidP="0039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6AD219" w14:textId="77777777" w:rsidR="00397316" w:rsidRDefault="00397316" w:rsidP="0039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AC04F" w14:textId="77777777" w:rsidR="00397316" w:rsidRDefault="00397316" w:rsidP="0039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316" w14:paraId="17BFD8E5" w14:textId="77777777" w:rsidTr="00397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DAAF" w14:textId="77777777" w:rsidR="00397316" w:rsidRDefault="00397316" w:rsidP="00397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74C88" w14:textId="77777777" w:rsidR="00397316" w:rsidRDefault="00397316" w:rsidP="00397316">
            <w:pPr>
              <w:pStyle w:val="CRCoverPage"/>
              <w:spacing w:after="0"/>
              <w:rPr>
                <w:noProof/>
              </w:rPr>
            </w:pPr>
          </w:p>
        </w:tc>
      </w:tr>
      <w:tr w:rsidR="00397316" w14:paraId="52918C4A" w14:textId="77777777" w:rsidTr="00397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09AB7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C29EE" w14:textId="77777777" w:rsidR="00397316" w:rsidRDefault="00397316" w:rsidP="0039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316" w:rsidRPr="008863B9" w14:paraId="77F5C0CB" w14:textId="77777777" w:rsidTr="003973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FE440" w14:textId="77777777" w:rsidR="00397316" w:rsidRPr="008863B9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A43E45" w14:textId="77777777" w:rsidR="00397316" w:rsidRPr="008863B9" w:rsidRDefault="00397316" w:rsidP="00397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316" w14:paraId="797628A2" w14:textId="77777777" w:rsidTr="00397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222E2" w14:textId="77777777" w:rsidR="00397316" w:rsidRDefault="00397316" w:rsidP="0039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10ABF" w14:textId="77777777" w:rsidR="00397316" w:rsidRDefault="00397316" w:rsidP="0039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01DA98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BC9EA" w14:textId="77777777" w:rsidR="006C55E0" w:rsidRDefault="006C55E0" w:rsidP="006C55E0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11659807"/>
      <w:bookmarkStart w:id="1" w:name="OLE_LINK10"/>
      <w:bookmarkStart w:id="2" w:name="OLE_LINK11"/>
      <w:bookmarkStart w:id="3" w:name="OLE_LINK12"/>
      <w:bookmarkStart w:id="4" w:name="OLE_LINK13"/>
      <w:r>
        <w:rPr>
          <w:rStyle w:val="Hervorhebung"/>
          <w:rFonts w:ascii="Arial" w:hAnsi="Arial" w:cs="Arial"/>
        </w:rPr>
        <w:lastRenderedPageBreak/>
        <w:t>Table of Contents</w:t>
      </w:r>
      <w:bookmarkEnd w:id="0"/>
    </w:p>
    <w:p w14:paraId="71EE07E5" w14:textId="77777777" w:rsidR="006C55E0" w:rsidRDefault="006C55E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A82513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_Toc111659807 \h </w:instrText>
      </w:r>
      <w:r>
        <w:fldChar w:fldCharType="separate"/>
      </w:r>
      <w:r>
        <w:t>2</w:t>
      </w:r>
      <w:r>
        <w:fldChar w:fldCharType="end"/>
      </w:r>
    </w:p>
    <w:p w14:paraId="53B1DFFD" w14:textId="77777777" w:rsidR="006C55E0" w:rsidRDefault="006C55E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A825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25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_Toc111659808 \h </w:instrText>
      </w:r>
      <w:r>
        <w:fldChar w:fldCharType="separate"/>
      </w:r>
      <w:r>
        <w:t>2</w:t>
      </w:r>
      <w:r>
        <w:fldChar w:fldCharType="end"/>
      </w:r>
    </w:p>
    <w:p w14:paraId="69EADA3A" w14:textId="77777777" w:rsidR="006C55E0" w:rsidRDefault="006C55E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A82513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2513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_Toc111659809 \h </w:instrText>
      </w:r>
      <w:r>
        <w:fldChar w:fldCharType="separate"/>
      </w:r>
      <w:r>
        <w:t>2</w:t>
      </w:r>
      <w:r>
        <w:fldChar w:fldCharType="end"/>
      </w:r>
    </w:p>
    <w:p w14:paraId="71C2E3CB" w14:textId="77777777" w:rsidR="006C55E0" w:rsidRDefault="006C55E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251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2513">
        <w:rPr>
          <w:rFonts w:ascii="Arial" w:hAnsi="Arial" w:cs="Arial"/>
          <w:b/>
          <w:lang w:val="en-SG" w:eastAsia="ja-JP"/>
        </w:rPr>
        <w:t>f_TC_8_6_7_4_UTRAN</w:t>
      </w:r>
      <w:r>
        <w:tab/>
      </w:r>
      <w:r>
        <w:fldChar w:fldCharType="begin"/>
      </w:r>
      <w:r>
        <w:instrText xml:space="preserve"> PAGEREF _Toc111659810 \h </w:instrText>
      </w:r>
      <w:r>
        <w:fldChar w:fldCharType="separate"/>
      </w:r>
      <w:r>
        <w:t>2</w:t>
      </w:r>
      <w:r>
        <w:fldChar w:fldCharType="end"/>
      </w:r>
    </w:p>
    <w:p w14:paraId="5CA9E532" w14:textId="77777777" w:rsidR="006C55E0" w:rsidRDefault="006C55E0" w:rsidP="006C55E0">
      <w:pPr>
        <w:pStyle w:val="Verzeichnis2"/>
        <w:rPr>
          <w:rFonts w:cs="Arial"/>
        </w:rPr>
      </w:pPr>
      <w:r>
        <w:rPr>
          <w:rFonts w:cs="Arial"/>
        </w:rPr>
        <w:fldChar w:fldCharType="end"/>
      </w:r>
    </w:p>
    <w:p w14:paraId="7CCA9224" w14:textId="77777777" w:rsidR="006C55E0" w:rsidRDefault="006C55E0" w:rsidP="006C55E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101884688"/>
      <w:bookmarkStart w:id="7" w:name="_Toc106347389"/>
      <w:bookmarkStart w:id="8" w:name="_Toc106348108"/>
      <w:bookmarkStart w:id="9" w:name="_Toc106353536"/>
      <w:bookmarkStart w:id="10" w:name="_Toc107232973"/>
      <w:bookmarkStart w:id="11" w:name="_Toc107233704"/>
      <w:bookmarkStart w:id="12" w:name="_Toc107260461"/>
      <w:bookmarkStart w:id="13" w:name="_Toc107319472"/>
      <w:bookmarkStart w:id="14" w:name="_Toc107402409"/>
      <w:bookmarkStart w:id="15" w:name="_Toc109288414"/>
      <w:bookmarkStart w:id="16" w:name="_Toc110342864"/>
      <w:bookmarkStart w:id="17" w:name="_Toc111659808"/>
      <w:bookmarkStart w:id="18" w:name="_Hlk107318485"/>
      <w:r>
        <w:rPr>
          <w:b/>
          <w:lang w:eastAsia="ja-JP"/>
        </w:rPr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2556D43" w14:textId="77777777" w:rsidR="006C55E0" w:rsidRP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Times New Roman" w:hAnsi="Times New Roman" w:cs="Times New Roman"/>
          <w:lang w:eastAsia="ja-JP"/>
        </w:rPr>
      </w:pPr>
      <w:r w:rsidRPr="006C55E0">
        <w:rPr>
          <w:rFonts w:ascii="Times New Roman" w:hAnsi="Times New Roman" w:cs="Times New Roman"/>
        </w:rPr>
        <w:t>This document lists all the essential changes needed to correct problems in the iwd-TTCN3-B2020-09_D22wk23 related to the title of this CR</w:t>
      </w:r>
      <w:r w:rsidRPr="006C55E0">
        <w:rPr>
          <w:rFonts w:ascii="Times New Roman" w:hAnsi="Times New Roman" w:cs="Times New Roman"/>
          <w:lang w:eastAsia="ja-JP"/>
        </w:rPr>
        <w:t xml:space="preserve">. </w:t>
      </w:r>
    </w:p>
    <w:p w14:paraId="224D5252" w14:textId="77777777" w:rsidR="006C55E0" w:rsidRP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Times New Roman" w:hAnsi="Times New Roman" w:cs="Times New Roman"/>
          <w:b/>
          <w:sz w:val="24"/>
          <w:lang w:eastAsia="ja-JP"/>
        </w:rPr>
      </w:pPr>
      <w:r w:rsidRPr="006C55E0">
        <w:rPr>
          <w:rFonts w:ascii="Times New Roman" w:hAnsi="Times New Roman" w:cs="Times New Roman"/>
          <w:b/>
          <w:sz w:val="24"/>
          <w:lang w:eastAsia="ja-JP"/>
        </w:rPr>
        <w:t xml:space="preserve">Contact: </w:t>
      </w:r>
      <w:r w:rsidRPr="006C55E0">
        <w:rPr>
          <w:rFonts w:ascii="Times New Roman" w:hAnsi="Times New Roman" w:cs="Times New Roman"/>
          <w:b/>
          <w:sz w:val="24"/>
          <w:lang w:eastAsia="ja-JP"/>
        </w:rPr>
        <w:tab/>
        <w:t>Parikshit Bhise</w:t>
      </w:r>
    </w:p>
    <w:p w14:paraId="0B5BE95D" w14:textId="77777777" w:rsidR="006C55E0" w:rsidRDefault="006C55E0" w:rsidP="006C55E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C55E0">
        <w:rPr>
          <w:rFonts w:ascii="Times New Roman" w:hAnsi="Times New Roman" w:cs="Times New Roman"/>
          <w:b/>
          <w:sz w:val="24"/>
          <w:lang w:eastAsia="ja-JP"/>
        </w:rPr>
        <w:tab/>
      </w:r>
      <w:hyperlink r:id="rId13" w:history="1">
        <w:r w:rsidRPr="006C55E0">
          <w:rPr>
            <w:rStyle w:val="Hyperlink"/>
            <w:rFonts w:ascii="Times New Roman" w:hAnsi="Times New Roman" w:cs="Times New Roman"/>
            <w:b/>
            <w:sz w:val="24"/>
            <w:lang w:eastAsia="ja-JP"/>
          </w:rPr>
          <w:t>Parikshit.bhise@rohde-schwarz.com</w:t>
        </w:r>
      </w:hyperlink>
      <w:r w:rsidRPr="006C55E0">
        <w:rPr>
          <w:rFonts w:ascii="Times New Roman" w:hAnsi="Times New Roman" w:cs="Times New Roman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60144988" w14:textId="77777777" w:rsidR="00163394" w:rsidRDefault="00163394" w:rsidP="00163394">
      <w:pPr>
        <w:rPr>
          <w:rFonts w:cs="Times New Roman"/>
        </w:rPr>
      </w:pPr>
    </w:p>
    <w:p w14:paraId="0555E1D1" w14:textId="77777777" w:rsidR="00163394" w:rsidRPr="006C55E0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19" w:name="_Toc295288959"/>
      <w:bookmarkStart w:id="20" w:name="_Toc122434488"/>
      <w:bookmarkStart w:id="21" w:name="_Toc111617832"/>
      <w:bookmarkStart w:id="22" w:name="_Toc111659809"/>
      <w:r w:rsidRPr="006C55E0">
        <w:rPr>
          <w:rFonts w:ascii="Arial" w:hAnsi="Arial" w:cs="Arial"/>
          <w:b/>
        </w:rPr>
        <w:t>Corrections required</w:t>
      </w:r>
      <w:bookmarkEnd w:id="19"/>
      <w:bookmarkEnd w:id="20"/>
      <w:bookmarkEnd w:id="21"/>
      <w:bookmarkEnd w:id="22"/>
    </w:p>
    <w:p w14:paraId="4AC4C89F" w14:textId="77777777" w:rsidR="006C55E0" w:rsidRPr="006C55E0" w:rsidRDefault="006C55E0" w:rsidP="00D75B1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1659810"/>
      <w:r w:rsidRPr="006C55E0">
        <w:rPr>
          <w:rFonts w:ascii="Arial" w:hAnsi="Arial" w:cs="Arial"/>
          <w:b/>
          <w:lang w:val="en-SG" w:eastAsia="ja-JP"/>
        </w:rPr>
        <w:t>f_TC_8_6_7_4_UTRAN</w:t>
      </w:r>
      <w:bookmarkEnd w:id="2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4888072" w14:textId="77777777" w:rsidTr="001B6A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505A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8FAC" w14:textId="77777777" w:rsidR="00163394" w:rsidRPr="006C55E0" w:rsidRDefault="0016339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C55E0">
              <w:rPr>
                <w:rFonts w:ascii="Arial" w:hAnsi="Arial" w:cs="Arial"/>
                <w:lang w:val="en-SG" w:eastAsia="ja-JP"/>
              </w:rPr>
              <w:t>f_TC_8_6_</w:t>
            </w:r>
            <w:r w:rsidR="002D4C46" w:rsidRPr="006C55E0">
              <w:rPr>
                <w:rFonts w:ascii="Arial" w:hAnsi="Arial" w:cs="Arial"/>
                <w:lang w:val="en-SG" w:eastAsia="ja-JP"/>
              </w:rPr>
              <w:t>7</w:t>
            </w:r>
            <w:r w:rsidRPr="006C55E0">
              <w:rPr>
                <w:rFonts w:ascii="Arial" w:hAnsi="Arial" w:cs="Arial"/>
                <w:lang w:val="en-SG" w:eastAsia="ja-JP"/>
              </w:rPr>
              <w:t>_4_UTRAN</w:t>
            </w:r>
          </w:p>
        </w:tc>
      </w:tr>
      <w:tr w:rsidR="00163394" w:rsidRPr="00B76627" w14:paraId="523B0120" w14:textId="77777777" w:rsidTr="001B6A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496B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4398" w14:textId="77777777" w:rsidR="00163394" w:rsidRPr="006C55E0" w:rsidRDefault="001633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SG" w:eastAsia="ja-JP"/>
              </w:rPr>
            </w:pPr>
            <w:r w:rsidRPr="006C55E0">
              <w:rPr>
                <w:rFonts w:ascii="Arial" w:hAnsi="Arial" w:cs="Arial"/>
              </w:rPr>
              <w:t>TC 8.6.</w:t>
            </w:r>
            <w:r w:rsidR="002D4C46" w:rsidRPr="006C55E0">
              <w:rPr>
                <w:rFonts w:ascii="Arial" w:hAnsi="Arial" w:cs="Arial"/>
              </w:rPr>
              <w:t>7</w:t>
            </w:r>
            <w:r w:rsidRPr="006C55E0">
              <w:rPr>
                <w:rFonts w:ascii="Arial" w:hAnsi="Arial" w:cs="Arial"/>
              </w:rPr>
              <w:t xml:space="preserve">.4, Cell 9 is UTRA cell. In Step </w:t>
            </w:r>
            <w:r w:rsidR="002D4C46" w:rsidRPr="006C55E0">
              <w:rPr>
                <w:rFonts w:ascii="Arial" w:hAnsi="Arial" w:cs="Arial"/>
              </w:rPr>
              <w:t>14A</w:t>
            </w:r>
            <w:r w:rsidRPr="006C55E0">
              <w:rPr>
                <w:rFonts w:ascii="Arial" w:hAnsi="Arial" w:cs="Arial"/>
              </w:rPr>
              <w:t xml:space="preserve">Aa1, Optional IMS Deregistration procedure performed in UTRA cell, which should be executed in cell 9, but current TTCN </w:t>
            </w:r>
            <w:proofErr w:type="spellStart"/>
            <w:r w:rsidRPr="006C55E0">
              <w:rPr>
                <w:rFonts w:ascii="Arial" w:hAnsi="Arial" w:cs="Arial"/>
              </w:rPr>
              <w:t>implemention</w:t>
            </w:r>
            <w:proofErr w:type="spellEnd"/>
            <w:r w:rsidRPr="006C55E0">
              <w:rPr>
                <w:rFonts w:ascii="Arial" w:hAnsi="Arial" w:cs="Arial"/>
              </w:rPr>
              <w:t xml:space="preserve"> is in cell 5, that inconsistent with prose. </w:t>
            </w:r>
            <w:r w:rsidRPr="006C55E0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163394" w:rsidRPr="00B76627" w14:paraId="3A8EB46E" w14:textId="77777777" w:rsidTr="001B6A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F97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706B" w14:textId="77777777" w:rsidR="00163394" w:rsidRPr="006C55E0" w:rsidRDefault="00163394" w:rsidP="00163394">
            <w:pPr>
              <w:pStyle w:val="CRCoverPage"/>
              <w:spacing w:after="0"/>
              <w:rPr>
                <w:rFonts w:ascii="Arial" w:hAnsi="Arial" w:cs="Arial"/>
              </w:rPr>
            </w:pPr>
            <w:r w:rsidRPr="006C55E0">
              <w:rPr>
                <w:rFonts w:ascii="Arial" w:hAnsi="Arial" w:cs="Arial"/>
              </w:rPr>
              <w:t>Change utran_Cell5 to utran_Cell9 in Step 5Aa1 Optional IMS Deregistration procedure.</w:t>
            </w:r>
          </w:p>
        </w:tc>
      </w:tr>
      <w:tr w:rsidR="00163394" w:rsidRPr="00B76627" w14:paraId="0C01AE4B" w14:textId="77777777" w:rsidTr="001B6A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A7AC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1E70" w14:textId="77777777" w:rsidR="00163394" w:rsidRPr="006C55E0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6C55E0">
              <w:rPr>
                <w:rFonts w:ascii="Arial" w:hAnsi="Arial" w:cs="Arial"/>
                <w:color w:val="000000"/>
              </w:rPr>
              <w:t xml:space="preserve"> \LTE_A_IRAT\8_6\</w:t>
            </w:r>
            <w:proofErr w:type="spellStart"/>
            <w:r w:rsidR="002D4C46" w:rsidRPr="006C55E0">
              <w:rPr>
                <w:rFonts w:ascii="Arial" w:hAnsi="Arial" w:cs="Arial"/>
                <w:color w:val="000000"/>
              </w:rPr>
              <w:t>RRC_LoggedHOFailure_UG_UTRAN.ttcn</w:t>
            </w:r>
            <w:proofErr w:type="spellEnd"/>
          </w:p>
        </w:tc>
      </w:tr>
      <w:tr w:rsidR="00163394" w:rsidRPr="00B76627" w14:paraId="0CA7AE53" w14:textId="77777777" w:rsidTr="001B6A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339C" w14:textId="6A9B3654" w:rsidR="00163394" w:rsidRPr="00B76627" w:rsidRDefault="001B6A4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2A2" w14:textId="77EAA390" w:rsidR="00163394" w:rsidRPr="00B76627" w:rsidRDefault="001B6A4C">
            <w:pPr>
              <w:rPr>
                <w:rFonts w:ascii="Times New Roman" w:hAnsi="Times New Roman" w:cs="Times New Roman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17D7682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1"/>
    <w:bookmarkEnd w:id="2"/>
    <w:p w14:paraId="3DC3EE12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5BA6973E" w14:textId="77777777" w:rsidTr="002C636C">
        <w:tc>
          <w:tcPr>
            <w:tcW w:w="9855" w:type="dxa"/>
          </w:tcPr>
          <w:p w14:paraId="20910813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76EF8B14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</w:t>
            </w:r>
            <w:r w:rsidR="00512F17">
              <w:rPr>
                <w:rFonts w:ascii="Courier New" w:hAnsi="Courier New" w:cs="Courier New"/>
                <w:color w:val="3F7F5F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.4</w:t>
            </w:r>
          </w:p>
          <w:p w14:paraId="5EB777B9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3F78DEFB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1B0F16CE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</w:t>
            </w:r>
            <w:r w:rsidR="00512F17">
              <w:rPr>
                <w:rFonts w:ascii="Courier New" w:hAnsi="Courier New" w:cs="Courier New"/>
                <w:color w:val="000000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2CEAAB96" w14:textId="77777777"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</w:t>
            </w:r>
            <w:r w:rsidR="00076E09" w:rsidRPr="00076E09">
              <w:rPr>
                <w:rFonts w:ascii="Courier New" w:hAnsi="Courier New" w:cs="Courier New"/>
                <w:color w:val="3F7F5F"/>
                <w:lang w:val="en-US" w:eastAsia="zh-CN"/>
              </w:rPr>
              <w:t>Handover Failure logging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Reporting at UTRAN Inter-RAT handover / PLMN list</w:t>
            </w:r>
          </w:p>
          <w:p w14:paraId="41C56FA9" w14:textId="77777777" w:rsidR="00443125" w:rsidRDefault="00102FC3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="00443125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="00443125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="00443125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v_T2_PCCPCH_Cell9 := -67;</w:t>
            </w:r>
          </w:p>
          <w:p w14:paraId="4E597BE3" w14:textId="77777777" w:rsidR="00443125" w:rsidRDefault="00443125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v_T2_CPICH_Cell9 := -65;</w:t>
            </w:r>
          </w:p>
          <w:p w14:paraId="59F296F8" w14:textId="77777777" w:rsidR="00443125" w:rsidRDefault="00443125" w:rsidP="004431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v_T3_PCCPCH_CPICH_Cell9 := -85;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R5-142454 sic@</w:t>
            </w:r>
          </w:p>
          <w:p w14:paraId="4A968A53" w14:textId="77777777" w:rsidR="00FF0B97" w:rsidRPr="001B6A4C" w:rsidRDefault="00443125" w:rsidP="004431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</w:pPr>
            <w:r w:rsidRPr="001B6A4C">
              <w:rPr>
                <w:rFonts w:ascii="Courier New" w:hAnsi="Courier New" w:cs="Courier New"/>
                <w:b/>
                <w:bCs/>
                <w:color w:val="7F0055"/>
                <w:lang w:val="fr-FR" w:eastAsia="zh-CN"/>
              </w:rPr>
              <w:t>var</w:t>
            </w: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UTRAN_FDD_TDD_Type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v_FDD_TDD_Mode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;</w:t>
            </w:r>
          </w:p>
          <w:p w14:paraId="0C457104" w14:textId="77777777" w:rsidR="00102FC3" w:rsidRPr="001B6A4C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zh-CN"/>
              </w:rPr>
            </w:pPr>
            <w:r w:rsidRPr="001B6A4C">
              <w:rPr>
                <w:rFonts w:ascii="Courier New" w:hAnsi="Courier New" w:cs="Courier New" w:hint="eastAsia"/>
                <w:color w:val="000000"/>
                <w:lang w:val="fr-FR" w:eastAsia="zh-CN"/>
              </w:rPr>
              <w:t>&lt;</w:t>
            </w: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&lt;CODE SKIPPED&gt;&gt;</w:t>
            </w:r>
          </w:p>
          <w:p w14:paraId="5F0D5847" w14:textId="77777777" w:rsidR="00AB50B4" w:rsidRDefault="00102FC3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   </w:t>
            </w:r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14AAa1" </w:t>
            </w:r>
            <w:proofErr w:type="spellStart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="00AB50B4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1E0093FB" w14:textId="77777777"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R5-181149 sic@</w:t>
            </w:r>
          </w:p>
          <w:p w14:paraId="1739C526" w14:textId="77777777"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AB50B4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14:paraId="1E4D08CA" w14:textId="77777777" w:rsidR="00AB50B4" w:rsidRPr="001B6A4C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1B6A4C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alt</w:t>
            </w: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 </w:t>
            </w:r>
            <w:r w:rsidRPr="001B6A4C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14:paraId="0C56F9E3" w14:textId="77777777" w:rsidR="00AB50B4" w:rsidRPr="001B6A4C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lastRenderedPageBreak/>
              <w:t xml:space="preserve">        []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a_UTRAN_Optional_IMS_Reg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(utran_Cell5,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B6A4C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false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)</w:t>
            </w:r>
          </w:p>
          <w:p w14:paraId="7FBD3E65" w14:textId="77777777" w:rsidR="00AB50B4" w:rsidRPr="001B6A4C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{</w:t>
            </w:r>
          </w:p>
          <w:p w14:paraId="1A0FAD18" w14:textId="77777777" w:rsidR="00AB50B4" w:rsidRPr="001B6A4C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 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f_UTRAN_RRC_ConnRel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(utran_Cell5,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cell_Dch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);</w:t>
            </w:r>
          </w:p>
          <w:p w14:paraId="667023B2" w14:textId="77777777"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</w:t>
            </w: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7716436B" w14:textId="77777777" w:rsidR="00AB50B4" w:rsidRP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2C256552" w14:textId="77777777" w:rsidR="00AB50B4" w:rsidRDefault="00AB50B4" w:rsidP="00AB50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31ACC199" w14:textId="77777777" w:rsidR="00AB50B4" w:rsidRDefault="00AB50B4" w:rsidP="00AB50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4B8BD702" w14:textId="77777777" w:rsidR="00102FC3" w:rsidRPr="00B76627" w:rsidRDefault="00102FC3" w:rsidP="00AB50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4EC44C0E" w14:textId="77777777" w:rsidR="005D7BFE" w:rsidRPr="00B76627" w:rsidRDefault="00FF0B97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 </w:t>
            </w:r>
          </w:p>
        </w:tc>
      </w:tr>
    </w:tbl>
    <w:p w14:paraId="2104FD6B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577AA7D2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4" w:name="OLE_LINK4"/>
      <w:bookmarkStart w:id="25" w:name="OLE_LINK5"/>
    </w:p>
    <w:p w14:paraId="1784F4BD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14:paraId="56B5138E" w14:textId="77777777" w:rsidTr="000A5092">
        <w:tc>
          <w:tcPr>
            <w:tcW w:w="9855" w:type="dxa"/>
          </w:tcPr>
          <w:p w14:paraId="62ADBB25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3DF15508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.4</w:t>
            </w:r>
          </w:p>
          <w:p w14:paraId="6E57DE88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14:paraId="3C010450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0E0F431D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7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_4_UTRAN()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14:paraId="7A8E5F09" w14:textId="77777777" w:rsidR="00DD6D43" w:rsidRPr="00B76627" w:rsidRDefault="00DD6D43" w:rsidP="00DD6D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</w:t>
            </w:r>
            <w:r w:rsidRPr="00076E09">
              <w:rPr>
                <w:rFonts w:ascii="Courier New" w:hAnsi="Courier New" w:cs="Courier New"/>
                <w:color w:val="3F7F5F"/>
                <w:lang w:val="en-US" w:eastAsia="zh-CN"/>
              </w:rPr>
              <w:t>Handover Failure logging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Reporting at UTRAN Inter-RAT handover / PLMN list</w:t>
            </w:r>
          </w:p>
          <w:p w14:paraId="42E0E29E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v_T2_PCCPCH_Cell9 := -67;</w:t>
            </w:r>
          </w:p>
          <w:p w14:paraId="48629519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v_T2_CPICH_Cell9 := -65;</w:t>
            </w:r>
          </w:p>
          <w:p w14:paraId="08FEC7C9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v_T3_PCCPCH_CPICH_Cell9 := -85;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R5-142454 sic@</w:t>
            </w:r>
          </w:p>
          <w:p w14:paraId="31432C7B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</w:pPr>
            <w:r w:rsidRPr="001B6A4C">
              <w:rPr>
                <w:rFonts w:ascii="Courier New" w:hAnsi="Courier New" w:cs="Courier New"/>
                <w:b/>
                <w:bCs/>
                <w:color w:val="7F0055"/>
                <w:lang w:val="fr-FR" w:eastAsia="zh-CN"/>
              </w:rPr>
              <w:t>var</w:t>
            </w: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UTRAN_FDD_TDD_Type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v_FDD_TDD_Mode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;</w:t>
            </w:r>
          </w:p>
          <w:p w14:paraId="790E48F1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zh-CN"/>
              </w:rPr>
            </w:pPr>
            <w:r w:rsidRPr="001B6A4C">
              <w:rPr>
                <w:rFonts w:ascii="Courier New" w:hAnsi="Courier New" w:cs="Courier New" w:hint="eastAsia"/>
                <w:color w:val="000000"/>
                <w:lang w:val="fr-FR" w:eastAsia="zh-CN"/>
              </w:rPr>
              <w:t>&lt;</w:t>
            </w: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>&lt;CODE SKIPPED&gt;&gt;</w:t>
            </w:r>
          </w:p>
          <w:p w14:paraId="341132B9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fr-FR" w:eastAsia="zh-CN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//@siclog "Step 14AAa1"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14:paraId="12D3AFB6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@sic R5-181149 sic@</w:t>
            </w:r>
          </w:p>
          <w:p w14:paraId="5E089E0D" w14:textId="77777777"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AB50B4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14:paraId="0BA436C3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1B6A4C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alt</w:t>
            </w: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 </w:t>
            </w:r>
            <w:r w:rsidRPr="001B6A4C">
              <w:rPr>
                <w:rFonts w:ascii="Courier New" w:hAnsi="Courier New" w:cs="Courier New"/>
                <w:color w:val="3F7F5F"/>
                <w:lang w:val="de-DE" w:eastAsia="zh-CN"/>
              </w:rPr>
              <w:t>// @sic R5-181149 sic@</w:t>
            </w:r>
          </w:p>
          <w:p w14:paraId="35D588BE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a_UTRAN_Optional_IMS_Reg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</w:t>
            </w:r>
            <w:r w:rsidRPr="001B6A4C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utran_Cell</w:t>
            </w:r>
            <w:r w:rsidR="003469E4" w:rsidRPr="001B6A4C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9</w:t>
            </w: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B6A4C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false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)</w:t>
            </w:r>
          </w:p>
          <w:p w14:paraId="5BEBB9D0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{</w:t>
            </w:r>
          </w:p>
          <w:p w14:paraId="7D4443C4" w14:textId="77777777" w:rsidR="00DD6D43" w:rsidRPr="001B6A4C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 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f_UTRAN_RRC_ConnRel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(</w:t>
            </w:r>
            <w:r w:rsidRPr="001B6A4C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utran_Cell</w:t>
            </w:r>
            <w:r w:rsidR="003469E4" w:rsidRPr="001B6A4C">
              <w:rPr>
                <w:rFonts w:ascii="Courier New" w:hAnsi="Courier New" w:cs="Courier New"/>
                <w:color w:val="000000"/>
                <w:highlight w:val="yellow"/>
                <w:lang w:val="de-DE" w:eastAsia="zh-CN"/>
              </w:rPr>
              <w:t>9</w:t>
            </w: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, </w:t>
            </w:r>
            <w:proofErr w:type="spellStart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cell_Dch</w:t>
            </w:r>
            <w:proofErr w:type="spellEnd"/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>);</w:t>
            </w:r>
          </w:p>
          <w:p w14:paraId="3EE8A2ED" w14:textId="77777777"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1B6A4C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  </w:t>
            </w: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14:paraId="7DBF2726" w14:textId="77777777" w:rsidR="00DD6D43" w:rsidRPr="00AB50B4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AB50B4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14:paraId="294DE0D4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AB50B4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2BB700F4" w14:textId="77777777" w:rsidR="00DD6D43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14:paraId="26AC659C" w14:textId="77777777" w:rsidR="00DD6D43" w:rsidRPr="00B76627" w:rsidRDefault="00DD6D43" w:rsidP="00DD6D4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14:paraId="3EC2EAC3" w14:textId="77777777" w:rsidR="00BA0180" w:rsidRPr="00B76627" w:rsidRDefault="00DD6D43" w:rsidP="00DD6D4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</w:t>
            </w:r>
          </w:p>
        </w:tc>
      </w:tr>
      <w:bookmarkEnd w:id="3"/>
      <w:bookmarkEnd w:id="4"/>
      <w:bookmarkEnd w:id="24"/>
      <w:bookmarkEnd w:id="25"/>
    </w:tbl>
    <w:p w14:paraId="7BBC0AD2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31A7" w14:textId="77777777" w:rsidR="00527F1B" w:rsidRDefault="00527F1B">
      <w:r>
        <w:separator/>
      </w:r>
    </w:p>
  </w:endnote>
  <w:endnote w:type="continuationSeparator" w:id="0">
    <w:p w14:paraId="2F10E9AB" w14:textId="77777777" w:rsidR="00527F1B" w:rsidRDefault="0052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AF273" w14:textId="77777777" w:rsidR="00527F1B" w:rsidRDefault="00527F1B">
      <w:r>
        <w:separator/>
      </w:r>
    </w:p>
  </w:footnote>
  <w:footnote w:type="continuationSeparator" w:id="0">
    <w:p w14:paraId="5F2C6EA1" w14:textId="77777777" w:rsidR="00527F1B" w:rsidRDefault="0052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196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6A6C" w14:textId="77777777" w:rsidR="001E29E1" w:rsidRDefault="001E29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C31D" w14:textId="77777777" w:rsidR="001E29E1" w:rsidRDefault="001E29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7128" w14:textId="77777777" w:rsidR="001E29E1" w:rsidRDefault="001E29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842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35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2516336">
    <w:abstractNumId w:val="8"/>
  </w:num>
  <w:num w:numId="4" w16cid:durableId="1688941967">
    <w:abstractNumId w:val="21"/>
  </w:num>
  <w:num w:numId="5" w16cid:durableId="264773703">
    <w:abstractNumId w:val="4"/>
  </w:num>
  <w:num w:numId="6" w16cid:durableId="240917094">
    <w:abstractNumId w:val="18"/>
  </w:num>
  <w:num w:numId="7" w16cid:durableId="1988320837">
    <w:abstractNumId w:val="7"/>
  </w:num>
  <w:num w:numId="8" w16cid:durableId="1668940028">
    <w:abstractNumId w:val="26"/>
  </w:num>
  <w:num w:numId="9" w16cid:durableId="1221477749">
    <w:abstractNumId w:val="2"/>
  </w:num>
  <w:num w:numId="10" w16cid:durableId="563683394">
    <w:abstractNumId w:val="28"/>
  </w:num>
  <w:num w:numId="11" w16cid:durableId="1409619935">
    <w:abstractNumId w:val="11"/>
  </w:num>
  <w:num w:numId="12" w16cid:durableId="356389748">
    <w:abstractNumId w:val="5"/>
  </w:num>
  <w:num w:numId="13" w16cid:durableId="389499906">
    <w:abstractNumId w:val="19"/>
  </w:num>
  <w:num w:numId="14" w16cid:durableId="2088109280">
    <w:abstractNumId w:val="17"/>
  </w:num>
  <w:num w:numId="15" w16cid:durableId="1844473354">
    <w:abstractNumId w:val="3"/>
  </w:num>
  <w:num w:numId="16" w16cid:durableId="1217551753">
    <w:abstractNumId w:val="22"/>
  </w:num>
  <w:num w:numId="17" w16cid:durableId="1531793837">
    <w:abstractNumId w:val="10"/>
  </w:num>
  <w:num w:numId="18" w16cid:durableId="1369448618">
    <w:abstractNumId w:val="1"/>
  </w:num>
  <w:num w:numId="19" w16cid:durableId="1688797936">
    <w:abstractNumId w:val="14"/>
  </w:num>
  <w:num w:numId="20" w16cid:durableId="1946573608">
    <w:abstractNumId w:val="13"/>
  </w:num>
  <w:num w:numId="21" w16cid:durableId="702904109">
    <w:abstractNumId w:val="24"/>
  </w:num>
  <w:num w:numId="22" w16cid:durableId="1357391430">
    <w:abstractNumId w:val="27"/>
  </w:num>
  <w:num w:numId="23" w16cid:durableId="1115631948">
    <w:abstractNumId w:val="16"/>
  </w:num>
  <w:num w:numId="24" w16cid:durableId="2005666168">
    <w:abstractNumId w:val="20"/>
  </w:num>
  <w:num w:numId="25" w16cid:durableId="323821916">
    <w:abstractNumId w:val="23"/>
  </w:num>
  <w:num w:numId="26" w16cid:durableId="955595985">
    <w:abstractNumId w:val="31"/>
  </w:num>
  <w:num w:numId="27" w16cid:durableId="280233008">
    <w:abstractNumId w:val="0"/>
  </w:num>
  <w:num w:numId="28" w16cid:durableId="927541272">
    <w:abstractNumId w:val="6"/>
  </w:num>
  <w:num w:numId="29" w16cid:durableId="125242782">
    <w:abstractNumId w:val="29"/>
  </w:num>
  <w:num w:numId="30" w16cid:durableId="1712732337">
    <w:abstractNumId w:val="9"/>
  </w:num>
  <w:num w:numId="31" w16cid:durableId="641426959">
    <w:abstractNumId w:val="25"/>
  </w:num>
  <w:num w:numId="32" w16cid:durableId="1474448597">
    <w:abstractNumId w:val="12"/>
  </w:num>
  <w:num w:numId="33" w16cid:durableId="177748620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25D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6A4C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97316"/>
    <w:rsid w:val="003A02F5"/>
    <w:rsid w:val="003A3DD5"/>
    <w:rsid w:val="003A7FF6"/>
    <w:rsid w:val="003B303D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27F1B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55E0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300F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FC11D"/>
  <w15:chartTrackingRefBased/>
  <w15:docId w15:val="{D1F959D8-28C6-4B91-B4B5-9530F774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6D43"/>
    <w:pPr>
      <w:spacing w:after="180"/>
    </w:pPr>
    <w:rPr>
      <w:rFonts w:ascii="Cambria Math" w:hAnsi="Cambria Math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41DFE-B87F-4355-B5AE-906EFABE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4694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3</cp:revision>
  <cp:lastPrinted>1899-12-31T23:00:00Z</cp:lastPrinted>
  <dcterms:created xsi:type="dcterms:W3CDTF">2022-08-17T19:23:00Z</dcterms:created>
  <dcterms:modified xsi:type="dcterms:W3CDTF">2022-08-25T11:40:00Z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2022-08-17T19:21:04Z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d966ad85-5689-4f40-8651-711d6d016f65</vt:lpwstr>
  </property>
  <property fmtid="{D5CDD505-2E9C-101B-9397-08002B2CF9AE}" pid="9" name="MSIP_Label_9764cdcd-3664-4d05-9615-7cbf65a4f0a8_ContentBits">
    <vt:lpwstr>0</vt:lpwstr>
  </property>
</Properties>
</file>