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0D685" w14:textId="6330D88F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2F8F">
        <w:fldChar w:fldCharType="begin"/>
      </w:r>
      <w:r w:rsidR="003F2F8F">
        <w:instrText xml:space="preserve"> DOCPROPERTY  TSG/WGRef  \* MERGEFORMAT </w:instrText>
      </w:r>
      <w:r w:rsidR="003F2F8F">
        <w:fldChar w:fldCharType="separate"/>
      </w:r>
      <w:r>
        <w:rPr>
          <w:b/>
          <w:noProof/>
          <w:sz w:val="24"/>
        </w:rPr>
        <w:t>RAN5</w:t>
      </w:r>
      <w:r w:rsidR="003F2F8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F2F8F">
        <w:fldChar w:fldCharType="begin"/>
      </w:r>
      <w:r w:rsidR="003F2F8F">
        <w:instrText xml:space="preserve"> DOCPROPERTY  MtgSeq  \* MERGEFORMAT </w:instrText>
      </w:r>
      <w:r w:rsidR="003F2F8F">
        <w:fldChar w:fldCharType="separate"/>
      </w:r>
      <w:r w:rsidRPr="00EB09B7">
        <w:rPr>
          <w:b/>
          <w:noProof/>
          <w:sz w:val="24"/>
        </w:rPr>
        <w:t>2022</w:t>
      </w:r>
      <w:r w:rsidR="003F2F8F">
        <w:rPr>
          <w:b/>
          <w:noProof/>
          <w:sz w:val="24"/>
        </w:rPr>
        <w:fldChar w:fldCharType="end"/>
      </w:r>
      <w:r w:rsidR="003F2F8F">
        <w:fldChar w:fldCharType="begin"/>
      </w:r>
      <w:r w:rsidR="003F2F8F">
        <w:instrText xml:space="preserve"> DOCPROPERTY  MtgTitle  \* MERGEFORMAT </w:instrText>
      </w:r>
      <w:r w:rsidR="003F2F8F">
        <w:fldChar w:fldCharType="separate"/>
      </w:r>
      <w:r>
        <w:rPr>
          <w:b/>
          <w:noProof/>
          <w:sz w:val="24"/>
        </w:rPr>
        <w:t>-TTCN email</w:t>
      </w:r>
      <w:r w:rsidR="003F2F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545A" w:rsidRPr="0090545A">
        <w:rPr>
          <w:b/>
          <w:bCs/>
          <w:i/>
          <w:iCs/>
          <w:sz w:val="24"/>
          <w:szCs w:val="24"/>
        </w:rPr>
        <w:t>R5s220987</w:t>
      </w:r>
    </w:p>
    <w:p w14:paraId="2B726D95" w14:textId="77777777" w:rsidR="00A23329" w:rsidRDefault="003F2F8F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>,</w:t>
      </w:r>
      <w:proofErr w:type="gramEnd"/>
      <w:r w:rsidR="00A23329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3F2F8F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60CC262B" w:rsidR="00A23329" w:rsidRPr="00680DED" w:rsidRDefault="0090545A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0545A">
              <w:rPr>
                <w:rFonts w:cs="Arial"/>
                <w:b/>
                <w:bCs/>
                <w:color w:val="000000"/>
                <w:sz w:val="28"/>
                <w:szCs w:val="28"/>
              </w:rPr>
              <w:t>2702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3F2F8F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829BB34" w:rsidR="00A23329" w:rsidRPr="00410371" w:rsidRDefault="003F2F8F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 w:rsidR="008B1336">
              <w:rPr>
                <w:b/>
                <w:noProof/>
                <w:sz w:val="28"/>
              </w:rPr>
              <w:t>3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03783339" w:rsidR="004F65F7" w:rsidRPr="0094614D" w:rsidRDefault="00631249" w:rsidP="0094614D">
            <w:pPr>
              <w:pStyle w:val="CRCoverPage"/>
              <w:spacing w:after="0"/>
              <w:ind w:left="100"/>
            </w:pPr>
            <w:r>
              <w:t>Correction to</w:t>
            </w:r>
            <w:r w:rsidR="004F65F7">
              <w:t xml:space="preserve"> </w:t>
            </w:r>
            <w:r w:rsidR="00D821D2">
              <w:t>NR5GC CAG Testcase 6.5.2.2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077C6547" w:rsidR="00A23329" w:rsidRDefault="00300C8F" w:rsidP="002420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0C8F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22DEE" w14:textId="12F07F1A" w:rsidR="008B1336" w:rsidRDefault="003F2F8F" w:rsidP="008B13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1336">
              <w:rPr>
                <w:noProof/>
              </w:rPr>
              <w:t>2022-0</w:t>
            </w:r>
            <w:r w:rsidR="00D821D2">
              <w:rPr>
                <w:noProof/>
              </w:rPr>
              <w:t>8</w:t>
            </w:r>
            <w:r w:rsidR="008B133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F65F7">
              <w:rPr>
                <w:noProof/>
              </w:rPr>
              <w:t>04</w:t>
            </w:r>
          </w:p>
          <w:p w14:paraId="5FCAD115" w14:textId="5BB8D009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3F2F8F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3F2F8F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593962B5" w:rsidR="000517C9" w:rsidRPr="00077247" w:rsidRDefault="00EA531A" w:rsidP="0094614D">
            <w:pPr>
              <w:pStyle w:val="CRCoverPage"/>
              <w:spacing w:after="0"/>
              <w:rPr>
                <w:iCs/>
              </w:rPr>
            </w:pPr>
            <w:r>
              <w:rPr>
                <w:rFonts w:cs="Arial"/>
                <w:lang w:eastAsia="en-GB"/>
              </w:rPr>
              <w:t xml:space="preserve">Similar to </w:t>
            </w:r>
            <w:r w:rsidR="004F0457">
              <w:rPr>
                <w:rFonts w:cs="Arial"/>
                <w:lang w:eastAsia="en-GB"/>
              </w:rPr>
              <w:t xml:space="preserve">the change for TC 6.5.2.1 in </w:t>
            </w:r>
            <w:r>
              <w:rPr>
                <w:rFonts w:cs="Arial"/>
                <w:lang w:eastAsia="en-GB"/>
              </w:rPr>
              <w:t>R5s220</w:t>
            </w:r>
            <w:r w:rsidR="004F0457">
              <w:rPr>
                <w:rFonts w:cs="Arial"/>
                <w:lang w:eastAsia="en-GB"/>
              </w:rPr>
              <w:t>857</w:t>
            </w:r>
            <w:r>
              <w:rPr>
                <w:rFonts w:cs="Arial"/>
                <w:lang w:eastAsia="en-GB"/>
              </w:rPr>
              <w:t xml:space="preserve">, </w:t>
            </w:r>
            <w:r w:rsidR="004F0457">
              <w:rPr>
                <w:rFonts w:cs="Arial"/>
                <w:lang w:eastAsia="en-GB"/>
              </w:rPr>
              <w:t>TC 6.5.2.2</w:t>
            </w:r>
            <w:r w:rsidR="00AA6837">
              <w:rPr>
                <w:rFonts w:cs="Arial"/>
                <w:lang w:eastAsia="en-GB"/>
              </w:rPr>
              <w:t xml:space="preserve"> requires that the function </w:t>
            </w:r>
            <w:proofErr w:type="spellStart"/>
            <w:r w:rsidR="00AA6837">
              <w:rPr>
                <w:rFonts w:cs="Arial"/>
                <w:lang w:eastAsia="en-GB"/>
              </w:rPr>
              <w:t>f_NR_CellInfo_SetPLMN</w:t>
            </w:r>
            <w:proofErr w:type="spellEnd"/>
            <w:r w:rsidR="00AA6837">
              <w:rPr>
                <w:rFonts w:cs="Arial"/>
                <w:lang w:eastAsia="en-GB"/>
              </w:rPr>
              <w:t xml:space="preserve"> be called prior to F_NR_CellInfo_Set_SIB1_SetPNI_NPN_IdentityInfoList to properly configure the </w:t>
            </w:r>
            <w:proofErr w:type="spellStart"/>
            <w:r w:rsidR="00AA6837">
              <w:rPr>
                <w:rFonts w:cs="Arial"/>
                <w:lang w:eastAsia="en-GB"/>
              </w:rPr>
              <w:t>CagInfoList</w:t>
            </w:r>
            <w:proofErr w:type="spellEnd"/>
            <w:r w:rsidR="00AA6837">
              <w:rPr>
                <w:rFonts w:cs="Arial"/>
                <w:lang w:eastAsia="en-GB"/>
              </w:rPr>
              <w:t xml:space="preserve"> IEs.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15806" w14:textId="77777777" w:rsidR="0094614D" w:rsidRDefault="0094614D" w:rsidP="0094614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Pr="002E56F0">
              <w:rPr>
                <w:rFonts w:cs="Arial"/>
                <w:lang w:eastAsia="en-GB"/>
              </w:rPr>
              <w:t xml:space="preserve">nstead of calling </w:t>
            </w:r>
            <w:r w:rsidRPr="004C3979">
              <w:rPr>
                <w:rFonts w:cs="Arial"/>
                <w:lang w:eastAsia="en-GB"/>
              </w:rPr>
              <w:t xml:space="preserve">f_NR_CellInfo_SetSIB1_SetPNI_NPN_IdentityInfoList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C3979">
              <w:rPr>
                <w:rFonts w:cs="Arial"/>
                <w:lang w:eastAsia="en-GB"/>
              </w:rPr>
              <w:t>f_NR_CellInfo_SetPLMN</w:t>
            </w:r>
            <w:proofErr w:type="spellEnd"/>
            <w:r w:rsidRPr="00B113A3">
              <w:rPr>
                <w:rFonts w:cs="Arial"/>
                <w:lang w:eastAsia="en-GB"/>
              </w:rPr>
              <w:t>;</w:t>
            </w:r>
          </w:p>
          <w:p w14:paraId="6C1AAD00" w14:textId="77777777" w:rsidR="0094614D" w:rsidRDefault="0094614D" w:rsidP="0094614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Called:</w:t>
            </w:r>
          </w:p>
          <w:p w14:paraId="593E356D" w14:textId="02F6EBF3" w:rsidR="000517C9" w:rsidRPr="00077247" w:rsidRDefault="0094614D" w:rsidP="00631249">
            <w:pPr>
              <w:pStyle w:val="CRCoverPage"/>
              <w:spacing w:after="0"/>
            </w:pPr>
            <w:proofErr w:type="spellStart"/>
            <w:r w:rsidRPr="004C3979">
              <w:rPr>
                <w:rFonts w:cs="Arial"/>
                <w:lang w:eastAsia="en-GB"/>
              </w:rPr>
              <w:t>f_NR_CellInfo_SetPLMN</w:t>
            </w:r>
            <w:proofErr w:type="spellEnd"/>
            <w:r w:rsidRPr="004C3979"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C3979">
              <w:rPr>
                <w:rFonts w:cs="Arial"/>
                <w:lang w:eastAsia="en-GB"/>
              </w:rPr>
              <w:t>f_NR_CellInfo_SetSIB1_SetPNI_NPN_IdentityInfoList</w:t>
            </w:r>
            <w:r>
              <w:rPr>
                <w:rFonts w:cs="Arial"/>
                <w:lang w:eastAsia="en-GB"/>
              </w:rPr>
              <w:t>;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15E57A32" w:rsidR="00A23329" w:rsidRPr="00CF39F2" w:rsidRDefault="00077247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will fail </w:t>
            </w:r>
            <w:r w:rsidR="00AA6837">
              <w:rPr>
                <w:noProof/>
              </w:rPr>
              <w:t>this test case.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55918094" w:rsidR="00A23329" w:rsidRDefault="00AA6837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6.5.2.2.NR5GC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 w:rsidSect="00685B6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07331639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14:paraId="0E84528B" w14:textId="236D9076" w:rsidR="00077247" w:rsidRDefault="007A73E5">
      <w:pPr>
        <w:pStyle w:val="10"/>
        <w:rPr>
          <w:rFonts w:asciiTheme="minorHAnsi" w:eastAsiaTheme="minorEastAsia" w:hAnsiTheme="minorHAnsi" w:cstheme="minorBidi"/>
          <w:szCs w:val="22"/>
          <w:lang w:val="en-PH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7247" w:rsidRPr="0021592B">
        <w:rPr>
          <w:rFonts w:ascii="Arial" w:hAnsi="Arial" w:cs="Arial"/>
          <w:iCs/>
        </w:rPr>
        <w:t>Table of Contents</w:t>
      </w:r>
      <w:r w:rsidR="00077247">
        <w:tab/>
      </w:r>
      <w:r w:rsidR="00077247">
        <w:fldChar w:fldCharType="begin"/>
      </w:r>
      <w:r w:rsidR="00077247">
        <w:instrText xml:space="preserve"> PAGEREF _Toc107331639 \h </w:instrText>
      </w:r>
      <w:r w:rsidR="00077247">
        <w:fldChar w:fldCharType="separate"/>
      </w:r>
      <w:r w:rsidR="00077247">
        <w:t>2</w:t>
      </w:r>
      <w:r w:rsidR="00077247">
        <w:fldChar w:fldCharType="end"/>
      </w:r>
    </w:p>
    <w:p w14:paraId="055F4CCE" w14:textId="396F3DE8" w:rsidR="00077247" w:rsidRDefault="00077247">
      <w:pPr>
        <w:pStyle w:val="10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_Toc107331640 \h </w:instrText>
      </w:r>
      <w:r>
        <w:fldChar w:fldCharType="separate"/>
      </w:r>
      <w:r>
        <w:t>2</w:t>
      </w:r>
      <w:r>
        <w:fldChar w:fldCharType="end"/>
      </w:r>
    </w:p>
    <w:p w14:paraId="3412380E" w14:textId="3C3403EB" w:rsidR="00077247" w:rsidRDefault="00077247">
      <w:pPr>
        <w:pStyle w:val="10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_Toc107331641 \h </w:instrText>
      </w:r>
      <w:r>
        <w:fldChar w:fldCharType="separate"/>
      </w:r>
      <w:r>
        <w:t>3</w:t>
      </w:r>
      <w:r>
        <w:fldChar w:fldCharType="end"/>
      </w:r>
    </w:p>
    <w:p w14:paraId="39FD33EC" w14:textId="628E8EB2" w:rsidR="00077247" w:rsidRDefault="00077247">
      <w:pPr>
        <w:pStyle w:val="20"/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</w:pPr>
      <w:r w:rsidRPr="0021592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  <w:tab/>
      </w:r>
      <w:r w:rsidRPr="0021592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_Toc107331642 \h </w:instrText>
      </w:r>
      <w:r>
        <w:fldChar w:fldCharType="separate"/>
      </w:r>
      <w:r>
        <w:t>3</w:t>
      </w:r>
      <w:r>
        <w:fldChar w:fldCharType="end"/>
      </w:r>
    </w:p>
    <w:p w14:paraId="61767724" w14:textId="12053BFA" w:rsidR="007A73E5" w:rsidRDefault="007A73E5" w:rsidP="00077247">
      <w:pPr>
        <w:pStyle w:val="20"/>
        <w:rPr>
          <w:rFonts w:cs="Arial"/>
        </w:rPr>
      </w:pPr>
      <w:r>
        <w:rPr>
          <w:rFonts w:cs="Arial"/>
        </w:rPr>
        <w:fldChar w:fldCharType="end"/>
      </w:r>
    </w:p>
    <w:p w14:paraId="6DDA9C37" w14:textId="2D7CB1F1" w:rsidR="00077247" w:rsidRDefault="00077247" w:rsidP="00077247">
      <w:pPr>
        <w:pStyle w:val="20"/>
        <w:rPr>
          <w:rFonts w:cs="Arial"/>
        </w:rPr>
      </w:pPr>
    </w:p>
    <w:p w14:paraId="23C322E6" w14:textId="6297A6EA" w:rsidR="00077247" w:rsidRDefault="00077247" w:rsidP="00077247">
      <w:pPr>
        <w:pStyle w:val="20"/>
        <w:rPr>
          <w:rFonts w:cs="Arial"/>
        </w:rPr>
      </w:pPr>
    </w:p>
    <w:p w14:paraId="6EEB5265" w14:textId="18C5FE42" w:rsidR="00077247" w:rsidRDefault="00077247" w:rsidP="00077247">
      <w:pPr>
        <w:pStyle w:val="20"/>
        <w:rPr>
          <w:rFonts w:cs="Arial"/>
        </w:rPr>
      </w:pPr>
    </w:p>
    <w:p w14:paraId="7EB7D6B5" w14:textId="428EFCB1" w:rsidR="00077247" w:rsidRDefault="00077247" w:rsidP="00077247">
      <w:pPr>
        <w:pStyle w:val="20"/>
        <w:rPr>
          <w:rFonts w:cs="Arial"/>
        </w:rPr>
      </w:pPr>
    </w:p>
    <w:p w14:paraId="0280EF11" w14:textId="6D7A4736" w:rsidR="00077247" w:rsidRDefault="00077247" w:rsidP="00077247">
      <w:pPr>
        <w:pStyle w:val="20"/>
        <w:rPr>
          <w:rFonts w:cs="Arial"/>
        </w:rPr>
      </w:pPr>
    </w:p>
    <w:p w14:paraId="070ADBC8" w14:textId="7DEEB087" w:rsidR="00077247" w:rsidRDefault="00077247" w:rsidP="00077247">
      <w:pPr>
        <w:pStyle w:val="20"/>
        <w:rPr>
          <w:rFonts w:cs="Arial"/>
        </w:rPr>
      </w:pPr>
    </w:p>
    <w:p w14:paraId="48F735A9" w14:textId="1CB3ABCD" w:rsidR="00077247" w:rsidRDefault="00077247" w:rsidP="00077247">
      <w:pPr>
        <w:pStyle w:val="20"/>
        <w:rPr>
          <w:rFonts w:cs="Arial"/>
        </w:rPr>
      </w:pPr>
    </w:p>
    <w:p w14:paraId="33D286E7" w14:textId="0E07DF66" w:rsidR="00077247" w:rsidRDefault="00077247" w:rsidP="00077247">
      <w:pPr>
        <w:pStyle w:val="20"/>
        <w:rPr>
          <w:rFonts w:cs="Arial"/>
        </w:rPr>
      </w:pPr>
    </w:p>
    <w:p w14:paraId="5F121628" w14:textId="2248167E" w:rsidR="00077247" w:rsidRDefault="00077247" w:rsidP="00077247">
      <w:pPr>
        <w:pStyle w:val="20"/>
        <w:rPr>
          <w:rFonts w:cs="Arial"/>
        </w:rPr>
      </w:pPr>
    </w:p>
    <w:p w14:paraId="4293B62A" w14:textId="4CC31A57" w:rsidR="00077247" w:rsidRDefault="00077247" w:rsidP="00077247">
      <w:pPr>
        <w:pStyle w:val="20"/>
        <w:rPr>
          <w:rFonts w:cs="Arial"/>
        </w:rPr>
      </w:pPr>
    </w:p>
    <w:p w14:paraId="73D64FE6" w14:textId="5D04C7E5" w:rsidR="00077247" w:rsidRDefault="00077247" w:rsidP="00077247">
      <w:pPr>
        <w:pStyle w:val="20"/>
        <w:rPr>
          <w:rFonts w:cs="Arial"/>
        </w:rPr>
      </w:pPr>
    </w:p>
    <w:p w14:paraId="7B2D9143" w14:textId="77777777" w:rsidR="0031314C" w:rsidRDefault="0031314C" w:rsidP="0031314C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7331640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1796B02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25660" w:rsidRPr="00A37C31">
        <w:rPr>
          <w:rFonts w:cs="Arial"/>
        </w:rPr>
        <w:t>iWD-TTCN3-B2020-09_D2</w:t>
      </w:r>
      <w:r w:rsidR="00E25660">
        <w:rPr>
          <w:rFonts w:cs="Arial"/>
        </w:rPr>
        <w:t>2</w:t>
      </w:r>
      <w:r w:rsidR="00E25660" w:rsidRPr="00A37C31">
        <w:rPr>
          <w:rFonts w:cs="Arial"/>
        </w:rPr>
        <w:t>wk</w:t>
      </w:r>
      <w:r w:rsidR="00E25660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7331641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3D0145BD" w14:textId="31A35754" w:rsidR="00454F2D" w:rsidRPr="00454F2D" w:rsidRDefault="0004131F" w:rsidP="00454F2D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07331642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4131F" w14:paraId="2ECEE895" w14:textId="77777777" w:rsidTr="009C6B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B620" w14:textId="77777777" w:rsidR="0004131F" w:rsidRPr="003C0071" w:rsidRDefault="0004131F" w:rsidP="009C6B2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ABC" w14:textId="29FCB298" w:rsidR="0004131F" w:rsidRPr="000077FF" w:rsidRDefault="00D74B3A" w:rsidP="009C6B2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74B3A">
              <w:rPr>
                <w:rFonts w:ascii="Arial" w:hAnsi="Arial" w:cs="Arial"/>
                <w:bCs/>
                <w:lang w:eastAsia="de-DE"/>
              </w:rPr>
              <w:t>function f_TC_6_5_2_2_NR5GC</w:t>
            </w:r>
            <w:r>
              <w:rPr>
                <w:rFonts w:ascii="Arial" w:hAnsi="Arial" w:cs="Arial"/>
                <w:bCs/>
                <w:lang w:eastAsia="de-DE"/>
              </w:rPr>
              <w:t>()</w:t>
            </w:r>
          </w:p>
        </w:tc>
      </w:tr>
      <w:tr w:rsidR="0004131F" w14:paraId="797F2414" w14:textId="77777777" w:rsidTr="009C6B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606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203" w14:textId="061EAE12" w:rsidR="0004131F" w:rsidRPr="00A84AE3" w:rsidRDefault="0094614D" w:rsidP="00A84AE3">
            <w:pPr>
              <w:rPr>
                <w:rFonts w:ascii="Arial" w:hAnsi="Arial"/>
                <w:noProof/>
                <w:lang w:val="en-SG"/>
              </w:rPr>
            </w:pPr>
            <w:r w:rsidRPr="0094614D">
              <w:rPr>
                <w:rFonts w:ascii="Arial" w:hAnsi="Arial"/>
                <w:noProof/>
                <w:lang w:val="en-SG"/>
              </w:rPr>
              <w:t>Similar to the change for TC 6.5.2.1 in R5s220857, TC 6.5.2.2 requires that the function f_NR_CellInfo_SetPLMN be called prior to F_NR_CellInfo_Set_SIB1_SetPNI_NPN_IdentityInfoList to properly configure the CagInfoList IEs.</w:t>
            </w:r>
          </w:p>
        </w:tc>
      </w:tr>
      <w:tr w:rsidR="0004131F" w14:paraId="4CE9068B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0F0D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5566" w14:textId="0ECDEB4A" w:rsidR="00454F2D" w:rsidRDefault="00454F2D" w:rsidP="00454F2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Pr="002E56F0">
              <w:rPr>
                <w:rFonts w:cs="Arial"/>
                <w:lang w:eastAsia="en-GB"/>
              </w:rPr>
              <w:t xml:space="preserve">nstead of calling </w:t>
            </w:r>
            <w:r w:rsidR="004C3979" w:rsidRPr="004C3979">
              <w:rPr>
                <w:rFonts w:cs="Arial"/>
                <w:lang w:eastAsia="en-GB"/>
              </w:rPr>
              <w:t xml:space="preserve">f_NR_CellInfo_SetSIB1_SetPNI_NPN_IdentityInfoList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="004C3979" w:rsidRPr="004C3979">
              <w:rPr>
                <w:rFonts w:cs="Arial"/>
                <w:lang w:eastAsia="en-GB"/>
              </w:rPr>
              <w:t>f_NR_CellInfo_SetPLMN</w:t>
            </w:r>
            <w:proofErr w:type="spellEnd"/>
            <w:r w:rsidRPr="00B113A3">
              <w:rPr>
                <w:rFonts w:cs="Arial"/>
                <w:lang w:eastAsia="en-GB"/>
              </w:rPr>
              <w:t>;</w:t>
            </w:r>
          </w:p>
          <w:p w14:paraId="4EC6ED44" w14:textId="77777777" w:rsidR="00454F2D" w:rsidRDefault="00454F2D" w:rsidP="00454F2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Called:</w:t>
            </w:r>
          </w:p>
          <w:p w14:paraId="408920EC" w14:textId="590C7F5C" w:rsidR="00454F2D" w:rsidRDefault="004C3979" w:rsidP="00454F2D">
            <w:pPr>
              <w:pStyle w:val="CRCoverPage"/>
              <w:spacing w:after="0"/>
            </w:pPr>
            <w:proofErr w:type="spellStart"/>
            <w:r w:rsidRPr="004C3979">
              <w:rPr>
                <w:rFonts w:cs="Arial"/>
                <w:lang w:eastAsia="en-GB"/>
              </w:rPr>
              <w:t>f_NR_CellInfo_SetPLMN</w:t>
            </w:r>
            <w:proofErr w:type="spellEnd"/>
            <w:r w:rsidRPr="004C3979">
              <w:rPr>
                <w:rFonts w:cs="Arial"/>
                <w:lang w:eastAsia="en-GB"/>
              </w:rPr>
              <w:t xml:space="preserve"> </w:t>
            </w:r>
            <w:r w:rsidR="00454F2D" w:rsidRPr="00B113A3">
              <w:rPr>
                <w:rFonts w:cs="Arial"/>
                <w:lang w:eastAsia="en-GB"/>
              </w:rPr>
              <w:sym w:font="Wingdings" w:char="F0E0"/>
            </w:r>
            <w:r w:rsidR="00454F2D">
              <w:t xml:space="preserve"> </w:t>
            </w:r>
            <w:r w:rsidRPr="004C3979">
              <w:rPr>
                <w:rFonts w:cs="Arial"/>
                <w:lang w:eastAsia="en-GB"/>
              </w:rPr>
              <w:t>f_NR_CellInfo_SetSIB1_SetPNI_NPN_IdentityInfoList</w:t>
            </w:r>
            <w:r>
              <w:rPr>
                <w:rFonts w:cs="Arial"/>
                <w:lang w:eastAsia="en-GB"/>
              </w:rPr>
              <w:t>;</w:t>
            </w:r>
          </w:p>
          <w:p w14:paraId="6D861BE5" w14:textId="6D141DC1" w:rsidR="0004131F" w:rsidRPr="00454F2D" w:rsidRDefault="0004131F" w:rsidP="00A84AE3">
            <w:pPr>
              <w:pStyle w:val="CRCoverPage"/>
              <w:spacing w:after="0"/>
              <w:rPr>
                <w:noProof/>
              </w:rPr>
            </w:pPr>
          </w:p>
        </w:tc>
      </w:tr>
      <w:tr w:rsidR="0004131F" w14:paraId="51FD8366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E122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8A3" w14:textId="5CC000AB" w:rsidR="0004131F" w:rsidRPr="00DE397B" w:rsidRDefault="004C3979" w:rsidP="009C6B2C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CAG_Selection</w:t>
            </w:r>
            <w:r w:rsidR="00454F2D">
              <w:rPr>
                <w:rFonts w:ascii="Arial" w:hAnsi="Arial" w:cs="Arial"/>
                <w:lang w:eastAsia="en-GB"/>
              </w:rPr>
              <w:t>_NR5GC.ttcn</w:t>
            </w:r>
          </w:p>
        </w:tc>
      </w:tr>
      <w:tr w:rsidR="0004131F" w14:paraId="1B37D2A3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64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286" w14:textId="6F9A24ED" w:rsidR="0004131F" w:rsidRDefault="00B64E7A" w:rsidP="009C6B2C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11" w:name="_GoBack"/>
            <w:bookmarkEnd w:id="11"/>
          </w:p>
        </w:tc>
      </w:tr>
    </w:tbl>
    <w:p w14:paraId="47987687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</w:p>
    <w:p w14:paraId="3F08058A" w14:textId="77777777" w:rsidR="0004131F" w:rsidRDefault="0004131F" w:rsidP="0004131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4131F" w:rsidRPr="0004131F" w14:paraId="022F07FA" w14:textId="77777777" w:rsidTr="009C6B2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508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f_TC_6_5_2_2_NR5GC() runs on NR5GC_PTC</w:t>
            </w:r>
          </w:p>
          <w:p w14:paraId="61DF5F83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//CAG Selection in Automatic Mode</w:t>
            </w:r>
          </w:p>
          <w:p w14:paraId="516019DA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var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6ECCA44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BC7EB39" w14:textId="09543BEA" w:rsid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f_NR5GC_Init(NR_2);</w:t>
            </w:r>
          </w:p>
          <w:p w14:paraId="7F8B458A" w14:textId="1CF7AE8E" w:rsid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E2C7DC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//Cell2 and Cell4 are CAG Cells. default CAG-ID value used for Cell2, value 2 used for Cell4</w:t>
            </w:r>
          </w:p>
          <w:p w14:paraId="3BE164C0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f_NR_CellInfo_SetSIB1_SetPNI_NPN_IdentityInfoList(nr_Cell2);</w:t>
            </w:r>
          </w:p>
          <w:p w14:paraId="50E2FB88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f_NR_CellInfo_SetSIB1_SetPNI_NPN_IdentityInfoList(nr_Cell4, 2);</w:t>
            </w:r>
          </w:p>
          <w:p w14:paraId="64F034F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F97CE08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DC8116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f_NR_CellInfo_SetPLMN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(nr_Cell2, tsc_NR_HPLMN_002_11);//PLMN2</w:t>
            </w:r>
          </w:p>
          <w:p w14:paraId="7F515AA3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f_NR_CellInfo_SetPLMN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(nr_Cell4, tsc_NR_HPLMN_003_21);//PLMN3</w:t>
            </w:r>
          </w:p>
          <w:p w14:paraId="6F0F098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f_NR_CellInfo_SetPLMN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(nr_Cell11, tsc_NR_HPLMN_002_11);//PLMN2  // @sic R5-220531 sic@</w:t>
            </w:r>
          </w:p>
          <w:p w14:paraId="2EEDC36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6E4E148C" w14:textId="4523CBF4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447735B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C53CACD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(nr_Cell1, -88, -88); //FR2 FFS</w:t>
            </w:r>
          </w:p>
          <w:p w14:paraId="2597EBD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(nr_Cell2, -88, -88); //FR2 FFS</w:t>
            </w:r>
          </w:p>
          <w:p w14:paraId="503FA15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(nr_Cell4, -88, -88); //FR2 FFS</w:t>
            </w:r>
          </w:p>
          <w:p w14:paraId="341DB20B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(nr_Cell11, -88, -88); //FR2 FFS</w:t>
            </w:r>
          </w:p>
          <w:p w14:paraId="72441A3F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9AFE35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//Create and configure cell</w:t>
            </w:r>
          </w:p>
          <w:p w14:paraId="2BB05ACA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(nr_Cell1);</w:t>
            </w:r>
          </w:p>
          <w:p w14:paraId="2797D25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(nr_Cell2); //CAG Cell</w:t>
            </w:r>
          </w:p>
          <w:p w14:paraId="066D677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(nr_Cell4); //CAG Cell</w:t>
            </w:r>
          </w:p>
          <w:p w14:paraId="2E261BFD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(nr_Cell11);</w:t>
            </w:r>
          </w:p>
          <w:p w14:paraId="070C8CC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780ABC6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in Automatic PLMN selection mode.</w:t>
            </w:r>
          </w:p>
          <w:p w14:paraId="6E4A6E5E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f_UT_AutomaticPLMN_Select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(UT);</w:t>
            </w:r>
          </w:p>
          <w:p w14:paraId="3879092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6600FEE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//Make the pre-test condition satisfied</w:t>
            </w:r>
          </w:p>
          <w:p w14:paraId="7E4FE83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f_NR5GC_Preamble_Steps1_4 (nr_Cell1);</w:t>
            </w:r>
          </w:p>
          <w:p w14:paraId="5A8D50A3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CAG information list with CAG-ID 1.</w:t>
            </w:r>
          </w:p>
          <w:p w14:paraId="7A5B6D6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Initial_NoSecurity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cs_EmptyCAGInfoList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20801F3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f_NR_UE_DeRegisterOnSwitchOff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(nr_Cell1, STATE_IDLE_1A);</w:t>
            </w:r>
          </w:p>
          <w:p w14:paraId="6E3A8048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T0 of table 6.5.2.2.3.2-1 for FR1 and table 6.5.2.2.3.2-2 for FR2</w:t>
            </w:r>
          </w:p>
          <w:p w14:paraId="55583B4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(nr_Cell4, tsc_NR_ServingCellSSS_EPRE_FR1, tsc_NR_ServingCellSSS_EPRE_FR2);     //Anritsu TTCN CR R5s220864</w:t>
            </w:r>
          </w:p>
          <w:p w14:paraId="34E7B73D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386D76D4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(true);</w:t>
            </w:r>
          </w:p>
          <w:p w14:paraId="5A746A6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F238F0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fl_TC_6_5_2_2_TestBody();</w:t>
            </w:r>
          </w:p>
          <w:p w14:paraId="523382B8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D2AB200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(false);</w:t>
            </w:r>
          </w:p>
          <w:p w14:paraId="09FB65B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C7A14C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Finish</w:t>
            </w:r>
          </w:p>
          <w:p w14:paraId="427B83A3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f_NR_Postamble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(nr_Cell11, STATE_IDLE_1A);</w:t>
            </w:r>
          </w:p>
          <w:p w14:paraId="52CF9FB7" w14:textId="1775D54A" w:rsidR="00454F2D" w:rsidRPr="0004131F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6151A2C9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</w:p>
    <w:p w14:paraId="13DEF63B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4"/>
      </w:tblGrid>
      <w:tr w:rsidR="0004131F" w:rsidRPr="0004131F" w14:paraId="0B3787D4" w14:textId="77777777" w:rsidTr="009C6B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674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f_TC_6_5_2_2_NR5GC() runs on NR5GC_PTC</w:t>
            </w:r>
          </w:p>
          <w:p w14:paraId="3263269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//CAG Selection in Automatic Mode</w:t>
            </w:r>
          </w:p>
          <w:p w14:paraId="20CB6F7B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var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7807D4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751E99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f_NR5GC_Init(NR_2);</w:t>
            </w:r>
          </w:p>
          <w:p w14:paraId="7C7B7B4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834634D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f_NR_CellInfo_SetPLMN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(nr_Cell2, tsc_NR_HPLMN_002_11);//PLMN2</w:t>
            </w:r>
          </w:p>
          <w:p w14:paraId="7CD2500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f_NR_CellInfo_SetPLMN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(nr_Cell4, tsc_NR_HPLMN_003_21);//PLMN3</w:t>
            </w:r>
          </w:p>
          <w:p w14:paraId="2B54C1D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f_NR_CellInfo_SetPLMN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(nr_Cell11, tsc_NR_HPLMN_002_11);//PLMN2  // @sic R5-220531 sic@</w:t>
            </w:r>
          </w:p>
          <w:p w14:paraId="6D9DDA14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lastRenderedPageBreak/>
              <w:t xml:space="preserve"> </w:t>
            </w:r>
          </w:p>
          <w:p w14:paraId="5BC42434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//Cell2 and Cell4 are CAG Cells. default CAG-ID value used for Cell2, value 2 used for Cell4</w:t>
            </w:r>
          </w:p>
          <w:p w14:paraId="0EADD14F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f_NR_CellInfo_SetSIB1_SetPNI_NPN_IdentityInfoList(nr_Cell2);</w:t>
            </w:r>
          </w:p>
          <w:p w14:paraId="3D438530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f_NR_CellInfo_SetSIB1_SetPNI_NPN_IdentityInfoList(nr_Cell4, 2);</w:t>
            </w:r>
          </w:p>
          <w:p w14:paraId="625952D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7CBB1C3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(nr_Cell1, -88, -88); //FR2 FFS</w:t>
            </w:r>
          </w:p>
          <w:p w14:paraId="7C6F4D6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(nr_Cell2, -88, -88); //FR2 FFS</w:t>
            </w:r>
          </w:p>
          <w:p w14:paraId="54F90770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(nr_Cell4, -88, -88); //FR2 FFS</w:t>
            </w:r>
          </w:p>
          <w:p w14:paraId="709F355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(nr_Cell11, -88, -88); //FR2 FFS</w:t>
            </w:r>
          </w:p>
          <w:p w14:paraId="26CD5844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EBFFBA6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//Create and configure cell</w:t>
            </w:r>
          </w:p>
          <w:p w14:paraId="1625EC1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(nr_Cell1);</w:t>
            </w:r>
          </w:p>
          <w:p w14:paraId="47DE1D1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(nr_Cell2); //CAG Cell</w:t>
            </w:r>
          </w:p>
          <w:p w14:paraId="2F0E0DA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(nr_Cell4); //CAG Cell</w:t>
            </w:r>
          </w:p>
          <w:p w14:paraId="492EE93B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(nr_Cell11);</w:t>
            </w:r>
          </w:p>
          <w:p w14:paraId="27B6584C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966299D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in Automatic PLMN selection mode.</w:t>
            </w:r>
          </w:p>
          <w:p w14:paraId="7F5722E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f_UT_AutomaticPLMN_Select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(UT);</w:t>
            </w:r>
          </w:p>
          <w:p w14:paraId="4CE21071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79D9EE3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//Make the pre-test condition satisfied</w:t>
            </w:r>
          </w:p>
          <w:p w14:paraId="14E52A28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f_NR5GC_Preamble_Steps1_4 (nr_Cell1);</w:t>
            </w:r>
          </w:p>
          <w:p w14:paraId="368F032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CAG information list with CAG-ID 1.</w:t>
            </w:r>
          </w:p>
          <w:p w14:paraId="27786847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Initial_NoSecurity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cs_EmptyCAGInfoList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51452A5B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f_NR_UE_DeRegisterOnSwitchOff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(nr_Cell1, STATE_IDLE_1A);</w:t>
            </w:r>
          </w:p>
          <w:p w14:paraId="6576D89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T0 of table 6.5.2.2.3.2-1 for FR1 and table 6.5.2.2.3.2-2 for FR2</w:t>
            </w:r>
          </w:p>
          <w:p w14:paraId="1B6042DF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(nr_Cell4, tsc_NR_ServingCellSSS_EPRE_FR1, tsc_NR_ServingCellSSS_EPRE_FR2);     //Anritsu TTCN CR R5s220864</w:t>
            </w:r>
          </w:p>
          <w:p w14:paraId="56F21DF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21741BA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(true);</w:t>
            </w:r>
          </w:p>
          <w:p w14:paraId="7E554209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7D33CD8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fl_TC_6_5_2_2_TestBody();</w:t>
            </w:r>
          </w:p>
          <w:p w14:paraId="6DD201C2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C9A60C5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(false);</w:t>
            </w:r>
          </w:p>
          <w:p w14:paraId="397F319F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F9F623F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Finish</w:t>
            </w:r>
          </w:p>
          <w:p w14:paraId="008901A7" w14:textId="77777777" w:rsidR="001F1403" w:rsidRPr="001F1403" w:rsidRDefault="001F1403" w:rsidP="001F14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f_NR_Postamble</w:t>
            </w:r>
            <w:proofErr w:type="spellEnd"/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(nr_Cell11, STATE_IDLE_1A);</w:t>
            </w:r>
          </w:p>
          <w:p w14:paraId="4B2FFE31" w14:textId="23111353" w:rsidR="0004131F" w:rsidRPr="0004131F" w:rsidRDefault="001F1403" w:rsidP="001F1403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</w:rPr>
            </w:pPr>
            <w:r w:rsidRPr="001F140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35E77A47" w14:textId="7B0EF7FF" w:rsidR="00454F2D" w:rsidRDefault="00454F2D" w:rsidP="0004131F">
      <w:pPr>
        <w:spacing w:after="0"/>
        <w:rPr>
          <w:b/>
          <w:lang w:val="pt-BR"/>
        </w:rPr>
      </w:pPr>
    </w:p>
    <w:p w14:paraId="084CEE19" w14:textId="0A56DD52" w:rsidR="00454F2D" w:rsidRDefault="00454F2D" w:rsidP="0004131F">
      <w:pPr>
        <w:spacing w:after="0"/>
        <w:rPr>
          <w:b/>
          <w:lang w:val="pt-BR"/>
        </w:rPr>
      </w:pPr>
    </w:p>
    <w:p w14:paraId="41755B05" w14:textId="4E31AC8D" w:rsidR="00454F2D" w:rsidRDefault="00454F2D" w:rsidP="0004131F">
      <w:pPr>
        <w:spacing w:after="0"/>
        <w:rPr>
          <w:b/>
          <w:lang w:val="pt-BR"/>
        </w:rPr>
      </w:pPr>
    </w:p>
    <w:p w14:paraId="62B57FFA" w14:textId="67FB8318" w:rsidR="00454F2D" w:rsidRDefault="00454F2D" w:rsidP="0004131F">
      <w:pPr>
        <w:spacing w:after="0"/>
        <w:rPr>
          <w:b/>
          <w:lang w:val="pt-BR"/>
        </w:rPr>
      </w:pPr>
    </w:p>
    <w:p w14:paraId="36E1116D" w14:textId="7366570A" w:rsidR="00454F2D" w:rsidRDefault="00454F2D" w:rsidP="0004131F">
      <w:pPr>
        <w:spacing w:after="0"/>
        <w:rPr>
          <w:b/>
          <w:lang w:val="pt-BR"/>
        </w:rPr>
      </w:pPr>
    </w:p>
    <w:p w14:paraId="38260FAC" w14:textId="273408D6" w:rsidR="00454F2D" w:rsidRDefault="00454F2D" w:rsidP="0004131F">
      <w:pPr>
        <w:spacing w:after="0"/>
        <w:rPr>
          <w:b/>
          <w:lang w:val="pt-BR"/>
        </w:rPr>
      </w:pPr>
    </w:p>
    <w:p w14:paraId="1243BAEF" w14:textId="4B671759" w:rsidR="00454F2D" w:rsidRDefault="00454F2D" w:rsidP="0004131F">
      <w:pPr>
        <w:spacing w:after="0"/>
        <w:rPr>
          <w:b/>
          <w:lang w:val="pt-BR"/>
        </w:rPr>
      </w:pPr>
    </w:p>
    <w:p w14:paraId="4CF797D5" w14:textId="5188B2CD" w:rsidR="00454F2D" w:rsidRDefault="00454F2D" w:rsidP="0004131F">
      <w:pPr>
        <w:spacing w:after="0"/>
        <w:rPr>
          <w:b/>
          <w:lang w:val="pt-BR"/>
        </w:rPr>
      </w:pPr>
    </w:p>
    <w:p w14:paraId="044035F2" w14:textId="2E6245BA" w:rsidR="00454F2D" w:rsidRDefault="00454F2D" w:rsidP="0004131F">
      <w:pPr>
        <w:spacing w:after="0"/>
        <w:rPr>
          <w:b/>
          <w:lang w:val="pt-BR"/>
        </w:rPr>
      </w:pPr>
    </w:p>
    <w:p w14:paraId="0B19CEFC" w14:textId="782647ED" w:rsidR="00454F2D" w:rsidRDefault="00454F2D" w:rsidP="0004131F">
      <w:pPr>
        <w:spacing w:after="0"/>
        <w:rPr>
          <w:b/>
          <w:lang w:val="pt-BR"/>
        </w:rPr>
      </w:pPr>
    </w:p>
    <w:p w14:paraId="6FA239A5" w14:textId="3D8A542C" w:rsidR="00454F2D" w:rsidRDefault="00454F2D" w:rsidP="0004131F">
      <w:pPr>
        <w:spacing w:after="0"/>
        <w:rPr>
          <w:b/>
          <w:lang w:val="pt-BR"/>
        </w:rPr>
      </w:pPr>
    </w:p>
    <w:p w14:paraId="7ECBDEBE" w14:textId="6E2D1927" w:rsidR="00454F2D" w:rsidRDefault="00454F2D" w:rsidP="0004131F">
      <w:pPr>
        <w:spacing w:after="0"/>
        <w:rPr>
          <w:b/>
          <w:lang w:val="pt-BR"/>
        </w:rPr>
      </w:pPr>
    </w:p>
    <w:p w14:paraId="532AF05E" w14:textId="31542216" w:rsidR="00454F2D" w:rsidRDefault="00454F2D" w:rsidP="0004131F">
      <w:pPr>
        <w:spacing w:after="0"/>
        <w:rPr>
          <w:b/>
          <w:lang w:val="pt-BR"/>
        </w:rPr>
      </w:pPr>
    </w:p>
    <w:p w14:paraId="03AC7AF7" w14:textId="0AF60876" w:rsidR="00454F2D" w:rsidRDefault="00454F2D" w:rsidP="0004131F">
      <w:pPr>
        <w:spacing w:after="0"/>
        <w:rPr>
          <w:b/>
          <w:lang w:val="pt-BR"/>
        </w:rPr>
      </w:pPr>
    </w:p>
    <w:p w14:paraId="1BAF4939" w14:textId="2E98C595" w:rsidR="00454F2D" w:rsidRDefault="00454F2D" w:rsidP="0004131F">
      <w:pPr>
        <w:spacing w:after="0"/>
        <w:rPr>
          <w:b/>
          <w:lang w:val="pt-BR"/>
        </w:rPr>
      </w:pPr>
    </w:p>
    <w:p w14:paraId="35E0AF9C" w14:textId="07BDBC48" w:rsidR="00454F2D" w:rsidRDefault="00454F2D" w:rsidP="0004131F">
      <w:pPr>
        <w:spacing w:after="0"/>
        <w:rPr>
          <w:b/>
          <w:lang w:val="pt-BR"/>
        </w:rPr>
      </w:pPr>
    </w:p>
    <w:p w14:paraId="14ECCA02" w14:textId="5B0E7CE0" w:rsidR="00454F2D" w:rsidRDefault="00454F2D" w:rsidP="0004131F">
      <w:pPr>
        <w:spacing w:after="0"/>
        <w:rPr>
          <w:b/>
          <w:lang w:val="pt-BR"/>
        </w:rPr>
      </w:pPr>
    </w:p>
    <w:p w14:paraId="55D98885" w14:textId="15574CC8" w:rsidR="00454F2D" w:rsidRDefault="00454F2D" w:rsidP="0004131F">
      <w:pPr>
        <w:spacing w:after="0"/>
        <w:rPr>
          <w:b/>
          <w:lang w:val="pt-BR"/>
        </w:rPr>
      </w:pPr>
    </w:p>
    <w:p w14:paraId="51294ECD" w14:textId="38C0E684" w:rsidR="00454F2D" w:rsidRDefault="00454F2D" w:rsidP="0004131F">
      <w:pPr>
        <w:spacing w:after="0"/>
        <w:rPr>
          <w:b/>
          <w:lang w:val="pt-BR"/>
        </w:rPr>
      </w:pPr>
    </w:p>
    <w:p w14:paraId="5B5819D6" w14:textId="5DE4164F" w:rsidR="00454F2D" w:rsidRDefault="00454F2D" w:rsidP="0004131F">
      <w:pPr>
        <w:spacing w:after="0"/>
        <w:rPr>
          <w:b/>
          <w:lang w:val="pt-BR"/>
        </w:rPr>
      </w:pPr>
    </w:p>
    <w:p w14:paraId="1238C04D" w14:textId="2635F728" w:rsidR="00454F2D" w:rsidRDefault="00454F2D" w:rsidP="0004131F">
      <w:pPr>
        <w:spacing w:after="0"/>
        <w:rPr>
          <w:b/>
          <w:lang w:val="pt-BR"/>
        </w:rPr>
      </w:pPr>
    </w:p>
    <w:p w14:paraId="36DB49A6" w14:textId="15A5328F" w:rsidR="00454F2D" w:rsidRDefault="00454F2D" w:rsidP="0004131F">
      <w:pPr>
        <w:spacing w:after="0"/>
        <w:rPr>
          <w:b/>
          <w:lang w:val="pt-BR"/>
        </w:rPr>
      </w:pPr>
    </w:p>
    <w:p w14:paraId="7D9155D6" w14:textId="4B96F44B" w:rsidR="00454F2D" w:rsidRDefault="00454F2D" w:rsidP="0004131F">
      <w:pPr>
        <w:spacing w:after="0"/>
        <w:rPr>
          <w:b/>
          <w:lang w:val="pt-BR"/>
        </w:rPr>
      </w:pPr>
    </w:p>
    <w:p w14:paraId="7926BD54" w14:textId="5E3A48C8" w:rsidR="00454F2D" w:rsidRDefault="00454F2D" w:rsidP="0004131F">
      <w:pPr>
        <w:spacing w:after="0"/>
        <w:rPr>
          <w:b/>
          <w:lang w:val="pt-BR"/>
        </w:rPr>
      </w:pPr>
    </w:p>
    <w:p w14:paraId="7D0717DD" w14:textId="142B791E" w:rsidR="00454F2D" w:rsidRDefault="00454F2D" w:rsidP="0004131F">
      <w:pPr>
        <w:spacing w:after="0"/>
        <w:rPr>
          <w:b/>
          <w:lang w:val="pt-BR"/>
        </w:rPr>
      </w:pPr>
    </w:p>
    <w:p w14:paraId="62D222E0" w14:textId="3290E74F" w:rsidR="00454F2D" w:rsidRDefault="00454F2D" w:rsidP="0004131F">
      <w:pPr>
        <w:spacing w:after="0"/>
        <w:rPr>
          <w:b/>
          <w:lang w:val="pt-BR"/>
        </w:rPr>
      </w:pPr>
    </w:p>
    <w:p w14:paraId="7C0685CE" w14:textId="21483450" w:rsidR="00454F2D" w:rsidRDefault="00454F2D" w:rsidP="0004131F">
      <w:pPr>
        <w:spacing w:after="0"/>
        <w:rPr>
          <w:b/>
          <w:lang w:val="pt-BR"/>
        </w:rPr>
      </w:pPr>
    </w:p>
    <w:p w14:paraId="6A0B99EE" w14:textId="5A1D3A7E" w:rsidR="00454F2D" w:rsidRDefault="00454F2D" w:rsidP="0004131F">
      <w:pPr>
        <w:spacing w:after="0"/>
        <w:rPr>
          <w:b/>
          <w:lang w:val="pt-BR"/>
        </w:rPr>
      </w:pPr>
    </w:p>
    <w:p w14:paraId="2E59D75B" w14:textId="47A780E5" w:rsidR="00454F2D" w:rsidRDefault="00454F2D" w:rsidP="0004131F">
      <w:pPr>
        <w:spacing w:after="0"/>
        <w:rPr>
          <w:b/>
          <w:lang w:val="pt-BR"/>
        </w:rPr>
      </w:pPr>
    </w:p>
    <w:p w14:paraId="0008ABEF" w14:textId="67B8A206" w:rsidR="00454F2D" w:rsidRDefault="00454F2D" w:rsidP="0004131F">
      <w:pPr>
        <w:spacing w:after="0"/>
        <w:rPr>
          <w:b/>
          <w:lang w:val="pt-BR"/>
        </w:rPr>
      </w:pPr>
    </w:p>
    <w:p w14:paraId="312CB4D8" w14:textId="1B22A2D4" w:rsidR="00454F2D" w:rsidRDefault="00454F2D" w:rsidP="0004131F">
      <w:pPr>
        <w:spacing w:after="0"/>
        <w:rPr>
          <w:b/>
          <w:lang w:val="pt-BR"/>
        </w:rPr>
      </w:pPr>
    </w:p>
    <w:p w14:paraId="1ACD691F" w14:textId="55469663" w:rsidR="00454F2D" w:rsidRDefault="00454F2D" w:rsidP="0004131F">
      <w:pPr>
        <w:spacing w:after="0"/>
        <w:rPr>
          <w:b/>
          <w:lang w:val="pt-BR"/>
        </w:rPr>
      </w:pPr>
    </w:p>
    <w:p w14:paraId="100442C9" w14:textId="0E82E54D" w:rsidR="00454F2D" w:rsidRDefault="00454F2D" w:rsidP="0004131F">
      <w:pPr>
        <w:spacing w:after="0"/>
        <w:rPr>
          <w:b/>
          <w:lang w:val="pt-BR"/>
        </w:rPr>
      </w:pPr>
    </w:p>
    <w:p w14:paraId="4EA36B00" w14:textId="6E4CC965" w:rsidR="00454F2D" w:rsidRDefault="00454F2D" w:rsidP="0004131F">
      <w:pPr>
        <w:spacing w:after="0"/>
        <w:rPr>
          <w:b/>
          <w:lang w:val="pt-BR"/>
        </w:rPr>
      </w:pPr>
    </w:p>
    <w:p w14:paraId="12D72533" w14:textId="62BAD298" w:rsidR="00454F2D" w:rsidRDefault="00454F2D" w:rsidP="0004131F">
      <w:pPr>
        <w:spacing w:after="0"/>
        <w:rPr>
          <w:b/>
          <w:lang w:val="pt-BR"/>
        </w:rPr>
      </w:pPr>
    </w:p>
    <w:p w14:paraId="342DEC7C" w14:textId="60D60DAA" w:rsidR="00454F2D" w:rsidRDefault="00454F2D" w:rsidP="0004131F">
      <w:pPr>
        <w:spacing w:after="0"/>
        <w:rPr>
          <w:b/>
          <w:lang w:val="pt-BR"/>
        </w:rPr>
      </w:pPr>
    </w:p>
    <w:p w14:paraId="0ED70A94" w14:textId="6ABD7EBE" w:rsidR="00454F2D" w:rsidRDefault="00454F2D" w:rsidP="0004131F">
      <w:pPr>
        <w:spacing w:after="0"/>
        <w:rPr>
          <w:b/>
          <w:lang w:val="pt-BR"/>
        </w:rPr>
      </w:pPr>
    </w:p>
    <w:p w14:paraId="02B43AF5" w14:textId="57468D1D" w:rsidR="00454F2D" w:rsidRDefault="00454F2D" w:rsidP="0004131F">
      <w:pPr>
        <w:spacing w:after="0"/>
        <w:rPr>
          <w:b/>
          <w:lang w:val="pt-BR"/>
        </w:rPr>
      </w:pPr>
    </w:p>
    <w:p w14:paraId="48A06FA6" w14:textId="4DE8032D" w:rsidR="00454F2D" w:rsidRDefault="00454F2D" w:rsidP="0004131F">
      <w:pPr>
        <w:spacing w:after="0"/>
        <w:rPr>
          <w:b/>
          <w:lang w:val="pt-BR"/>
        </w:rPr>
      </w:pPr>
    </w:p>
    <w:p w14:paraId="58CEC750" w14:textId="0FC12C78" w:rsidR="00454F2D" w:rsidRDefault="00454F2D" w:rsidP="0004131F">
      <w:pPr>
        <w:spacing w:after="0"/>
        <w:rPr>
          <w:b/>
          <w:lang w:val="pt-BR"/>
        </w:rPr>
      </w:pPr>
    </w:p>
    <w:p w14:paraId="00D3BA5C" w14:textId="55A108D4" w:rsidR="00454F2D" w:rsidRDefault="00454F2D" w:rsidP="0004131F">
      <w:pPr>
        <w:spacing w:after="0"/>
        <w:rPr>
          <w:b/>
          <w:lang w:val="pt-BR"/>
        </w:rPr>
      </w:pPr>
    </w:p>
    <w:p w14:paraId="1DDC89B5" w14:textId="309B97C8" w:rsidR="00454F2D" w:rsidRDefault="00454F2D" w:rsidP="0004131F">
      <w:pPr>
        <w:spacing w:after="0"/>
        <w:rPr>
          <w:b/>
          <w:lang w:val="pt-BR"/>
        </w:rPr>
      </w:pPr>
    </w:p>
    <w:p w14:paraId="62A05AEF" w14:textId="0DEDECA9" w:rsidR="00454F2D" w:rsidRDefault="00454F2D" w:rsidP="0004131F">
      <w:pPr>
        <w:spacing w:after="0"/>
        <w:rPr>
          <w:b/>
          <w:lang w:val="pt-BR"/>
        </w:rPr>
      </w:pPr>
    </w:p>
    <w:sectPr w:rsidR="00454F2D" w:rsidSect="00685B63">
      <w:headerReference w:type="even" r:id="rId14"/>
      <w:headerReference w:type="default" r:id="rId15"/>
      <w:headerReference w:type="first" r:id="rId16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41762" w14:textId="77777777" w:rsidR="003F2F8F" w:rsidRDefault="003F2F8F">
      <w:r>
        <w:separator/>
      </w:r>
    </w:p>
  </w:endnote>
  <w:endnote w:type="continuationSeparator" w:id="0">
    <w:p w14:paraId="1609B9F9" w14:textId="77777777" w:rsidR="003F2F8F" w:rsidRDefault="003F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D9DA9" w14:textId="77777777" w:rsidR="003F2F8F" w:rsidRDefault="003F2F8F">
      <w:r>
        <w:separator/>
      </w:r>
    </w:p>
  </w:footnote>
  <w:footnote w:type="continuationSeparator" w:id="0">
    <w:p w14:paraId="4343D104" w14:textId="77777777" w:rsidR="003F2F8F" w:rsidRDefault="003F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6C0CE" w14:textId="77777777" w:rsidR="007E643A" w:rsidRDefault="007E643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95EE9" w14:textId="77777777" w:rsidR="007E643A" w:rsidRDefault="007E64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7762B" w14:textId="77777777" w:rsidR="007E643A" w:rsidRDefault="007E64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39EB"/>
    <w:multiLevelType w:val="hybridMultilevel"/>
    <w:tmpl w:val="3EB03106"/>
    <w:lvl w:ilvl="0" w:tplc="CE52BA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0"/>
  </w:num>
  <w:num w:numId="5">
    <w:abstractNumId w:val="6"/>
  </w:num>
  <w:num w:numId="6">
    <w:abstractNumId w:val="4"/>
  </w:num>
  <w:num w:numId="7">
    <w:abstractNumId w:val="11"/>
  </w:num>
  <w:num w:numId="8">
    <w:abstractNumId w:val="8"/>
  </w:num>
  <w:num w:numId="9">
    <w:abstractNumId w:val="9"/>
  </w:num>
  <w:num w:numId="10">
    <w:abstractNumId w:val="1"/>
  </w:num>
  <w:num w:numId="11">
    <w:abstractNumId w:val="2"/>
  </w:num>
  <w:num w:numId="12">
    <w:abstractNumId w:val="0"/>
  </w:num>
  <w:num w:numId="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26A"/>
    <w:rsid w:val="000724EA"/>
    <w:rsid w:val="00074218"/>
    <w:rsid w:val="000749BF"/>
    <w:rsid w:val="00077247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403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AD7"/>
    <w:rsid w:val="00232B70"/>
    <w:rsid w:val="00233AFC"/>
    <w:rsid w:val="00237638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0C8F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2F8F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4F2D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3979"/>
    <w:rsid w:val="004C56A7"/>
    <w:rsid w:val="004C5DAE"/>
    <w:rsid w:val="004C664F"/>
    <w:rsid w:val="004D455F"/>
    <w:rsid w:val="004D5164"/>
    <w:rsid w:val="004D575F"/>
    <w:rsid w:val="004D746E"/>
    <w:rsid w:val="004E7D17"/>
    <w:rsid w:val="004F0155"/>
    <w:rsid w:val="004F0457"/>
    <w:rsid w:val="004F1AD2"/>
    <w:rsid w:val="004F6175"/>
    <w:rsid w:val="004F65F7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0B3A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85B63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1336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5609"/>
    <w:rsid w:val="008F686C"/>
    <w:rsid w:val="009003D5"/>
    <w:rsid w:val="00901400"/>
    <w:rsid w:val="00901BB0"/>
    <w:rsid w:val="00902A92"/>
    <w:rsid w:val="009038BF"/>
    <w:rsid w:val="00904EBA"/>
    <w:rsid w:val="0090522F"/>
    <w:rsid w:val="0090545A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14D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84AE3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6837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4D1B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4E7A"/>
    <w:rsid w:val="00B67B97"/>
    <w:rsid w:val="00B7159F"/>
    <w:rsid w:val="00B7315D"/>
    <w:rsid w:val="00B74ED6"/>
    <w:rsid w:val="00B75509"/>
    <w:rsid w:val="00B755E6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4B3A"/>
    <w:rsid w:val="00D757B0"/>
    <w:rsid w:val="00D80B6A"/>
    <w:rsid w:val="00D821D2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B714E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531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3F3B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F6EB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2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0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B24C5-743B-4A4B-97DE-B455AFA12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1167</Words>
  <Characters>6657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2022-08-22T07:24:00Z</dcterms:created>
  <dcterms:modified xsi:type="dcterms:W3CDTF">2022-08-22T07:24:00Z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