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122AAD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A2B5F">
        <w:fldChar w:fldCharType="begin"/>
      </w:r>
      <w:r w:rsidR="00EA2B5F">
        <w:instrText xml:space="preserve"> DOCPROPERTY  Tdoc#  \* MERGEFORMAT </w:instrText>
      </w:r>
      <w:r w:rsidR="00EA2B5F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3364F8">
        <w:rPr>
          <w:b/>
          <w:i/>
          <w:noProof/>
          <w:sz w:val="28"/>
        </w:rPr>
        <w:t>9</w:t>
      </w:r>
      <w:r w:rsidR="00997B26">
        <w:rPr>
          <w:b/>
          <w:i/>
          <w:noProof/>
          <w:sz w:val="28"/>
        </w:rPr>
        <w:t>7</w:t>
      </w:r>
      <w:r w:rsidR="005972AE">
        <w:rPr>
          <w:b/>
          <w:i/>
          <w:noProof/>
          <w:sz w:val="28"/>
        </w:rPr>
        <w:t>5</w:t>
      </w:r>
      <w:r w:rsidR="00EA2B5F">
        <w:rPr>
          <w:b/>
          <w:i/>
          <w:noProof/>
          <w:sz w:val="28"/>
        </w:rPr>
        <w:fldChar w:fldCharType="end"/>
      </w:r>
    </w:p>
    <w:p w14:paraId="210A5493" w14:textId="77777777" w:rsidR="00745C21" w:rsidRDefault="00EA2B5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EA2B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A652AC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</w:t>
            </w:r>
            <w:r w:rsidR="00A94FC1">
              <w:rPr>
                <w:b/>
                <w:noProof/>
                <w:sz w:val="28"/>
              </w:rPr>
              <w:t>9</w:t>
            </w:r>
            <w:r w:rsidR="00C55B5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EA2B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736AE7">
              <w:rPr>
                <w:b/>
                <w:noProof/>
                <w:sz w:val="28"/>
              </w:rPr>
              <w:t>3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F78C3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>NR5GC FR</w:t>
            </w:r>
            <w:proofErr w:type="gramStart"/>
            <w:r w:rsidRPr="00736AE7">
              <w:t>2 :</w:t>
            </w:r>
            <w:proofErr w:type="gramEnd"/>
            <w:r w:rsidRPr="00736AE7">
              <w:t xml:space="preserve"> Addition of test case </w:t>
            </w:r>
            <w:r w:rsidR="00A94FC1">
              <w:t>11.</w:t>
            </w:r>
            <w:r w:rsidR="001D46C8">
              <w:t>4.</w:t>
            </w:r>
            <w:r w:rsidR="005972AE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36A0E" w:rsidR="001E41F3" w:rsidRDefault="00DC1167" w:rsidP="000B166E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415E3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1D46C8">
              <w:t>4.</w:t>
            </w:r>
            <w:r w:rsidR="005972AE">
              <w:t>4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3D9171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11.</w:t>
            </w:r>
            <w:r w:rsidR="001D46C8">
              <w:t>4.</w:t>
            </w:r>
            <w:r w:rsidR="005972AE">
              <w:t>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BC9AE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1D46C8">
              <w:t>4.</w:t>
            </w:r>
            <w:r w:rsidR="005972AE">
              <w:t>4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2" w:name="_Toc110245131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Ttulo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0DD503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1D46C8">
        <w:t>4.</w:t>
      </w:r>
      <w:r w:rsidR="005972AE">
        <w:t>4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Ttulo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EA9CF6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1D46C8">
        <w:t>4.</w:t>
      </w:r>
      <w:r w:rsidR="005972AE">
        <w:t>4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Default="004D7D01" w:rsidP="00564DEC">
      <w:r>
        <w:t>None</w:t>
      </w:r>
    </w:p>
    <w:p w14:paraId="3A10EF42" w14:textId="77777777" w:rsidR="00296739" w:rsidRPr="00564DEC" w:rsidRDefault="00296739" w:rsidP="00564DE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96739" w:rsidRPr="00517F57" w14:paraId="00C4219B" w14:textId="77777777" w:rsidTr="0029673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56DE" w14:textId="77777777" w:rsidR="00296739" w:rsidRDefault="0029673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7CA2" w14:textId="515FCE8A" w:rsidR="00296739" w:rsidRDefault="00517F57">
            <w:pPr>
              <w:rPr>
                <w:rFonts w:ascii="Arial" w:hAnsi="Arial" w:cs="Arial"/>
              </w:rPr>
            </w:pPr>
            <w:r w:rsidRPr="00740D65">
              <w:rPr>
                <w:highlight w:val="cyan"/>
                <w:lang w:val="en-US"/>
              </w:rPr>
              <w:t>R5s22082</w:t>
            </w:r>
            <w:r w:rsidR="00EA2B5F">
              <w:rPr>
                <w:highlight w:val="cyan"/>
                <w:lang w:val="en-US"/>
              </w:rPr>
              <w:t>9</w:t>
            </w:r>
            <w:r w:rsidRPr="00740D65">
              <w:rPr>
                <w:highlight w:val="cyan"/>
                <w:lang w:val="en-US"/>
              </w:rPr>
              <w:t xml:space="preserve"> has been impl</w:t>
            </w:r>
            <w:r w:rsidR="00E12677" w:rsidRPr="00740D65">
              <w:rPr>
                <w:highlight w:val="cyan"/>
                <w:lang w:val="en-US"/>
              </w:rPr>
              <w:t>eme</w:t>
            </w:r>
            <w:r w:rsidRPr="00740D65">
              <w:rPr>
                <w:highlight w:val="cyan"/>
                <w:lang w:val="en-US"/>
              </w:rPr>
              <w:t>nted on top of</w:t>
            </w:r>
            <w:r w:rsidR="00E12677" w:rsidRPr="00740D65">
              <w:rPr>
                <w:highlight w:val="cyan"/>
                <w:lang w:val="en-US"/>
              </w:rPr>
              <w:t xml:space="preserve"> iwd-TTCN3-B2020-09_D22wk23</w:t>
            </w:r>
          </w:p>
        </w:tc>
      </w:tr>
    </w:tbl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Ttulo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193F6D60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997B26">
        <w:rPr>
          <w:rFonts w:cs="Arial"/>
        </w:rPr>
        <w:t xml:space="preserve">8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Ttulo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F847C4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1D46C8">
        <w:t>4_</w:t>
      </w:r>
      <w:r w:rsidR="00CF4DE2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6DAB2BF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1D46C8">
        <w:rPr>
          <w:rFonts w:cs="Arial"/>
        </w:rPr>
        <w:t>4_</w:t>
      </w:r>
      <w:r w:rsidR="00CF4DE2">
        <w:rPr>
          <w:rFonts w:cs="Arial"/>
        </w:rPr>
        <w:t>4</w:t>
      </w:r>
      <w:r w:rsidR="00A94FC1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Ttulo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9FF2F61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736AE7">
              <w:rPr>
                <w:rFonts w:cs="Arial"/>
                <w:b/>
                <w:sz w:val="18"/>
              </w:rPr>
              <w:t>9</w:t>
            </w:r>
            <w:r w:rsidR="00997B26">
              <w:rPr>
                <w:rFonts w:cs="Arial"/>
                <w:b/>
                <w:sz w:val="18"/>
              </w:rPr>
              <w:t>7</w:t>
            </w:r>
            <w:r w:rsidR="00CF4DE2">
              <w:rPr>
                <w:rFonts w:cs="Arial"/>
                <w:b/>
                <w:sz w:val="18"/>
              </w:rPr>
              <w:t>6</w:t>
            </w:r>
            <w:r>
              <w:rPr>
                <w:rFonts w:cs="Arial"/>
                <w:b/>
                <w:sz w:val="18"/>
              </w:rPr>
              <w:t xml:space="preserve"> 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C02433">
              <w:rPr>
                <w:rFonts w:cs="Arial"/>
                <w:b/>
                <w:sz w:val="18"/>
              </w:rPr>
              <w:t>4.</w:t>
            </w:r>
            <w:r w:rsidR="00CF4DE2">
              <w:rPr>
                <w:rFonts w:cs="Arial"/>
                <w:b/>
                <w:sz w:val="18"/>
              </w:rPr>
              <w:t>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70FD4" w14:textId="77777777" w:rsidR="00793A2C" w:rsidRDefault="00793A2C">
      <w:r>
        <w:separator/>
      </w:r>
    </w:p>
  </w:endnote>
  <w:endnote w:type="continuationSeparator" w:id="0">
    <w:p w14:paraId="4DA1A9E5" w14:textId="77777777" w:rsidR="00793A2C" w:rsidRDefault="0079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80A8D" w14:textId="77777777" w:rsidR="00793A2C" w:rsidRDefault="00793A2C">
      <w:r>
        <w:separator/>
      </w:r>
    </w:p>
  </w:footnote>
  <w:footnote w:type="continuationSeparator" w:id="0">
    <w:p w14:paraId="0F558F8D" w14:textId="77777777" w:rsidR="00793A2C" w:rsidRDefault="00793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2871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4312322">
    <w:abstractNumId w:val="2"/>
  </w:num>
  <w:num w:numId="3" w16cid:durableId="858160869">
    <w:abstractNumId w:val="0"/>
  </w:num>
  <w:num w:numId="4" w16cid:durableId="10180031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260915">
    <w:abstractNumId w:val="7"/>
  </w:num>
  <w:num w:numId="6" w16cid:durableId="1785030419">
    <w:abstractNumId w:val="4"/>
  </w:num>
  <w:num w:numId="7" w16cid:durableId="930506968">
    <w:abstractNumId w:val="1"/>
  </w:num>
  <w:num w:numId="8" w16cid:durableId="96801446">
    <w:abstractNumId w:val="8"/>
  </w:num>
  <w:num w:numId="9" w16cid:durableId="4362979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03465044">
    <w:abstractNumId w:val="6"/>
  </w:num>
  <w:num w:numId="11" w16cid:durableId="19473453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92C46"/>
    <w:rsid w:val="001A08B3"/>
    <w:rsid w:val="001A7B60"/>
    <w:rsid w:val="001B52F0"/>
    <w:rsid w:val="001B7A65"/>
    <w:rsid w:val="001D46C8"/>
    <w:rsid w:val="001E41F3"/>
    <w:rsid w:val="001E790C"/>
    <w:rsid w:val="0026004D"/>
    <w:rsid w:val="002640DD"/>
    <w:rsid w:val="00275D12"/>
    <w:rsid w:val="00284FEB"/>
    <w:rsid w:val="002860C4"/>
    <w:rsid w:val="00296739"/>
    <w:rsid w:val="002B5741"/>
    <w:rsid w:val="002E472E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17F57"/>
    <w:rsid w:val="00547111"/>
    <w:rsid w:val="00564DEC"/>
    <w:rsid w:val="00574A7C"/>
    <w:rsid w:val="00592D74"/>
    <w:rsid w:val="005972AE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C0780"/>
    <w:rsid w:val="006E21FB"/>
    <w:rsid w:val="006F7A50"/>
    <w:rsid w:val="00736AE7"/>
    <w:rsid w:val="00740D65"/>
    <w:rsid w:val="0074508C"/>
    <w:rsid w:val="00745C21"/>
    <w:rsid w:val="00785AFF"/>
    <w:rsid w:val="00792342"/>
    <w:rsid w:val="00793A2C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76A6F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B88"/>
    <w:rsid w:val="00997B26"/>
    <w:rsid w:val="009A5753"/>
    <w:rsid w:val="009A579D"/>
    <w:rsid w:val="009B4549"/>
    <w:rsid w:val="009E3297"/>
    <w:rsid w:val="009F734F"/>
    <w:rsid w:val="00A246B6"/>
    <w:rsid w:val="00A277A1"/>
    <w:rsid w:val="00A47E70"/>
    <w:rsid w:val="00A50CF0"/>
    <w:rsid w:val="00A7671C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081D"/>
    <w:rsid w:val="00C02433"/>
    <w:rsid w:val="00C55B56"/>
    <w:rsid w:val="00C66BA2"/>
    <w:rsid w:val="00C777AD"/>
    <w:rsid w:val="00C870F6"/>
    <w:rsid w:val="00C95985"/>
    <w:rsid w:val="00CC5026"/>
    <w:rsid w:val="00CC68D0"/>
    <w:rsid w:val="00CE4FAC"/>
    <w:rsid w:val="00CF4DE2"/>
    <w:rsid w:val="00D03F9A"/>
    <w:rsid w:val="00D06D51"/>
    <w:rsid w:val="00D24991"/>
    <w:rsid w:val="00D50255"/>
    <w:rsid w:val="00D66520"/>
    <w:rsid w:val="00D84AE9"/>
    <w:rsid w:val="00DC1167"/>
    <w:rsid w:val="00DE34CF"/>
    <w:rsid w:val="00E12677"/>
    <w:rsid w:val="00E13F3D"/>
    <w:rsid w:val="00E34898"/>
    <w:rsid w:val="00EA2B5F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nfasis">
    <w:name w:val="Emphasis"/>
    <w:qFormat/>
    <w:rsid w:val="00007D89"/>
    <w:rPr>
      <w:i/>
      <w:iCs/>
    </w:rPr>
  </w:style>
  <w:style w:type="paragraph" w:styleId="Ttulo">
    <w:name w:val="Title"/>
    <w:basedOn w:val="Normal"/>
    <w:next w:val="Normal"/>
    <w:link w:val="TtuloC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Prrafodelista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0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589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8</cp:revision>
  <cp:lastPrinted>1900-01-01T00:00:00Z</cp:lastPrinted>
  <dcterms:created xsi:type="dcterms:W3CDTF">2022-08-24T12:52:00Z</dcterms:created>
  <dcterms:modified xsi:type="dcterms:W3CDTF">2022-08-31T12:25:00Z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