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E6A4B" w14:textId="77777777" w:rsidR="006636CD" w:rsidRDefault="006636CD" w:rsidP="006636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521E">
        <w:fldChar w:fldCharType="begin"/>
      </w:r>
      <w:r w:rsidR="0025521E">
        <w:instrText xml:space="preserve"> DOCPROPERTY  TSG/WGRef  \* MERGEFORMAT </w:instrText>
      </w:r>
      <w:r w:rsidR="0025521E">
        <w:fldChar w:fldCharType="separate"/>
      </w:r>
      <w:r>
        <w:rPr>
          <w:b/>
          <w:noProof/>
          <w:sz w:val="24"/>
        </w:rPr>
        <w:t>RAN5</w:t>
      </w:r>
      <w:r w:rsidR="0025521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521E">
        <w:fldChar w:fldCharType="begin"/>
      </w:r>
      <w:r w:rsidR="0025521E">
        <w:instrText xml:space="preserve"> DOCPROPERTY  MtgSeq  \* MERGEFORMAT </w:instrText>
      </w:r>
      <w:r w:rsidR="0025521E">
        <w:fldChar w:fldCharType="separate"/>
      </w:r>
      <w:r w:rsidRPr="00EB09B7">
        <w:rPr>
          <w:b/>
          <w:noProof/>
          <w:sz w:val="24"/>
        </w:rPr>
        <w:t>2022</w:t>
      </w:r>
      <w:r w:rsidR="0025521E">
        <w:rPr>
          <w:b/>
          <w:noProof/>
          <w:sz w:val="24"/>
        </w:rPr>
        <w:fldChar w:fldCharType="end"/>
      </w:r>
      <w:r w:rsidR="0025521E">
        <w:fldChar w:fldCharType="begin"/>
      </w:r>
      <w:r w:rsidR="0025521E">
        <w:instrText xml:space="preserve"> DOCPROPERTY  MtgTitle  \* MERGEFORMAT </w:instrText>
      </w:r>
      <w:r w:rsidR="0025521E">
        <w:fldChar w:fldCharType="separate"/>
      </w:r>
      <w:r>
        <w:rPr>
          <w:b/>
          <w:noProof/>
          <w:sz w:val="24"/>
        </w:rPr>
        <w:t>-TTCN email</w:t>
      </w:r>
      <w:r w:rsidR="002552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521E">
        <w:fldChar w:fldCharType="begin"/>
      </w:r>
      <w:r w:rsidR="0025521E">
        <w:instrText xml:space="preserve"> DOCPROPERTY  Tdoc#  \* MERGEFORMAT </w:instrText>
      </w:r>
      <w:r w:rsidR="0025521E">
        <w:fldChar w:fldCharType="separate"/>
      </w:r>
      <w:r w:rsidRPr="00E13F3D">
        <w:rPr>
          <w:b/>
          <w:i/>
          <w:noProof/>
          <w:sz w:val="28"/>
        </w:rPr>
        <w:t>R5s220930</w:t>
      </w:r>
      <w:r w:rsidR="0025521E">
        <w:rPr>
          <w:b/>
          <w:i/>
          <w:noProof/>
          <w:sz w:val="28"/>
        </w:rPr>
        <w:fldChar w:fldCharType="end"/>
      </w:r>
    </w:p>
    <w:p w14:paraId="54C0A380" w14:textId="77777777" w:rsidR="006636CD" w:rsidRDefault="0025521E" w:rsidP="006636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36C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636CD">
        <w:rPr>
          <w:b/>
          <w:noProof/>
          <w:sz w:val="24"/>
        </w:rPr>
        <w:t xml:space="preserve">, </w:t>
      </w:r>
      <w:r w:rsidR="006636CD">
        <w:fldChar w:fldCharType="begin"/>
      </w:r>
      <w:r w:rsidR="006636CD">
        <w:instrText xml:space="preserve"> DOCPROPERTY  Country  \* MERGEFORMAT </w:instrText>
      </w:r>
      <w:r w:rsidR="006636CD">
        <w:fldChar w:fldCharType="end"/>
      </w:r>
      <w:r w:rsidR="006636C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636CD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6636C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636CD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6CD" w14:paraId="17B77BF4" w14:textId="77777777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D40AF" w14:textId="77777777" w:rsidR="006636CD" w:rsidRDefault="006636CD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36CD" w14:paraId="263E13F3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AF536" w14:textId="77777777" w:rsidR="006636CD" w:rsidRDefault="006636CD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6CD" w14:paraId="53BBF09B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02A85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14:paraId="1AC1DE27" w14:textId="77777777" w:rsidTr="00D50E24">
        <w:tc>
          <w:tcPr>
            <w:tcW w:w="142" w:type="dxa"/>
            <w:tcBorders>
              <w:left w:val="single" w:sz="4" w:space="0" w:color="auto"/>
            </w:tcBorders>
          </w:tcPr>
          <w:p w14:paraId="6C0A3E4D" w14:textId="77777777" w:rsidR="006636CD" w:rsidRDefault="006636CD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050190" w14:textId="77777777" w:rsidR="006636CD" w:rsidRPr="00410371" w:rsidRDefault="0025521E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36C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19D93D" w14:textId="77777777" w:rsidR="006636CD" w:rsidRDefault="006636CD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AFD086" w14:textId="77777777" w:rsidR="006636CD" w:rsidRPr="00410371" w:rsidRDefault="0025521E" w:rsidP="00D50E2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36CD" w:rsidRPr="00410371">
              <w:rPr>
                <w:b/>
                <w:noProof/>
                <w:sz w:val="28"/>
              </w:rPr>
              <w:t>2666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DF9CF1" w14:textId="77777777" w:rsidR="006636CD" w:rsidRDefault="006636CD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94917B" w14:textId="77777777" w:rsidR="006636CD" w:rsidRPr="00410371" w:rsidRDefault="0025521E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636C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9E03E9" w14:textId="77777777" w:rsidR="006636CD" w:rsidRDefault="006636CD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8CE86" w14:textId="77777777" w:rsidR="006636CD" w:rsidRPr="00410371" w:rsidRDefault="0025521E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36C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E7AC17" w14:textId="77777777" w:rsidR="006636CD" w:rsidRDefault="006636CD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6636CD" w14:paraId="76ACD818" w14:textId="77777777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431F2" w14:textId="77777777" w:rsidR="006636CD" w:rsidRDefault="006636CD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6636CD" w14:paraId="556B5CB5" w14:textId="77777777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AFFFC" w14:textId="77777777" w:rsidR="006636CD" w:rsidRPr="00F25D98" w:rsidRDefault="006636CD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36CD" w14:paraId="62688C46" w14:textId="77777777" w:rsidTr="00D50E24">
        <w:tc>
          <w:tcPr>
            <w:tcW w:w="9641" w:type="dxa"/>
            <w:gridSpan w:val="9"/>
          </w:tcPr>
          <w:p w14:paraId="12D076C1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A422E" w14:textId="77777777" w:rsidR="006636CD" w:rsidRDefault="006636CD" w:rsidP="006636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6CD" w14:paraId="5E9D8DD7" w14:textId="77777777" w:rsidTr="00D50E24">
        <w:tc>
          <w:tcPr>
            <w:tcW w:w="2835" w:type="dxa"/>
          </w:tcPr>
          <w:p w14:paraId="5329B600" w14:textId="77777777" w:rsidR="006636CD" w:rsidRDefault="006636CD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380F4C" w14:textId="77777777" w:rsidR="006636CD" w:rsidRDefault="006636CD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F7C4D" w14:textId="77777777" w:rsidR="006636CD" w:rsidRDefault="006636CD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05776" w14:textId="77777777" w:rsidR="006636CD" w:rsidRDefault="006636CD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683144" w14:textId="77777777" w:rsidR="006636CD" w:rsidRDefault="006636CD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36F105" w14:textId="77777777" w:rsidR="006636CD" w:rsidRDefault="006636CD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C91545" w14:textId="77777777" w:rsidR="006636CD" w:rsidRDefault="006636CD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41EAB4" w14:textId="77777777" w:rsidR="006636CD" w:rsidRDefault="006636CD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5F825" w14:textId="77777777" w:rsidR="006636CD" w:rsidRDefault="006636CD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57483F" w14:textId="77777777" w:rsidR="006636CD" w:rsidRDefault="006636CD" w:rsidP="006636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6CD" w14:paraId="345A2AD2" w14:textId="77777777" w:rsidTr="00D50E24">
        <w:tc>
          <w:tcPr>
            <w:tcW w:w="9640" w:type="dxa"/>
            <w:gridSpan w:val="11"/>
          </w:tcPr>
          <w:p w14:paraId="787B7C3D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14:paraId="0497104F" w14:textId="77777777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97B1B" w14:textId="77777777"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472DC" w14:textId="77777777" w:rsidR="006636CD" w:rsidRDefault="0025521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36CD">
              <w:t>Correction to NR testcase 7.1.1.1.2</w:t>
            </w:r>
            <w:r>
              <w:fldChar w:fldCharType="end"/>
            </w:r>
          </w:p>
        </w:tc>
      </w:tr>
      <w:tr w:rsidR="006636CD" w14:paraId="314D3803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32595B84" w14:textId="77777777"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8A3B6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14:paraId="0E70F2A5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7A6A9C16" w14:textId="77777777"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DF64" w14:textId="77777777" w:rsidR="006636CD" w:rsidRDefault="0025521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636C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636CD" w14:paraId="2BD69662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1E196C53" w14:textId="77777777"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7176" w14:textId="77777777" w:rsidR="006636CD" w:rsidRDefault="006636CD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36CD" w14:paraId="543161F6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6253F143" w14:textId="77777777"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5B7201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14:paraId="450A1655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0587ECCB" w14:textId="77777777"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3D3BB" w14:textId="77777777" w:rsidR="006636CD" w:rsidRDefault="0025521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36C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E7850" w14:textId="77777777" w:rsidR="006636CD" w:rsidRDefault="006636CD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CA6490" w14:textId="77777777" w:rsidR="006636CD" w:rsidRDefault="006636CD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80B76F" w14:textId="77777777" w:rsidR="006636CD" w:rsidRDefault="0025521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36CD">
              <w:rPr>
                <w:noProof/>
              </w:rPr>
              <w:t>2022-07-19</w:t>
            </w:r>
            <w:r>
              <w:rPr>
                <w:noProof/>
              </w:rPr>
              <w:fldChar w:fldCharType="end"/>
            </w:r>
          </w:p>
        </w:tc>
      </w:tr>
      <w:tr w:rsidR="006636CD" w14:paraId="65288B99" w14:textId="77777777" w:rsidTr="00D50E24">
        <w:tc>
          <w:tcPr>
            <w:tcW w:w="1843" w:type="dxa"/>
            <w:tcBorders>
              <w:left w:val="single" w:sz="4" w:space="0" w:color="auto"/>
            </w:tcBorders>
          </w:tcPr>
          <w:p w14:paraId="2F07A222" w14:textId="77777777"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E3B15E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833C6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86F77E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D157F7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14:paraId="0930F59C" w14:textId="77777777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069DC" w14:textId="77777777"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A11BC" w14:textId="77777777" w:rsidR="006636CD" w:rsidRDefault="0025521E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636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739F4" w14:textId="77777777" w:rsidR="006636CD" w:rsidRDefault="006636CD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72B9F" w14:textId="77777777" w:rsidR="006636CD" w:rsidRDefault="006636CD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12E7B" w14:textId="77777777" w:rsidR="006636CD" w:rsidRDefault="0025521E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636C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636CD" w14:paraId="382FC510" w14:textId="77777777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4B1BBE" w14:textId="77777777"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741918" w14:textId="77777777" w:rsidR="006636CD" w:rsidRDefault="006636CD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F39C16" w14:textId="77777777" w:rsidR="006636CD" w:rsidRDefault="006636CD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B7E742" w14:textId="77777777" w:rsidR="006636CD" w:rsidRPr="007C2097" w:rsidRDefault="006636CD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6CD" w14:paraId="76A3EC1F" w14:textId="77777777" w:rsidTr="00D50E24">
        <w:tc>
          <w:tcPr>
            <w:tcW w:w="1843" w:type="dxa"/>
          </w:tcPr>
          <w:p w14:paraId="1BA7DAD8" w14:textId="77777777"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356C1" w14:textId="77777777"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14:paraId="26497A3A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A66271" w14:textId="77777777"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B4238" w14:textId="77777777" w:rsidR="006636CD" w:rsidRDefault="006636CD" w:rsidP="006636CD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As per 38.331 : </w:t>
            </w:r>
            <w:proofErr w:type="spellStart"/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  <w:proofErr w:type="spellEnd"/>
          </w:p>
          <w:p w14:paraId="63C84EE2" w14:textId="77777777" w:rsidR="006636CD" w:rsidRDefault="006636CD" w:rsidP="006636CD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The network configures a value lower than or equal to 10 </w:t>
            </w:r>
            <w:proofErr w:type="spellStart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ms</w:t>
            </w:r>
            <w:proofErr w:type="spellEnd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when Msg2 is transmitted with shared spectrum channel access (see TS 38.321 [3], clause 5.1.4). UE ignores the field if included in 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UE shall ignore the 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</w:t>
            </w:r>
            <w:proofErr w:type="spellEnd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14:paraId="16872D90" w14:textId="77777777" w:rsidR="006636CD" w:rsidRDefault="006636CD" w:rsidP="006636CD">
            <w:pPr>
              <w:pStyle w:val="CRCoverPage"/>
              <w:spacing w:after="0"/>
              <w:ind w:left="720"/>
            </w:pPr>
            <w:r w:rsidRPr="00442B1B">
              <w:t xml:space="preserve">For Step 0AA in the test </w:t>
            </w:r>
            <w:proofErr w:type="gramStart"/>
            <w:r w:rsidRPr="00442B1B">
              <w:t>case</w:t>
            </w:r>
            <w:r>
              <w:t>,</w:t>
            </w:r>
            <w:r w:rsidRPr="00D252AE">
              <w:t xml:space="preserve">  </w:t>
            </w:r>
            <w:proofErr w:type="spellStart"/>
            <w:r w:rsidRPr="00D252AE">
              <w:t>ra</w:t>
            </w:r>
            <w:proofErr w:type="gramEnd"/>
            <w:r w:rsidRPr="00D252AE">
              <w:t>-ResponseWindow</w:t>
            </w:r>
            <w:proofErr w:type="spellEnd"/>
            <w:r>
              <w:t xml:space="preserve"> is set it as sl40 when </w:t>
            </w:r>
            <w:proofErr w:type="spellStart"/>
            <w:r w:rsidRPr="00D252AE">
              <w:t>prach-ConfigurationIndex</w:t>
            </w:r>
            <w:proofErr w:type="spellEnd"/>
            <w:r>
              <w:t xml:space="preserve"> is set as 94 for TDD condition.</w:t>
            </w:r>
          </w:p>
          <w:p w14:paraId="5AEBB1A5" w14:textId="77777777" w:rsidR="006636CD" w:rsidRDefault="006636CD" w:rsidP="006636CD">
            <w:pPr>
              <w:pStyle w:val="CRCoverPage"/>
              <w:spacing w:after="0"/>
              <w:ind w:left="720"/>
            </w:pPr>
            <w:r w:rsidRPr="00442B1B">
              <w:t xml:space="preserve">As per the RRC specification </w:t>
            </w:r>
            <w:proofErr w:type="gramStart"/>
            <w:r w:rsidRPr="00442B1B">
              <w:t>requirement ,</w:t>
            </w:r>
            <w:proofErr w:type="gramEnd"/>
            <w:r w:rsidRPr="00442B1B">
              <w:t xml:space="preserve"> </w:t>
            </w:r>
            <w:proofErr w:type="spellStart"/>
            <w:r w:rsidRPr="00D252AE">
              <w:t>ra-ResponseWindow</w:t>
            </w:r>
            <w:proofErr w:type="spellEnd"/>
            <w:r>
              <w:t xml:space="preserve"> has to be set as sl20.</w:t>
            </w:r>
          </w:p>
          <w:p w14:paraId="1F0AF9F5" w14:textId="77777777" w:rsidR="006636CD" w:rsidRPr="00442B1B" w:rsidRDefault="006636CD" w:rsidP="006636CD">
            <w:pPr>
              <w:pStyle w:val="CRCoverPage"/>
              <w:spacing w:after="0"/>
              <w:ind w:left="720"/>
            </w:pPr>
          </w:p>
          <w:p w14:paraId="0323FEE1" w14:textId="77777777" w:rsidR="006636CD" w:rsidRPr="0028507F" w:rsidRDefault="006636CD" w:rsidP="006636C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0</w:t>
            </w:r>
            <w:proofErr w:type="gramStart"/>
            <w:r>
              <w:rPr>
                <w:noProof/>
              </w:rPr>
              <w:t>AA</w:t>
            </w:r>
            <w:r w:rsidRPr="00D252AE">
              <w:t xml:space="preserve"> </w:t>
            </w:r>
            <w:r>
              <w:t xml:space="preserve"> </w:t>
            </w:r>
            <w:proofErr w:type="spellStart"/>
            <w:r w:rsidRPr="00D252AE">
              <w:t>prach</w:t>
            </w:r>
            <w:proofErr w:type="gramEnd"/>
            <w:r w:rsidRPr="00D252AE">
              <w:t>-ConfigurationIndex</w:t>
            </w:r>
            <w:proofErr w:type="spellEnd"/>
            <w:r>
              <w:t xml:space="preserve"> is set as 94 , for which 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</w:p>
          <w:p w14:paraId="16F5AD2C" w14:textId="77777777" w:rsidR="006636CD" w:rsidRDefault="006636CD" w:rsidP="006636C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Prach is received in Subframe =9 and slot = 1 , no issue is observed .</w:t>
            </w:r>
          </w:p>
          <w:p w14:paraId="6A0123A3" w14:textId="77777777" w:rsidR="006636CD" w:rsidRDefault="006636CD" w:rsidP="006636C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14:paraId="48C10CF7" w14:textId="77777777" w:rsidR="006636CD" w:rsidRDefault="006636CD" w:rsidP="006636C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14:paraId="311B3706" w14:textId="77777777" w:rsidR="006636CD" w:rsidRPr="005649D7" w:rsidRDefault="006636CD" w:rsidP="006636CD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>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14:paraId="7C1AAC1B" w14:textId="77777777" w:rsidR="006636CD" w:rsidRPr="00E5624B" w:rsidRDefault="006636CD" w:rsidP="006636CD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6636CD" w14:paraId="55C50064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2C4A1" w14:textId="77777777"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E5237" w14:textId="77777777" w:rsidR="006636CD" w:rsidRPr="00CF39F2" w:rsidRDefault="006636CD" w:rsidP="006636C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36CD" w14:paraId="43CFCEE6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CD246" w14:textId="77777777"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B8804" w14:textId="77777777" w:rsidR="006636CD" w:rsidRPr="005435A9" w:rsidRDefault="006636CD" w:rsidP="006636C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0AA, </w:t>
            </w:r>
            <w:proofErr w:type="spellStart"/>
            <w:r w:rsidRPr="00D252AE">
              <w:t>ra-ResponseWindow</w:t>
            </w:r>
            <w:proofErr w:type="spellEnd"/>
            <w:r>
              <w:t xml:space="preserve"> is set as sl20</w:t>
            </w:r>
          </w:p>
          <w:p w14:paraId="7B6DF152" w14:textId="77777777" w:rsidR="006636CD" w:rsidRPr="001C574F" w:rsidRDefault="006636CD" w:rsidP="006636C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0AA, </w:t>
            </w:r>
            <w:proofErr w:type="spellStart"/>
            <w:r>
              <w:rPr>
                <w:rFonts w:cs="Arial"/>
                <w:lang w:eastAsia="en-GB"/>
              </w:rPr>
              <w:t>prachConfigurationIndex</w:t>
            </w:r>
            <w:proofErr w:type="spellEnd"/>
            <w:r>
              <w:rPr>
                <w:rFonts w:cs="Arial"/>
                <w:lang w:eastAsia="en-GB"/>
              </w:rPr>
              <w:t xml:space="preserve"> is modified as 91 in case of TDD</w:t>
            </w:r>
          </w:p>
        </w:tc>
      </w:tr>
      <w:tr w:rsidR="006636CD" w14:paraId="2EA1728E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2DFE" w14:textId="77777777"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E13FB" w14:textId="77777777" w:rsidR="006636CD" w:rsidRPr="00CF39F2" w:rsidRDefault="006636CD" w:rsidP="006636C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36CD" w14:paraId="1F689948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B47A6C" w14:textId="77777777"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923A0" w14:textId="77777777" w:rsidR="006636CD" w:rsidRPr="00CF39F2" w:rsidRDefault="006636CD" w:rsidP="006636C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6636CD" w14:paraId="71BEBD95" w14:textId="77777777" w:rsidTr="00D50E24">
        <w:tc>
          <w:tcPr>
            <w:tcW w:w="2694" w:type="dxa"/>
            <w:gridSpan w:val="2"/>
          </w:tcPr>
          <w:p w14:paraId="0ACD15B5" w14:textId="77777777"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67D38" w14:textId="77777777" w:rsidR="006636CD" w:rsidRDefault="006636CD" w:rsidP="00663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14:paraId="37F197CC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7C013A" w14:textId="77777777"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7F0E6" w14:textId="77777777" w:rsidR="006636CD" w:rsidRDefault="006636CD" w:rsidP="00663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7.1.1.1.2.NR5GC</w:t>
            </w:r>
          </w:p>
        </w:tc>
      </w:tr>
      <w:tr w:rsidR="006636CD" w14:paraId="575C5733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94AB2" w14:textId="77777777"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3637B" w14:textId="77777777" w:rsidR="006636CD" w:rsidRDefault="006636CD" w:rsidP="00663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14:paraId="5DAD4D24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A207D" w14:textId="77777777"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D1089" w14:textId="77777777"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40294A" w14:textId="77777777"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7CEDB4" w14:textId="77777777" w:rsidR="006636CD" w:rsidRDefault="006636CD" w:rsidP="00663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B7C27F" w14:textId="77777777" w:rsidR="006636CD" w:rsidRDefault="006636CD" w:rsidP="00663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6CD" w14:paraId="4DF3C15B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5481A" w14:textId="77777777"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BE81C" w14:textId="77777777"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44BC5" w14:textId="77777777"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3B96FD" w14:textId="77777777" w:rsidR="006636CD" w:rsidRDefault="006636CD" w:rsidP="00663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C3A41" w14:textId="77777777" w:rsidR="006636CD" w:rsidRDefault="006636CD" w:rsidP="00663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6CD" w14:paraId="1A720597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D8F8F" w14:textId="77777777"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93014" w14:textId="77777777"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61B8C" w14:textId="77777777"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5BB11C" w14:textId="77777777" w:rsidR="006636CD" w:rsidRDefault="006636CD" w:rsidP="00663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A664B3" w14:textId="77777777" w:rsidR="006636CD" w:rsidRDefault="006636CD" w:rsidP="00663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6636CD" w14:paraId="071AC7A9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D2E2D" w14:textId="77777777"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1304A" w14:textId="77777777"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6CB6" w14:textId="77777777"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55631" w14:textId="77777777" w:rsidR="006636CD" w:rsidRDefault="006636CD" w:rsidP="00663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841A2" w14:textId="77777777" w:rsidR="006636CD" w:rsidRDefault="006636CD" w:rsidP="00663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6CD" w14:paraId="396DE307" w14:textId="77777777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A4FC6" w14:textId="77777777"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32D4D" w14:textId="77777777" w:rsidR="006636CD" w:rsidRDefault="006636CD" w:rsidP="006636CD">
            <w:pPr>
              <w:pStyle w:val="CRCoverPage"/>
              <w:spacing w:after="0"/>
              <w:rPr>
                <w:noProof/>
              </w:rPr>
            </w:pPr>
          </w:p>
        </w:tc>
      </w:tr>
      <w:tr w:rsidR="006636CD" w14:paraId="10929CF8" w14:textId="77777777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B475A" w14:textId="77777777"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D304C" w14:textId="77777777" w:rsidR="006636CD" w:rsidRDefault="006636CD" w:rsidP="00663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6CD" w:rsidRPr="008863B9" w14:paraId="44C08A3D" w14:textId="77777777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C82E6" w14:textId="77777777" w:rsidR="006636CD" w:rsidRPr="008863B9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6A33A" w14:textId="77777777" w:rsidR="006636CD" w:rsidRPr="008863B9" w:rsidRDefault="006636CD" w:rsidP="006636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6CD" w14:paraId="71FD467E" w14:textId="77777777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41968" w14:textId="77777777"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F7D0D" w14:textId="77777777" w:rsidR="006636CD" w:rsidRDefault="006636CD" w:rsidP="00663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49C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6C8663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06953D" w14:textId="77777777" w:rsidR="009478EE" w:rsidRDefault="009478EE" w:rsidP="009478EE">
      <w:pPr>
        <w:rPr>
          <w:noProof/>
        </w:rPr>
      </w:pPr>
    </w:p>
    <w:p w14:paraId="64981AA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91229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3A435C2C" w14:textId="77777777" w:rsidR="006636C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36CD" w:rsidRPr="0001606A">
        <w:rPr>
          <w:rFonts w:ascii="Arial" w:hAnsi="Arial" w:cs="Arial"/>
          <w:iCs/>
        </w:rPr>
        <w:t>Table of Contents</w:t>
      </w:r>
      <w:r w:rsidR="006636CD">
        <w:tab/>
      </w:r>
      <w:r w:rsidR="006636CD">
        <w:fldChar w:fldCharType="begin"/>
      </w:r>
      <w:r w:rsidR="006636CD">
        <w:instrText xml:space="preserve"> PAGEREF _Toc109122939 \h </w:instrText>
      </w:r>
      <w:r w:rsidR="006636CD">
        <w:fldChar w:fldCharType="separate"/>
      </w:r>
      <w:r w:rsidR="006636CD">
        <w:t>3</w:t>
      </w:r>
      <w:r w:rsidR="006636CD">
        <w:fldChar w:fldCharType="end"/>
      </w:r>
    </w:p>
    <w:p w14:paraId="4533E637" w14:textId="77777777" w:rsidR="006636CD" w:rsidRDefault="006636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160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160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_Toc109122940 \h </w:instrText>
      </w:r>
      <w:r>
        <w:fldChar w:fldCharType="separate"/>
      </w:r>
      <w:r>
        <w:t>3</w:t>
      </w:r>
      <w:r>
        <w:fldChar w:fldCharType="end"/>
      </w:r>
    </w:p>
    <w:p w14:paraId="7313AAD6" w14:textId="77777777" w:rsidR="006636CD" w:rsidRDefault="006636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160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1606A">
        <w:rPr>
          <w:b/>
        </w:rPr>
        <w:t>Corrections required for NR testcase 7.1.1.1.2</w:t>
      </w:r>
      <w:r>
        <w:tab/>
      </w:r>
      <w:r>
        <w:fldChar w:fldCharType="begin"/>
      </w:r>
      <w:r>
        <w:instrText xml:space="preserve"> PAGEREF _Toc109122941 \h </w:instrText>
      </w:r>
      <w:r>
        <w:fldChar w:fldCharType="separate"/>
      </w:r>
      <w:r>
        <w:t>3</w:t>
      </w:r>
      <w:r>
        <w:fldChar w:fldCharType="end"/>
      </w:r>
    </w:p>
    <w:p w14:paraId="548DD24C" w14:textId="77777777" w:rsidR="006636CD" w:rsidRDefault="006636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1606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1606A">
        <w:rPr>
          <w:rFonts w:cs="Arial"/>
          <w:b/>
          <w:color w:val="000000"/>
          <w:lang w:eastAsia="en-GB"/>
        </w:rPr>
        <w:t>Correction to the template cs_RACH_ConfigGeneric71112_FR1_TDD</w:t>
      </w:r>
      <w:r>
        <w:tab/>
      </w:r>
      <w:r>
        <w:fldChar w:fldCharType="begin"/>
      </w:r>
      <w:r>
        <w:instrText xml:space="preserve"> PAGEREF _Toc109122942 \h </w:instrText>
      </w:r>
      <w:r>
        <w:fldChar w:fldCharType="separate"/>
      </w:r>
      <w:r>
        <w:t>3</w:t>
      </w:r>
      <w:r>
        <w:fldChar w:fldCharType="end"/>
      </w:r>
    </w:p>
    <w:p w14:paraId="5FC97F81" w14:textId="77777777" w:rsidR="006636CD" w:rsidRDefault="006636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1606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1606A">
        <w:rPr>
          <w:rFonts w:cs="Arial"/>
          <w:b/>
          <w:color w:val="000000"/>
          <w:lang w:eastAsia="en-GB"/>
        </w:rPr>
        <w:t>Correction to the function f_TC_7_1_1_1_2_NR_TestBody1</w:t>
      </w:r>
      <w:r>
        <w:tab/>
      </w:r>
      <w:r>
        <w:fldChar w:fldCharType="begin"/>
      </w:r>
      <w:r>
        <w:instrText xml:space="preserve"> PAGEREF _Toc109122943 \h </w:instrText>
      </w:r>
      <w:r>
        <w:fldChar w:fldCharType="separate"/>
      </w:r>
      <w:r>
        <w:t>4</w:t>
      </w:r>
      <w:r>
        <w:fldChar w:fldCharType="end"/>
      </w:r>
    </w:p>
    <w:p w14:paraId="502D6628" w14:textId="77777777" w:rsidR="006636CD" w:rsidRDefault="007A73E5" w:rsidP="006636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636CD" w:rsidRPr="00A00EC6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9122940"/>
      <w:bookmarkStart w:id="9" w:name="_Hlk107233696"/>
      <w:r w:rsidR="006636CD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78B4F4C1" w14:textId="77777777" w:rsidR="006636CD" w:rsidRDefault="006636CD" w:rsidP="006636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511E835A" w14:textId="77777777" w:rsidR="006636CD" w:rsidRDefault="006636CD" w:rsidP="006636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AA1FBA0" w14:textId="77777777" w:rsidR="006636CD" w:rsidRDefault="006636CD" w:rsidP="006636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9"/>
    <w:p w14:paraId="533EDA21" w14:textId="77777777" w:rsidR="007A73E5" w:rsidRDefault="007A73E5" w:rsidP="007A73E5">
      <w:pPr>
        <w:rPr>
          <w:b/>
          <w:sz w:val="24"/>
          <w:lang w:eastAsia="ja-JP"/>
        </w:rPr>
      </w:pPr>
    </w:p>
    <w:p w14:paraId="2D42F5E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9122941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0"/>
      <w:bookmarkEnd w:id="11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90904">
        <w:rPr>
          <w:b/>
        </w:rPr>
        <w:t>7.1.1.1.2</w:t>
      </w:r>
      <w:bookmarkEnd w:id="12"/>
    </w:p>
    <w:p w14:paraId="7CDFCD65" w14:textId="77777777" w:rsidR="005D27CA" w:rsidRDefault="005D27CA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0912294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r w:rsidR="007071DA" w:rsidRPr="00937210">
        <w:rPr>
          <w:rFonts w:cs="Arial"/>
          <w:b/>
          <w:color w:val="000000"/>
          <w:lang w:eastAsia="en-GB"/>
        </w:rPr>
        <w:t>cs_RACH_ConfigGeneric71112_FR1_TDD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E0F878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83EB" w14:textId="77777777"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9B52" w14:textId="77777777" w:rsidR="005D27CA" w:rsidRPr="00CC39F9" w:rsidRDefault="00FA4D48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15B4">
              <w:rPr>
                <w:rFonts w:cs="Arial"/>
                <w:lang w:eastAsia="en-GB"/>
              </w:rPr>
              <w:t>cs_RACH_ConfigGeneric71112_FR1_TDD</w:t>
            </w:r>
          </w:p>
        </w:tc>
      </w:tr>
      <w:tr w:rsidR="00FA485A" w14:paraId="4AEFBE14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581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1C7" w14:textId="77777777" w:rsidR="00BE2720" w:rsidRDefault="00BE2720" w:rsidP="008D687E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As per 38.331 : </w:t>
            </w:r>
            <w:proofErr w:type="spellStart"/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  <w:proofErr w:type="spellEnd"/>
          </w:p>
          <w:p w14:paraId="0CE6A952" w14:textId="77777777" w:rsidR="00BE2720" w:rsidRDefault="00BE2720" w:rsidP="00BE2720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The network configures a value lower than or equal to 10 </w:t>
            </w:r>
            <w:proofErr w:type="spellStart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ms</w:t>
            </w:r>
            <w:proofErr w:type="spellEnd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when Msg2 is transmitted with shared spectrum channel access (see TS 38.321 [3], clause 5.1.4). UE ignores the field if included in 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UE shall ignore the 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</w:t>
            </w:r>
            <w:proofErr w:type="spellEnd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14:paraId="07FA6318" w14:textId="77777777" w:rsidR="00BE2720" w:rsidRDefault="00BE2720" w:rsidP="00BE2720">
            <w:pPr>
              <w:pStyle w:val="CRCoverPage"/>
              <w:spacing w:after="0"/>
              <w:ind w:left="720"/>
            </w:pPr>
            <w:r w:rsidRPr="00442B1B">
              <w:lastRenderedPageBreak/>
              <w:t xml:space="preserve">For Step 0AA in the test </w:t>
            </w:r>
            <w:proofErr w:type="gramStart"/>
            <w:r w:rsidRPr="00442B1B">
              <w:t>case</w:t>
            </w:r>
            <w:r>
              <w:t>,</w:t>
            </w:r>
            <w:r w:rsidRPr="00D252AE">
              <w:t xml:space="preserve">  </w:t>
            </w:r>
            <w:proofErr w:type="spellStart"/>
            <w:r w:rsidRPr="00D252AE">
              <w:t>ra</w:t>
            </w:r>
            <w:proofErr w:type="gramEnd"/>
            <w:r w:rsidRPr="00D252AE">
              <w:t>-ResponseWindow</w:t>
            </w:r>
            <w:proofErr w:type="spellEnd"/>
            <w:r>
              <w:t xml:space="preserve"> is set it as sl40 when </w:t>
            </w:r>
            <w:proofErr w:type="spellStart"/>
            <w:r w:rsidRPr="00D252AE">
              <w:t>prach-ConfigurationIndex</w:t>
            </w:r>
            <w:proofErr w:type="spellEnd"/>
            <w:r>
              <w:t xml:space="preserve"> is set as 94 for TDD condition.</w:t>
            </w:r>
          </w:p>
          <w:p w14:paraId="2BB83AF4" w14:textId="77777777" w:rsidR="00BE2720" w:rsidRDefault="00BE2720" w:rsidP="00BE2720">
            <w:pPr>
              <w:pStyle w:val="CRCoverPage"/>
              <w:spacing w:after="0"/>
              <w:ind w:left="720"/>
            </w:pPr>
            <w:r w:rsidRPr="00442B1B">
              <w:t xml:space="preserve">As per the RRC specification </w:t>
            </w:r>
            <w:proofErr w:type="gramStart"/>
            <w:r w:rsidRPr="00442B1B">
              <w:t>requirement ,</w:t>
            </w:r>
            <w:proofErr w:type="gramEnd"/>
            <w:r w:rsidRPr="00442B1B">
              <w:t xml:space="preserve"> </w:t>
            </w:r>
            <w:proofErr w:type="spellStart"/>
            <w:r w:rsidRPr="00D252AE">
              <w:t>ra-ResponseWindow</w:t>
            </w:r>
            <w:proofErr w:type="spellEnd"/>
            <w:r>
              <w:t xml:space="preserve"> has to be set as sl20.</w:t>
            </w:r>
          </w:p>
          <w:p w14:paraId="55BA7510" w14:textId="77777777" w:rsidR="00BE2720" w:rsidRPr="00442B1B" w:rsidRDefault="00BE2720" w:rsidP="00BE2720">
            <w:pPr>
              <w:pStyle w:val="CRCoverPage"/>
              <w:spacing w:after="0"/>
              <w:ind w:left="720"/>
            </w:pPr>
          </w:p>
          <w:p w14:paraId="6D29B928" w14:textId="77777777" w:rsidR="00BE2720" w:rsidRPr="005649D7" w:rsidRDefault="00BE2720" w:rsidP="008D687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0</w:t>
            </w:r>
            <w:proofErr w:type="gramStart"/>
            <w:r>
              <w:rPr>
                <w:noProof/>
              </w:rPr>
              <w:t>AA</w:t>
            </w:r>
            <w:r w:rsidRPr="00D252AE">
              <w:t xml:space="preserve"> </w:t>
            </w:r>
            <w:r>
              <w:t xml:space="preserve"> </w:t>
            </w:r>
            <w:proofErr w:type="spellStart"/>
            <w:r w:rsidRPr="00D252AE">
              <w:t>prach</w:t>
            </w:r>
            <w:proofErr w:type="gramEnd"/>
            <w:r w:rsidRPr="00D252AE">
              <w:t>-ConfigurationIndex</w:t>
            </w:r>
            <w:proofErr w:type="spellEnd"/>
            <w:r>
              <w:t xml:space="preserve"> is set as 94 , for which 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  <w:r>
              <w:rPr>
                <w:noProof/>
              </w:rPr>
              <w:t xml:space="preserve">If Prach is received in Subframe =9 and slot = 1 , no issue is observed ;But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; 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14:paraId="74B12545" w14:textId="77777777" w:rsidR="00457E6A" w:rsidRPr="00826B27" w:rsidRDefault="00457E6A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FA485A" w14:paraId="68A4780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E26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5ACA" w14:textId="77777777" w:rsidR="00E6656B" w:rsidRPr="00E6656B" w:rsidRDefault="00990103" w:rsidP="008D687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0AA, </w:t>
            </w:r>
            <w:proofErr w:type="spellStart"/>
            <w:r w:rsidRPr="00D252AE">
              <w:t>ra-ResponseWindow</w:t>
            </w:r>
            <w:proofErr w:type="spellEnd"/>
            <w:r>
              <w:t xml:space="preserve"> is set as sl20</w:t>
            </w:r>
          </w:p>
          <w:p w14:paraId="1BECDB44" w14:textId="77777777" w:rsidR="00826B27" w:rsidRPr="00A72665" w:rsidRDefault="00990103" w:rsidP="008D687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0AA, </w:t>
            </w:r>
            <w:proofErr w:type="spellStart"/>
            <w:r>
              <w:rPr>
                <w:rFonts w:cs="Arial"/>
                <w:lang w:eastAsia="en-GB"/>
              </w:rPr>
              <w:t>prachConfigurationIndex</w:t>
            </w:r>
            <w:proofErr w:type="spellEnd"/>
            <w:r>
              <w:rPr>
                <w:rFonts w:cs="Arial"/>
                <w:lang w:eastAsia="en-GB"/>
              </w:rPr>
              <w:t xml:space="preserve"> is modified as 91 in case of TDD</w:t>
            </w:r>
          </w:p>
        </w:tc>
      </w:tr>
      <w:tr w:rsidR="00FA485A" w14:paraId="48A9C8AE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54F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D4E2" w14:textId="77777777" w:rsidR="00FA485A" w:rsidRPr="00CC39F9" w:rsidRDefault="00EB71A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B71A3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20349" w14:paraId="40A271C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883D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5B82" w14:textId="1B2FA7D6" w:rsidR="00220349" w:rsidRDefault="00625DAD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2F3BA2F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B3A5D3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AC4CC1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CD0B" w14:textId="77777777" w:rsidR="006325AB" w:rsidRPr="00411FB9" w:rsidRDefault="001D0F4F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D0F4F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1D0F4F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1D0F4F">
              <w:rPr>
                <w:rFonts w:ascii="Courier New" w:hAnsi="Courier New" w:cs="Courier New"/>
                <w:color w:val="000000"/>
                <w:lang w:eastAsia="de-DE"/>
              </w:rPr>
              <w:t xml:space="preserve"> cs_RACH_ConfigGeneric71112_FR1_</w:t>
            </w:r>
            <w:proofErr w:type="gramStart"/>
            <w:r w:rsidRPr="001D0F4F">
              <w:rPr>
                <w:rFonts w:ascii="Courier New" w:hAnsi="Courier New" w:cs="Courier New"/>
                <w:color w:val="000000"/>
                <w:lang w:eastAsia="de-DE"/>
              </w:rPr>
              <w:t>TDD :</w:t>
            </w:r>
            <w:proofErr w:type="gramEnd"/>
            <w:r w:rsidRPr="001D0F4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D0F4F">
              <w:rPr>
                <w:rFonts w:ascii="Courier New" w:hAnsi="Courier New" w:cs="Courier New"/>
                <w:color w:val="000000"/>
                <w:lang w:eastAsia="de-DE"/>
              </w:rPr>
              <w:t>cs_NR_RACH_ConfigGenericDef</w:t>
            </w:r>
            <w:proofErr w:type="spellEnd"/>
            <w:r w:rsidRPr="001D0F4F">
              <w:rPr>
                <w:rFonts w:ascii="Courier New" w:hAnsi="Courier New" w:cs="Courier New"/>
                <w:color w:val="000000"/>
                <w:lang w:eastAsia="de-DE"/>
              </w:rPr>
              <w:t>(94,-,-,-,-104,n10,dB2,sl40); /* @status    APPROVED (ENDC, NR5GC) */</w:t>
            </w:r>
          </w:p>
        </w:tc>
      </w:tr>
    </w:tbl>
    <w:p w14:paraId="0AD6E8A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71A6FA2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BEB503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3EBB" w14:textId="77777777" w:rsidR="006325AB" w:rsidRPr="00DA356D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 xml:space="preserve"> cs_RACH_ConfigGeneric71112_FR1_</w:t>
            </w:r>
            <w:proofErr w:type="gramStart"/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>TDD :</w:t>
            </w:r>
            <w:proofErr w:type="gramEnd"/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>cs_NR_RACH_ConfigGenericDef</w:t>
            </w:r>
            <w:proofErr w:type="spellEnd"/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DE768F" w:rsidRPr="007071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91</w:t>
            </w:r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>,-,-,-,-104,n10,dB2,</w:t>
            </w:r>
            <w:r w:rsidR="00DE768F" w:rsidRPr="007071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sl20</w:t>
            </w:r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>); /* @status    APPROVED (ENDC, NR5GC) */ //WA#WI=984107</w:t>
            </w:r>
          </w:p>
        </w:tc>
      </w:tr>
    </w:tbl>
    <w:p w14:paraId="6D7053D8" w14:textId="77777777" w:rsidR="005D27CA" w:rsidRDefault="005D27CA" w:rsidP="006E7773">
      <w:pPr>
        <w:rPr>
          <w:lang w:eastAsia="en-GB"/>
        </w:rPr>
      </w:pPr>
    </w:p>
    <w:p w14:paraId="094D82D4" w14:textId="77777777"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9122943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1F6C5D" w:rsidRPr="001F6C5D">
        <w:rPr>
          <w:rFonts w:cs="Arial"/>
          <w:b/>
          <w:color w:val="000000"/>
          <w:lang w:eastAsia="en-GB"/>
        </w:rPr>
        <w:t>f_TC_7_1_1_1_2_NR_TestBody1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14:paraId="42D5BA25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AE24" w14:textId="77777777" w:rsidR="00240F86" w:rsidRDefault="00240F86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A4F3" w14:textId="77777777" w:rsidR="00240F86" w:rsidRPr="00CC39F9" w:rsidRDefault="00001872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97041">
              <w:rPr>
                <w:rFonts w:cs="Arial"/>
                <w:lang w:eastAsia="en-GB"/>
              </w:rPr>
              <w:t>cs_NR_RachProcedureConfig_71112_2</w:t>
            </w:r>
          </w:p>
        </w:tc>
      </w:tr>
      <w:tr w:rsidR="00240F86" w14:paraId="4F352D29" w14:textId="77777777" w:rsidTr="00D61D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FC4E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EE2A" w14:textId="77777777" w:rsidR="00E77217" w:rsidRDefault="00E77217" w:rsidP="008D687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As per 38.331 : </w:t>
            </w:r>
            <w:proofErr w:type="spellStart"/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  <w:proofErr w:type="spellEnd"/>
          </w:p>
          <w:p w14:paraId="16AE9315" w14:textId="77777777" w:rsidR="00E77217" w:rsidRDefault="00E77217" w:rsidP="00E77217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The network configures a value lower than or equal to 10 </w:t>
            </w:r>
            <w:proofErr w:type="spellStart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ms</w:t>
            </w:r>
            <w:proofErr w:type="spellEnd"/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 xml:space="preserve">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when Msg2 is transmitted with shared spectrum channel access (see TS 38.321 [3], clause 5.1.4). UE ignores the field if included in 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 is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signalled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UE shall ignore the </w:t>
            </w:r>
            <w:proofErr w:type="spellStart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</w:t>
            </w:r>
            <w:proofErr w:type="spellEnd"/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14:paraId="424D4D98" w14:textId="77777777" w:rsidR="00E77217" w:rsidRDefault="00E77217" w:rsidP="00E77217">
            <w:pPr>
              <w:pStyle w:val="CRCoverPage"/>
              <w:spacing w:after="0"/>
              <w:ind w:left="720"/>
            </w:pPr>
            <w:r w:rsidRPr="00442B1B">
              <w:t xml:space="preserve">For Step 0AA in the test </w:t>
            </w:r>
            <w:proofErr w:type="gramStart"/>
            <w:r w:rsidRPr="00442B1B">
              <w:t>case</w:t>
            </w:r>
            <w:r>
              <w:t>,</w:t>
            </w:r>
            <w:r w:rsidRPr="00D252AE">
              <w:t xml:space="preserve">  </w:t>
            </w:r>
            <w:proofErr w:type="spellStart"/>
            <w:r w:rsidRPr="00D252AE">
              <w:t>ra</w:t>
            </w:r>
            <w:proofErr w:type="gramEnd"/>
            <w:r w:rsidRPr="00D252AE">
              <w:t>-ResponseWindow</w:t>
            </w:r>
            <w:proofErr w:type="spellEnd"/>
            <w:r>
              <w:t xml:space="preserve"> is set it as sl40 when </w:t>
            </w:r>
            <w:proofErr w:type="spellStart"/>
            <w:r w:rsidRPr="00D252AE">
              <w:t>prach-ConfigurationIndex</w:t>
            </w:r>
            <w:proofErr w:type="spellEnd"/>
            <w:r>
              <w:t xml:space="preserve"> is set as 94 for TDD condition.</w:t>
            </w:r>
          </w:p>
          <w:p w14:paraId="2AA68634" w14:textId="77777777" w:rsidR="00E77217" w:rsidRDefault="00E77217" w:rsidP="00E77217">
            <w:pPr>
              <w:pStyle w:val="CRCoverPage"/>
              <w:spacing w:after="0"/>
              <w:ind w:left="720"/>
            </w:pPr>
            <w:r w:rsidRPr="00442B1B">
              <w:t xml:space="preserve">As per the RRC specification </w:t>
            </w:r>
            <w:proofErr w:type="gramStart"/>
            <w:r w:rsidRPr="00442B1B">
              <w:t>requirement ,</w:t>
            </w:r>
            <w:proofErr w:type="gramEnd"/>
            <w:r w:rsidRPr="00442B1B">
              <w:t xml:space="preserve"> </w:t>
            </w:r>
            <w:proofErr w:type="spellStart"/>
            <w:r w:rsidRPr="00D252AE">
              <w:t>ra-ResponseWindow</w:t>
            </w:r>
            <w:proofErr w:type="spellEnd"/>
            <w:r>
              <w:t xml:space="preserve"> has to be set as sl20.</w:t>
            </w:r>
          </w:p>
          <w:p w14:paraId="51774564" w14:textId="77777777" w:rsidR="00E77217" w:rsidRPr="00442B1B" w:rsidRDefault="00E77217" w:rsidP="00E77217">
            <w:pPr>
              <w:pStyle w:val="CRCoverPage"/>
              <w:spacing w:after="0"/>
              <w:ind w:left="720"/>
            </w:pPr>
          </w:p>
          <w:p w14:paraId="67ADF8A0" w14:textId="77777777" w:rsidR="00E77217" w:rsidRPr="005649D7" w:rsidRDefault="00E77217" w:rsidP="008D687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0</w:t>
            </w:r>
            <w:proofErr w:type="gramStart"/>
            <w:r>
              <w:rPr>
                <w:noProof/>
              </w:rPr>
              <w:t>AA</w:t>
            </w:r>
            <w:r w:rsidRPr="00D252AE">
              <w:t xml:space="preserve"> </w:t>
            </w:r>
            <w:r>
              <w:t xml:space="preserve"> </w:t>
            </w:r>
            <w:proofErr w:type="spellStart"/>
            <w:r w:rsidRPr="00D252AE">
              <w:t>prach</w:t>
            </w:r>
            <w:proofErr w:type="gramEnd"/>
            <w:r w:rsidRPr="00D252AE">
              <w:t>-ConfigurationIndex</w:t>
            </w:r>
            <w:proofErr w:type="spellEnd"/>
            <w:r>
              <w:t xml:space="preserve"> is set as 94 , for which 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  <w:r>
              <w:rPr>
                <w:noProof/>
              </w:rPr>
              <w:t xml:space="preserve">If Prach is received in Subframe =9 and slot = 1 , no issue is observed ;But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; 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14:paraId="1827F02A" w14:textId="77777777" w:rsidR="00240F86" w:rsidRPr="00826B27" w:rsidRDefault="00240F86" w:rsidP="00D61D8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240F86" w14:paraId="7ADB6F6E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56AF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AC7" w14:textId="77777777" w:rsidR="00865FF1" w:rsidRPr="00865FF1" w:rsidRDefault="00802269" w:rsidP="008D687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0AA, </w:t>
            </w:r>
            <w:proofErr w:type="spellStart"/>
            <w:r w:rsidRPr="00D252AE">
              <w:t>ra-ResponseWindow</w:t>
            </w:r>
            <w:proofErr w:type="spellEnd"/>
            <w:r>
              <w:t xml:space="preserve"> is set as sl20</w:t>
            </w:r>
          </w:p>
          <w:p w14:paraId="7E6B7103" w14:textId="77777777" w:rsidR="00240F86" w:rsidRPr="00A72665" w:rsidRDefault="00802269" w:rsidP="008D687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0AA, </w:t>
            </w:r>
            <w:proofErr w:type="spellStart"/>
            <w:r>
              <w:rPr>
                <w:rFonts w:cs="Arial"/>
                <w:lang w:eastAsia="en-GB"/>
              </w:rPr>
              <w:t>prachConfigurationIndex</w:t>
            </w:r>
            <w:proofErr w:type="spellEnd"/>
            <w:r>
              <w:rPr>
                <w:rFonts w:cs="Arial"/>
                <w:lang w:eastAsia="en-GB"/>
              </w:rPr>
              <w:t xml:space="preserve"> is modified as 91 in case of TDD</w:t>
            </w:r>
          </w:p>
        </w:tc>
      </w:tr>
      <w:tr w:rsidR="00240F86" w14:paraId="70FF8B18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CC2A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52E" w14:textId="77777777" w:rsidR="00240F86" w:rsidRPr="00CC39F9" w:rsidRDefault="00240F86" w:rsidP="00D61D8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EB71A3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40F86" w14:paraId="58A9D9DE" w14:textId="77777777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F934" w14:textId="77777777" w:rsidR="00240F86" w:rsidRDefault="00240F86" w:rsidP="00D61D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FF80" w14:textId="2EACEC79" w:rsidR="00240F86" w:rsidRDefault="00625DAD" w:rsidP="00D61D8B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71809F8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14:paraId="40432D49" w14:textId="77777777"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3472DE43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1A3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function f_TC_7_1_1_1_2_NR_TestBody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1(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_Identity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1953A1E0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3875C57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2493A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v_Received_NR_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SysInd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2B418DC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CE95E98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FDEA962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TimingUL2;</w:t>
            </w:r>
            <w:proofErr w:type="gramEnd"/>
          </w:p>
          <w:p w14:paraId="4C150F5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TimingUL3;</w:t>
            </w:r>
            <w:proofErr w:type="gramEnd"/>
          </w:p>
          <w:p w14:paraId="5EFA1E19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C61865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cs_NR_RachProcedureConfig_71112(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6B889B" w14:textId="77777777" w:rsidR="00725650" w:rsidRPr="00916895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16895">
              <w:rPr>
                <w:rFonts w:ascii="Courier New" w:hAnsi="Courier New" w:cs="Courier New"/>
                <w:color w:val="000000"/>
                <w:lang w:val="de-DE" w:eastAsia="de-DE"/>
              </w:rPr>
              <w:t>var integer v_FrameNum := 0;</w:t>
            </w:r>
          </w:p>
          <w:p w14:paraId="2C646359" w14:textId="77777777" w:rsidR="00725650" w:rsidRPr="00916895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v_FrameNum2 := 0;</w:t>
            </w:r>
          </w:p>
          <w:p w14:paraId="22441A49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(present) integer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SubFrameNum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29B12AE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var  integer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0CC7A53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var  integer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621A7C9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PreamblesGroupA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(0,1,2,3,4,5,6,7,8,9,10,11,12,13,14,15,16,17,18,19,20,21,22,23,24,25,26,27);</w:t>
            </w:r>
          </w:p>
          <w:p w14:paraId="2D2A4A2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A6B94D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f_NR_CellInfo_GetIsFR1(nr_Cell1);</w:t>
            </w:r>
          </w:p>
          <w:p w14:paraId="1C3980F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0.96);</w:t>
            </w:r>
          </w:p>
          <w:p w14:paraId="6515C93D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1.920);</w:t>
            </w:r>
          </w:p>
          <w:p w14:paraId="0FD621D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R5s200823 sic@</w:t>
            </w:r>
          </w:p>
          <w:p w14:paraId="24DE3364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TimingDRB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B6652D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v_NR_DRB_COMMON_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F845E24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Flag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41C5DB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Flag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3F44697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3E8E92E2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A5B8B9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</w:t>
            </w:r>
          </w:p>
          <w:p w14:paraId="36AC7C21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222DF9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)) //FR1 TDD</w:t>
            </w:r>
          </w:p>
          <w:p w14:paraId="5EE9A43C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444E8AF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SubFrameNum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(4,9);</w:t>
            </w:r>
          </w:p>
          <w:p w14:paraId="1435A7D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9744D26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else  /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/FR1 FDD</w:t>
            </w:r>
          </w:p>
          <w:p w14:paraId="2DC0A28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2286C0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SubFrameNum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(2,6,9);</w:t>
            </w:r>
          </w:p>
          <w:p w14:paraId="73C48DCC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680BBB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14:paraId="23AEA8B6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/ FR2</w:t>
            </w:r>
          </w:p>
          <w:p w14:paraId="7E8B154C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// with SCS =120, 10 subframes with each 8 slots. Hence slots 0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..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39 map to sub frames 0..4</w:t>
            </w:r>
          </w:p>
          <w:p w14:paraId="38BCF3E1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SubFrameNum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(1,2,3,4,6,7,8,9);</w:t>
            </w:r>
          </w:p>
          <w:p w14:paraId="43E4CE89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BD448C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SR reception indication</w:t>
            </w:r>
          </w:p>
          <w:p w14:paraId="59F86FB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2AE31B52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PRACH reception indication</w:t>
            </w:r>
          </w:p>
          <w:p w14:paraId="659BF014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2A56208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RACH procedure suitable for steps 4 to 17.</w:t>
            </w:r>
          </w:p>
          <w:p w14:paraId="452BDA00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5719D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879098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1"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C2ED3D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E1404B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(nr_Cell1,200); // Timing of DL</w:t>
            </w:r>
          </w:p>
          <w:p w14:paraId="7105CC3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SS  transmission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of Timing advance</w:t>
            </w:r>
          </w:p>
          <w:p w14:paraId="0678AE8E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cas_NR_MacCommandTrigger_REQ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cs_NR_MAC_TimingAdvance_CE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(-,'011111'B))); //@sic R5s210694 sic@</w:t>
            </w:r>
          </w:p>
          <w:p w14:paraId="5ECD3D3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14:paraId="02B1AF8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A7E4B9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FE71C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2"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5F2D9D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, 700); //Time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alignemnet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is 750ms</w:t>
            </w:r>
          </w:p>
          <w:p w14:paraId="0E65CFD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3"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E2D22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14:paraId="02A50FB8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t_Watchdog.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158A88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11466D6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E107C0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//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cs_RlcBearerRouting_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14:paraId="34F33514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7148226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{crs_NR_PDCP_SDU_7B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} )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5D611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463E50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3"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557C9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preconfigured at SS to not allocate grants</w:t>
            </w:r>
          </w:p>
          <w:p w14:paraId="45992776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4"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8BB0B6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4D06FD99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[ ]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(nr_Cell1, ?))</w:t>
            </w:r>
          </w:p>
          <w:p w14:paraId="203BBB5D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2E8F9E0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repeat;</w:t>
            </w:r>
            <w:proofErr w:type="gramEnd"/>
          </w:p>
          <w:p w14:paraId="56AE31B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73B5CB50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[]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(?,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v_PRACH_PreamblesGroupA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))-&gt; value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v_Received_NR_SysInd</w:t>
            </w:r>
            <w:proofErr w:type="spellEnd"/>
          </w:p>
          <w:p w14:paraId="20459EB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29E7C168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v_Received_NR_SysInd.Common.TimingInfo.SubFrame.SFN.Number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F3793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 v_Received_NR_SysInd.Common.TimingInfo.SubFrame.Subframe.Number;</w:t>
            </w:r>
          </w:p>
          <w:p w14:paraId="297E02EE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v_IsFR1) {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 v_Received_NR_SysInd.Common.TimingInfo.SubFrame.Slot.SlotOffset.Numerology3;}; //@sic R5s200043 sic@</w:t>
            </w:r>
          </w:p>
          <w:p w14:paraId="62433708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// FR2 4,9,14,19,24,29,34,39</w:t>
            </w:r>
          </w:p>
          <w:p w14:paraId="47A30E30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R5-198323 R5s200111 R5-201100 R5-201210 sic@</w:t>
            </w:r>
          </w:p>
          <w:p w14:paraId="556430F0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((v_IsFR1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mod 2) == 1 and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 or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9)) or //TDD</w:t>
            </w:r>
          </w:p>
          <w:p w14:paraId="7FB6376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(v_IsFR1 and (not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)) and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mod 8) == 1 and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 or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 or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9)) or //FDD</w:t>
            </w:r>
          </w:p>
          <w:p w14:paraId="0C798BC6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//Fr2</w:t>
            </w:r>
          </w:p>
          <w:p w14:paraId="2DF3D484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(( not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v_IsFR1 ) and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mod 4) == 1 and ((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1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0) // slot 8 @sic R5s211590 sic@</w:t>
            </w:r>
          </w:p>
          <w:p w14:paraId="7E2C9E8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1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1) //slot 9</w:t>
            </w:r>
          </w:p>
          <w:p w14:paraId="10CA5AF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2) //slot 18</w:t>
            </w:r>
          </w:p>
          <w:p w14:paraId="3E1078F1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3) //slot 19</w:t>
            </w:r>
          </w:p>
          <w:p w14:paraId="18FC8CC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3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4) //slot 28</w:t>
            </w:r>
          </w:p>
          <w:p w14:paraId="2BB1258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3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5) // slot 29</w:t>
            </w:r>
          </w:p>
          <w:p w14:paraId="45F97C3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6) // slot 38</w:t>
            </w:r>
          </w:p>
          <w:p w14:paraId="0F1F3176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7) //slot 39</w:t>
            </w:r>
          </w:p>
          <w:p w14:paraId="3AB9296D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0) // slot 48</w:t>
            </w:r>
          </w:p>
          <w:p w14:paraId="6C76FED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1) //slot 49</w:t>
            </w:r>
          </w:p>
          <w:p w14:paraId="2C1C039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7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2) // slot 58</w:t>
            </w:r>
          </w:p>
          <w:p w14:paraId="49C3287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7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3) //slot 59</w:t>
            </w:r>
          </w:p>
          <w:p w14:paraId="5EF3A721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8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4) // slot 68</w:t>
            </w:r>
          </w:p>
          <w:p w14:paraId="445F97A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8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5) //slot 69</w:t>
            </w:r>
          </w:p>
          <w:p w14:paraId="22497C0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9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6) // slot 78</w:t>
            </w:r>
          </w:p>
          <w:p w14:paraId="7828896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9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7))//slot 79</w:t>
            </w:r>
          </w:p>
          <w:p w14:paraId="462D668D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14:paraId="56C4198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C14E009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__FILE__, __LINE__, "Step 4 ");</w:t>
            </w:r>
          </w:p>
          <w:p w14:paraId="07E37A6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CDAD586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14:paraId="323E39F1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1841983D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__FILE__, __LINE__, "Step 4, wrong frame number used ");</w:t>
            </w:r>
          </w:p>
          <w:p w14:paraId="277A0CC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04976CE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6D5F7302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1CBFA1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45AFE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179F43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5"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9A6412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R5-198323 R5s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200111  R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5-201100 R5-201210 sic@</w:t>
            </w:r>
          </w:p>
          <w:p w14:paraId="13FDD464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, v_FrameNum+2, v_FrameNum+4, v_FrameNum+8),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v_PRACH_PreamblesGroupA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))-&gt; value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v_Received_NR_SysInd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C9CF9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v_Received_NR_SysInd.Common.TimingInfo.SubFrame.SFN.Number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2E278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 v_Received_NR_SysInd.Common.TimingInfo.SubFrame.Subframe.Number;</w:t>
            </w:r>
          </w:p>
          <w:p w14:paraId="7DAF450C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=  v_Received_NR_SysInd.Common.TimingInfo.SubFrame.Slot.SlotOffset.Numerology3;};//@sic R5s200043 sic@</w:t>
            </w:r>
          </w:p>
          <w:p w14:paraId="47F8E9D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if ((v_IsFR1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) and (v_FrameNum2 ==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or v_FrameNum2 == v_FrameNum+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2 )and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 or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9)) or //TDD</w:t>
            </w:r>
          </w:p>
          <w:p w14:paraId="333019D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(v_IsFR1 and (not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)) and (v_FrameNum2 == v_FrameNum+8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)  and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 or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 or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9)) or //FDD</w:t>
            </w:r>
          </w:p>
          <w:p w14:paraId="575C88E0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//FR2</w:t>
            </w:r>
          </w:p>
          <w:p w14:paraId="13FBDA8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(( not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v_IsFR1 ) and (v_FrameNum2 ==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or v_FrameNum2 == v_FrameNum+4)and ((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0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8) // slot 8</w:t>
            </w:r>
          </w:p>
          <w:p w14:paraId="3FFC69F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1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1) //slot 9</w:t>
            </w:r>
          </w:p>
          <w:p w14:paraId="517A8757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2) //slot 18</w:t>
            </w:r>
          </w:p>
          <w:p w14:paraId="64A7078B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3) //slot 19</w:t>
            </w:r>
          </w:p>
          <w:p w14:paraId="76D951C2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3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4) //slot 28</w:t>
            </w:r>
          </w:p>
          <w:p w14:paraId="0A227FC2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3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5) // slot 29</w:t>
            </w:r>
          </w:p>
          <w:p w14:paraId="688BE7C0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6) // slot 38</w:t>
            </w:r>
          </w:p>
          <w:p w14:paraId="5A46AC61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7) //slot 39</w:t>
            </w:r>
          </w:p>
          <w:p w14:paraId="644FFA3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0) // slot 48</w:t>
            </w:r>
          </w:p>
          <w:p w14:paraId="6B3E651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1) //slot 49</w:t>
            </w:r>
          </w:p>
          <w:p w14:paraId="53BA33FF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7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2) // slot 58</w:t>
            </w:r>
          </w:p>
          <w:p w14:paraId="2969A078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7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3) //slot 59</w:t>
            </w:r>
          </w:p>
          <w:p w14:paraId="543DE579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8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4) // slot 68</w:t>
            </w:r>
          </w:p>
          <w:p w14:paraId="6599308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8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5) //slot 69</w:t>
            </w:r>
          </w:p>
          <w:p w14:paraId="40E81951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9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6) // slot 78</w:t>
            </w:r>
          </w:p>
          <w:p w14:paraId="23200395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9 and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== 7)) //slot 79</w:t>
            </w:r>
          </w:p>
          <w:p w14:paraId="1E3625BA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14:paraId="1E5205B2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4BB14F30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__FILE__, __LINE__, "Step 5 ");</w:t>
            </w:r>
          </w:p>
          <w:p w14:paraId="6C37AFE3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F63944C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14:paraId="1A3CF2C4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2F3A03CC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__FILE__, __LINE__, "Step 5, wrong frame number used ");</w:t>
            </w:r>
          </w:p>
          <w:p w14:paraId="5FB08498" w14:textId="77777777"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1DBB31B" w14:textId="77777777" w:rsidR="00240F86" w:rsidRPr="00411FB9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6" </w:t>
            </w:r>
            <w:proofErr w:type="spellStart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35C586CF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14:paraId="75D17E33" w14:textId="77777777"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14:paraId="4989D21C" w14:textId="77777777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3EA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function f_TC_7_1_1_1_2_NR_TestBody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1(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_Identity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2E7CC56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3ACC4A7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00F24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v_Received_NR_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SysInd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D5C5BF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B3FCDD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9C92D9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TimingUL2;</w:t>
            </w:r>
            <w:proofErr w:type="gramEnd"/>
          </w:p>
          <w:p w14:paraId="35E7BED2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TimingUL3;</w:t>
            </w:r>
            <w:proofErr w:type="gramEnd"/>
          </w:p>
          <w:p w14:paraId="16904F97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94A0A67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cs_NR_RachProcedureConfig_71112(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7DF43F" w14:textId="77777777" w:rsidR="00916895" w:rsidRPr="00355C23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55C23">
              <w:rPr>
                <w:rFonts w:ascii="Courier New" w:hAnsi="Courier New" w:cs="Courier New"/>
                <w:color w:val="000000"/>
                <w:lang w:val="de-DE" w:eastAsia="de-DE"/>
              </w:rPr>
              <w:t>var integer v_FrameNum := 0;</w:t>
            </w:r>
          </w:p>
          <w:p w14:paraId="43100521" w14:textId="77777777" w:rsidR="00916895" w:rsidRPr="00355C23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5C2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v_FrameNum2 := 0;</w:t>
            </w:r>
          </w:p>
          <w:p w14:paraId="58A1A09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C23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(present) integer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SubFrameNum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4B99FC39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var  integer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6D6DE1D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var  integer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2B7E95E1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PreamblesGroupA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(0,1,2,3,4,5,6,7,8,9,10,11,12,13,14,15,16,17,18,19,20,21,22,23,24,25,26,27);</w:t>
            </w:r>
          </w:p>
          <w:p w14:paraId="3248B46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NR_DuplexMode_Type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DuplexMode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f_NR_CellInfo_GetDuplexMode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A3CA656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v_IsFR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f_NR_CellInfo_GetIsFR1(nr_Cell1);</w:t>
            </w:r>
          </w:p>
          <w:p w14:paraId="73C5F47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0.96);</w:t>
            </w:r>
          </w:p>
          <w:p w14:paraId="0C3FDD5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1.920);</w:t>
            </w:r>
          </w:p>
          <w:p w14:paraId="091BD66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R5s200823 sic@</w:t>
            </w:r>
          </w:p>
          <w:p w14:paraId="0BFC3DC7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TimingDRB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6DABC67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v_NR_DRB_COMMON_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07AB5B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Flag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2E997EA7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Flag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19C926D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5.0;</w:t>
            </w:r>
          </w:p>
          <w:p w14:paraId="7EAA3D8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08683F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</w:t>
            </w:r>
          </w:p>
          <w:p w14:paraId="319415E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1917F5D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)) //FR1 TDD</w:t>
            </w:r>
          </w:p>
          <w:p w14:paraId="473DF252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14:paraId="2E8611C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SubFrameNum</w:t>
            </w:r>
            <w:proofErr w:type="spellEnd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(8,9); //WA#WI=984107</w:t>
            </w:r>
          </w:p>
          <w:p w14:paraId="6863C40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664DD4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else  /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/FR1 FDD</w:t>
            </w:r>
          </w:p>
          <w:p w14:paraId="768982E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46F7B7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SubFrameNum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(2,6,9);</w:t>
            </w:r>
          </w:p>
          <w:p w14:paraId="13DF2F1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41D3534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14:paraId="1F8EF52B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/ FR2</w:t>
            </w:r>
          </w:p>
          <w:p w14:paraId="4A602E0A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// with SCS =120, 10 subframes with each 8 slots. Hence slots 0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..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39 map to sub frames 0..4</w:t>
            </w:r>
          </w:p>
          <w:p w14:paraId="66D3110B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SubFrameNum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(1,2,3,4,6,7,8,9);</w:t>
            </w:r>
          </w:p>
          <w:p w14:paraId="4A41C3EA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805B79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SR reception indication</w:t>
            </w:r>
          </w:p>
          <w:p w14:paraId="6E60A53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cds_NR_SystemIndCtrl_SchedReq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0CAF4A3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PRACH reception indication</w:t>
            </w:r>
          </w:p>
          <w:p w14:paraId="3BBFA10F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41929E4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RACH procedure suitable for steps 4 to 17.</w:t>
            </w:r>
          </w:p>
          <w:p w14:paraId="30CFF8B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v_NR_RachProcedure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857147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5780BD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F2CB9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79668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(nr_Cell1,200); // Timing of DL</w:t>
            </w:r>
          </w:p>
          <w:p w14:paraId="2B5E260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SS  transmission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of Timing advance</w:t>
            </w:r>
          </w:p>
          <w:p w14:paraId="55E49E3F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cas_NR_MacCommandTrigger_REQ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cs_NR_MAC_TimingAdvance_CE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(-,'011111'B))); //@sic R5s210694 sic@</w:t>
            </w:r>
          </w:p>
          <w:p w14:paraId="3E97C55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14:paraId="5F7A1DAD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D160D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7D26F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2"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54DC719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, 700); //Time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alignemnet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is 750ms</w:t>
            </w:r>
          </w:p>
          <w:p w14:paraId="53DBE86A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3"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6701EA6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14:paraId="06548E9D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t_Watchdog.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4EFDB5F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cas_NR_DRB_COMMON_REQ_PDCP_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30BFD08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AEF4F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//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cs_RlcBearerRouting_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nr_Cell1),</w:t>
            </w:r>
          </w:p>
          <w:p w14:paraId="57F7F36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v_TimingDL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5E42A50A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{crs_NR_PDCP_SDU_7B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} )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DC267EB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61982CD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3"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BBE9E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preconfigured at SS to not allocate grants</w:t>
            </w:r>
          </w:p>
          <w:p w14:paraId="730957A6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4"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746A9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35295934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[ ]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car_NR_SchedulingReq_IND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(nr_Cell1, ?))</w:t>
            </w:r>
          </w:p>
          <w:p w14:paraId="0E4FE487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29FED13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repeat;</w:t>
            </w:r>
            <w:proofErr w:type="gramEnd"/>
          </w:p>
          <w:p w14:paraId="2FACA0A4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0C9B8AE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[]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(?,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v_PRACH_PreamblesGroupA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))-&gt; value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v_Received_NR_SysInd</w:t>
            </w:r>
            <w:proofErr w:type="spellEnd"/>
          </w:p>
          <w:p w14:paraId="462B57F1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07D9849B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v_Received_NR_SysInd.Common.TimingInfo.SubFrame.SFN.Number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C0EFC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 v_Received_NR_SysInd.Common.TimingInfo.SubFrame.Subframe.Number;</w:t>
            </w:r>
          </w:p>
          <w:p w14:paraId="0ABC358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v_IsFR1) {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 v_Received_NR_SysInd.Common.TimingInfo.SubFrame.Slot.SlotOffset.Numerology3;}; //@sic R5s200043 sic@</w:t>
            </w:r>
          </w:p>
          <w:p w14:paraId="715D923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// FR2 4,9,14,19,24,29,34,39</w:t>
            </w:r>
          </w:p>
          <w:p w14:paraId="2DC04272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R5-198323 R5s200111 R5-201100 R5-201210 sic@</w:t>
            </w:r>
          </w:p>
          <w:p w14:paraId="43C1D4DF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((v_IsFR1 and </w:t>
            </w:r>
            <w:proofErr w:type="spellStart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ischosen</w:t>
            </w:r>
            <w:proofErr w:type="spellEnd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v_NR_DuplexMode.TDD</w:t>
            </w:r>
            <w:proofErr w:type="spellEnd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and (</w:t>
            </w:r>
            <w:proofErr w:type="spellStart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v_FrameNum</w:t>
            </w:r>
            <w:proofErr w:type="spellEnd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mod 2) == 1 and (</w:t>
            </w:r>
            <w:proofErr w:type="spellStart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v_SubFrameNum_Rcvd</w:t>
            </w:r>
            <w:proofErr w:type="spellEnd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8 or </w:t>
            </w:r>
            <w:proofErr w:type="spellStart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v_SubFrameNum_Rcvd</w:t>
            </w:r>
            <w:proofErr w:type="spellEnd"/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9))</w:t>
            </w: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or //TDD //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WA#Wi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=984107</w:t>
            </w:r>
          </w:p>
          <w:p w14:paraId="7E10577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(v_IsFR1 and (not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)) and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mod 8) == 1 and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 or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 or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9)) or //FDD</w:t>
            </w:r>
          </w:p>
          <w:p w14:paraId="53F82BA6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//Fr2</w:t>
            </w:r>
          </w:p>
          <w:p w14:paraId="72AF5ACA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(( not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v_IsFR1 ) and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mod 4) == 1 and ((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1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0) // slot 8 @sic R5s211590 sic@</w:t>
            </w:r>
          </w:p>
          <w:p w14:paraId="4C3AEF4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1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1) //slot 9</w:t>
            </w:r>
          </w:p>
          <w:p w14:paraId="0BF9F586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2) //slot 18</w:t>
            </w:r>
          </w:p>
          <w:p w14:paraId="0F4CC5C9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3) //slot 19</w:t>
            </w:r>
          </w:p>
          <w:p w14:paraId="0F4C7B07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3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4) //slot 28</w:t>
            </w:r>
          </w:p>
          <w:p w14:paraId="04186834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3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5) // slot 29</w:t>
            </w:r>
          </w:p>
          <w:p w14:paraId="37625042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4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6) // slot 38</w:t>
            </w:r>
          </w:p>
          <w:p w14:paraId="51ADC4C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4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7) //slot 39</w:t>
            </w:r>
          </w:p>
          <w:p w14:paraId="1261CC4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0) // slot 48</w:t>
            </w:r>
          </w:p>
          <w:p w14:paraId="4CE5663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1) //slot 49</w:t>
            </w:r>
          </w:p>
          <w:p w14:paraId="178EA026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7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2) // slot 58</w:t>
            </w:r>
          </w:p>
          <w:p w14:paraId="55A2A1AD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7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3) //slot 59</w:t>
            </w:r>
          </w:p>
          <w:p w14:paraId="5B215BD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8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4) // slot 68</w:t>
            </w:r>
          </w:p>
          <w:p w14:paraId="29CC1EF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8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5) //slot 69</w:t>
            </w:r>
          </w:p>
          <w:p w14:paraId="16CCD2D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9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6) // slot 78</w:t>
            </w:r>
          </w:p>
          <w:p w14:paraId="4AC1EF54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9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7))//slot 79</w:t>
            </w:r>
          </w:p>
          <w:p w14:paraId="0D07463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14:paraId="6B1D06D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539B562B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__FILE__, __LINE__, "Step 4 ");</w:t>
            </w:r>
          </w:p>
          <w:p w14:paraId="09458C29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C1EC0E2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14:paraId="52DA7C96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22EA623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__FILE__, __LINE__, "Step 4, wrong frame number used ");</w:t>
            </w:r>
          </w:p>
          <w:p w14:paraId="14C64B52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64447E2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54865A54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1442F51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D8185B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02B446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5"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EC329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R5-198323 R5s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200111  R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5-201100 R5-201210 sic@</w:t>
            </w:r>
          </w:p>
          <w:p w14:paraId="4E5E4291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cr_TimingInfo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, v_FrameNum+2, v_FrameNum+4, v_FrameNum+8),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v_PRACH_PreamblesGroupA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))-&gt; value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v_Received_NR_SysInd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2CA1D9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v_Received_NR_SysInd.Common.TimingInfo.SubFrame.SFN.Number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49CE41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 v_Received_NR_SysInd.Common.TimingInfo.SubFrame.Subframe.Number;</w:t>
            </w:r>
          </w:p>
          <w:p w14:paraId="427A9E4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=  v_Received_NR_SysInd.Common.TimingInfo.SubFrame.Slot.SlotOffset.Numerology3;};//@sic R5s200043 sic@</w:t>
            </w:r>
          </w:p>
          <w:p w14:paraId="7517F89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((v_IsFR1 and </w:t>
            </w:r>
            <w:proofErr w:type="spellStart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ischosen</w:t>
            </w:r>
            <w:proofErr w:type="spellEnd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v_NR_DuplexMode.TDD</w:t>
            </w:r>
            <w:proofErr w:type="spellEnd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 and (v_FrameNum2 == </w:t>
            </w:r>
            <w:proofErr w:type="spellStart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v_FrameNum</w:t>
            </w:r>
            <w:proofErr w:type="spellEnd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or v_FrameNum2 == v_FrameNum+</w:t>
            </w:r>
            <w:proofErr w:type="gramStart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2 )and</w:t>
            </w:r>
            <w:proofErr w:type="gramEnd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</w:t>
            </w:r>
            <w:proofErr w:type="spellStart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v_SubFrameNum_Rcvd</w:t>
            </w:r>
            <w:proofErr w:type="spellEnd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8 or </w:t>
            </w:r>
            <w:proofErr w:type="spellStart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v_SubFrameNum_Rcvd</w:t>
            </w:r>
            <w:proofErr w:type="spellEnd"/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9)) or //TDD //WA#WI=984107</w:t>
            </w:r>
          </w:p>
          <w:p w14:paraId="33A7B189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(v_IsFR1 and (not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v_NR_DuplexMode.TDD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)) and (v_FrameNum2 == v_FrameNum+8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)  and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 or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 or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9)) or //FDD</w:t>
            </w:r>
          </w:p>
          <w:p w14:paraId="4352AD1C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//FR2</w:t>
            </w:r>
          </w:p>
          <w:p w14:paraId="55C7EAE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(( not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v_IsFR1 ) and (v_FrameNum2 ==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v_FrameNum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or v_FrameNum2 == v_FrameNum+4)and ((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0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8) // slot 8</w:t>
            </w:r>
          </w:p>
          <w:p w14:paraId="718C8B8B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1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1) //slot 9</w:t>
            </w:r>
          </w:p>
          <w:p w14:paraId="37D2409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2) //slot 18</w:t>
            </w:r>
          </w:p>
          <w:p w14:paraId="1804CCA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3) //slot 19</w:t>
            </w:r>
          </w:p>
          <w:p w14:paraId="0B2CF14D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3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4) //slot 28</w:t>
            </w:r>
          </w:p>
          <w:p w14:paraId="5631D264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3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5) // slot 29</w:t>
            </w:r>
          </w:p>
          <w:p w14:paraId="506121BD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4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6) // slot 38</w:t>
            </w:r>
          </w:p>
          <w:p w14:paraId="39584094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4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7) //slot 39</w:t>
            </w:r>
          </w:p>
          <w:p w14:paraId="09B23D5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0) // slot 48</w:t>
            </w:r>
          </w:p>
          <w:p w14:paraId="15E808B3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1) //slot 49</w:t>
            </w:r>
          </w:p>
          <w:p w14:paraId="01A2898E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7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2) // slot 58</w:t>
            </w:r>
          </w:p>
          <w:p w14:paraId="5383CDD9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7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3) //slot 59</w:t>
            </w:r>
          </w:p>
          <w:p w14:paraId="027CDFB2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8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4) // slot 68</w:t>
            </w:r>
          </w:p>
          <w:p w14:paraId="0B9E50C9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8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5) //slot 69</w:t>
            </w:r>
          </w:p>
          <w:p w14:paraId="538DED70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9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6) // slot 78</w:t>
            </w:r>
          </w:p>
          <w:p w14:paraId="06DAB7ED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v_SubFrameNum_Rcvd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9 and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v_Slot_Rcvd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== 7)) //slot 79</w:t>
            </w:r>
          </w:p>
          <w:p w14:paraId="0FCEA5EA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14:paraId="05BFB8EF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272661C6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__FILE__, __LINE__, "Step 5 ");</w:t>
            </w:r>
          </w:p>
          <w:p w14:paraId="06819E35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59F105A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14:paraId="32430FE8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51C60E7F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__FILE__, __LINE__, "Step 5, wrong frame number used ");</w:t>
            </w:r>
          </w:p>
          <w:p w14:paraId="36270876" w14:textId="77777777"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27C670B" w14:textId="77777777" w:rsidR="00240F86" w:rsidRPr="00DA356D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6" </w:t>
            </w:r>
            <w:proofErr w:type="spellStart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474E5017" w14:textId="77777777" w:rsidR="00240F86" w:rsidRDefault="00240F86" w:rsidP="00240F86">
      <w:pPr>
        <w:rPr>
          <w:lang w:eastAsia="en-GB"/>
        </w:rPr>
      </w:pPr>
    </w:p>
    <w:p w14:paraId="22636CFB" w14:textId="77777777" w:rsidR="00240F86" w:rsidRDefault="00240F86" w:rsidP="00240F86">
      <w:pPr>
        <w:rPr>
          <w:lang w:eastAsia="en-GB"/>
        </w:rPr>
      </w:pPr>
    </w:p>
    <w:p w14:paraId="5B589EDE" w14:textId="77777777" w:rsidR="00295CE5" w:rsidRDefault="00295CE5" w:rsidP="006E7773">
      <w:pPr>
        <w:rPr>
          <w:lang w:eastAsia="en-GB"/>
        </w:rPr>
      </w:pPr>
    </w:p>
    <w:p w14:paraId="71D381A3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5A2145FF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4987242C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60839256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A7033" w14:textId="77777777" w:rsidR="0025521E" w:rsidRDefault="0025521E">
      <w:r>
        <w:separator/>
      </w:r>
    </w:p>
  </w:endnote>
  <w:endnote w:type="continuationSeparator" w:id="0">
    <w:p w14:paraId="0C8E956F" w14:textId="77777777" w:rsidR="0025521E" w:rsidRDefault="00255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FA675" w14:textId="77777777" w:rsidR="006325AB" w:rsidRDefault="0063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33E5E" w14:textId="77777777" w:rsidR="006325AB" w:rsidRDefault="00632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E9B51" w14:textId="77777777" w:rsidR="006325AB" w:rsidRDefault="00632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9D327" w14:textId="77777777" w:rsidR="0025521E" w:rsidRDefault="0025521E">
      <w:r>
        <w:separator/>
      </w:r>
    </w:p>
  </w:footnote>
  <w:footnote w:type="continuationSeparator" w:id="0">
    <w:p w14:paraId="1DC60038" w14:textId="77777777" w:rsidR="0025521E" w:rsidRDefault="00255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F5818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63D6F2C" wp14:editId="7DDEAEF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AF9729" w14:textId="77777777"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E6FD5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2EA4A16" wp14:editId="512915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DAE683" w14:textId="77777777"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D1BAE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2F3042" wp14:editId="1D5B0F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00BF94A" w14:textId="77777777"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020E8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9817012" wp14:editId="05B5327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194C27E" w14:textId="77777777"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532C9" w14:textId="77777777"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35EB7FC" wp14:editId="33C4F8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862B181" w14:textId="77777777"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B7F0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67CD6BB" wp14:editId="1E4694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C6C4A5B" w14:textId="77777777"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3F30"/>
    <w:rsid w:val="00024866"/>
    <w:rsid w:val="00031A80"/>
    <w:rsid w:val="000322B4"/>
    <w:rsid w:val="00032D0C"/>
    <w:rsid w:val="0003629C"/>
    <w:rsid w:val="00036C3F"/>
    <w:rsid w:val="00036FE7"/>
    <w:rsid w:val="00046592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7D1D"/>
    <w:rsid w:val="000A7FC6"/>
    <w:rsid w:val="000B3353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109AC"/>
    <w:rsid w:val="00112785"/>
    <w:rsid w:val="0011415B"/>
    <w:rsid w:val="001179E4"/>
    <w:rsid w:val="00120725"/>
    <w:rsid w:val="001209DE"/>
    <w:rsid w:val="0012136E"/>
    <w:rsid w:val="00124630"/>
    <w:rsid w:val="00126237"/>
    <w:rsid w:val="001302CE"/>
    <w:rsid w:val="001302E3"/>
    <w:rsid w:val="00134670"/>
    <w:rsid w:val="001373AB"/>
    <w:rsid w:val="00145D43"/>
    <w:rsid w:val="00146DCF"/>
    <w:rsid w:val="00151A19"/>
    <w:rsid w:val="00163547"/>
    <w:rsid w:val="00164CFC"/>
    <w:rsid w:val="00167A31"/>
    <w:rsid w:val="00171E2E"/>
    <w:rsid w:val="00173835"/>
    <w:rsid w:val="00177487"/>
    <w:rsid w:val="0018198A"/>
    <w:rsid w:val="00186753"/>
    <w:rsid w:val="0018702B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40A1"/>
    <w:rsid w:val="00205A6F"/>
    <w:rsid w:val="00206ADE"/>
    <w:rsid w:val="00214573"/>
    <w:rsid w:val="00220349"/>
    <w:rsid w:val="00221C5A"/>
    <w:rsid w:val="0022339A"/>
    <w:rsid w:val="00223B81"/>
    <w:rsid w:val="002245A4"/>
    <w:rsid w:val="00234682"/>
    <w:rsid w:val="00234F88"/>
    <w:rsid w:val="00240F86"/>
    <w:rsid w:val="00241A66"/>
    <w:rsid w:val="00245CA4"/>
    <w:rsid w:val="00246C61"/>
    <w:rsid w:val="0025521E"/>
    <w:rsid w:val="002564C6"/>
    <w:rsid w:val="002568BA"/>
    <w:rsid w:val="002570D2"/>
    <w:rsid w:val="0026004D"/>
    <w:rsid w:val="0026151F"/>
    <w:rsid w:val="00263668"/>
    <w:rsid w:val="002640DD"/>
    <w:rsid w:val="0027410A"/>
    <w:rsid w:val="00275D12"/>
    <w:rsid w:val="00277097"/>
    <w:rsid w:val="00284FEB"/>
    <w:rsid w:val="0028507F"/>
    <w:rsid w:val="00285D56"/>
    <w:rsid w:val="002860C4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2CB"/>
    <w:rsid w:val="00322D46"/>
    <w:rsid w:val="003237E0"/>
    <w:rsid w:val="00327558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56DC"/>
    <w:rsid w:val="00355C23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4985"/>
    <w:rsid w:val="003858C9"/>
    <w:rsid w:val="00387792"/>
    <w:rsid w:val="003904E3"/>
    <w:rsid w:val="003920A8"/>
    <w:rsid w:val="003926A3"/>
    <w:rsid w:val="00393BCA"/>
    <w:rsid w:val="003A40B6"/>
    <w:rsid w:val="003A677A"/>
    <w:rsid w:val="003B2CB3"/>
    <w:rsid w:val="003B511E"/>
    <w:rsid w:val="003B51F6"/>
    <w:rsid w:val="003B5C09"/>
    <w:rsid w:val="003C2766"/>
    <w:rsid w:val="003C2F42"/>
    <w:rsid w:val="003C3B4C"/>
    <w:rsid w:val="003C78DB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432E"/>
    <w:rsid w:val="003F6288"/>
    <w:rsid w:val="003F62FD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3D7"/>
    <w:rsid w:val="0044047D"/>
    <w:rsid w:val="00440D0A"/>
    <w:rsid w:val="00442B1B"/>
    <w:rsid w:val="004438DB"/>
    <w:rsid w:val="00446488"/>
    <w:rsid w:val="00451E8D"/>
    <w:rsid w:val="004545A7"/>
    <w:rsid w:val="0045643A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A6131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1CDB"/>
    <w:rsid w:val="00543471"/>
    <w:rsid w:val="005435A9"/>
    <w:rsid w:val="00547111"/>
    <w:rsid w:val="00550D59"/>
    <w:rsid w:val="00553B03"/>
    <w:rsid w:val="00554485"/>
    <w:rsid w:val="00562FE9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2FDD"/>
    <w:rsid w:val="005A3293"/>
    <w:rsid w:val="005A3F42"/>
    <w:rsid w:val="005A7C8E"/>
    <w:rsid w:val="005B379D"/>
    <w:rsid w:val="005B4127"/>
    <w:rsid w:val="005B5EBA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4A48"/>
    <w:rsid w:val="006154AD"/>
    <w:rsid w:val="00617D68"/>
    <w:rsid w:val="00620F69"/>
    <w:rsid w:val="00621188"/>
    <w:rsid w:val="0062384F"/>
    <w:rsid w:val="006257ED"/>
    <w:rsid w:val="00625935"/>
    <w:rsid w:val="00625DAD"/>
    <w:rsid w:val="006316B2"/>
    <w:rsid w:val="006325AB"/>
    <w:rsid w:val="00635375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36CD"/>
    <w:rsid w:val="00663ADF"/>
    <w:rsid w:val="00666EE9"/>
    <w:rsid w:val="00667016"/>
    <w:rsid w:val="006723CA"/>
    <w:rsid w:val="0068444E"/>
    <w:rsid w:val="00686F06"/>
    <w:rsid w:val="0068799C"/>
    <w:rsid w:val="00690904"/>
    <w:rsid w:val="00693944"/>
    <w:rsid w:val="00695808"/>
    <w:rsid w:val="00696273"/>
    <w:rsid w:val="006A1D20"/>
    <w:rsid w:val="006A5853"/>
    <w:rsid w:val="006A6982"/>
    <w:rsid w:val="006A737E"/>
    <w:rsid w:val="006A7A80"/>
    <w:rsid w:val="006B46FB"/>
    <w:rsid w:val="006B7B2F"/>
    <w:rsid w:val="006B7F1F"/>
    <w:rsid w:val="006C1422"/>
    <w:rsid w:val="006D0191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071DA"/>
    <w:rsid w:val="007101FB"/>
    <w:rsid w:val="0072421A"/>
    <w:rsid w:val="0072522A"/>
    <w:rsid w:val="00725650"/>
    <w:rsid w:val="0073208D"/>
    <w:rsid w:val="007324C2"/>
    <w:rsid w:val="00733998"/>
    <w:rsid w:val="0073742E"/>
    <w:rsid w:val="0073773F"/>
    <w:rsid w:val="0074238E"/>
    <w:rsid w:val="00751FE3"/>
    <w:rsid w:val="00752111"/>
    <w:rsid w:val="00755C92"/>
    <w:rsid w:val="00762213"/>
    <w:rsid w:val="00763BA2"/>
    <w:rsid w:val="007656FE"/>
    <w:rsid w:val="007658A5"/>
    <w:rsid w:val="007728D7"/>
    <w:rsid w:val="00772A07"/>
    <w:rsid w:val="00773E5C"/>
    <w:rsid w:val="007821CB"/>
    <w:rsid w:val="00784FE8"/>
    <w:rsid w:val="00792342"/>
    <w:rsid w:val="00792398"/>
    <w:rsid w:val="00793772"/>
    <w:rsid w:val="007977A8"/>
    <w:rsid w:val="007A73E5"/>
    <w:rsid w:val="007B512A"/>
    <w:rsid w:val="007B6D3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58E1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53B9"/>
    <w:rsid w:val="00865FF1"/>
    <w:rsid w:val="00870EE7"/>
    <w:rsid w:val="008716D8"/>
    <w:rsid w:val="0087510D"/>
    <w:rsid w:val="00875564"/>
    <w:rsid w:val="00880F55"/>
    <w:rsid w:val="00883A39"/>
    <w:rsid w:val="008863B9"/>
    <w:rsid w:val="0089088C"/>
    <w:rsid w:val="0089338A"/>
    <w:rsid w:val="008940E9"/>
    <w:rsid w:val="00895087"/>
    <w:rsid w:val="008A2B56"/>
    <w:rsid w:val="008A45A6"/>
    <w:rsid w:val="008B2743"/>
    <w:rsid w:val="008B2A57"/>
    <w:rsid w:val="008C1EC6"/>
    <w:rsid w:val="008C5B5C"/>
    <w:rsid w:val="008D4141"/>
    <w:rsid w:val="008D687E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709E"/>
    <w:rsid w:val="009309A3"/>
    <w:rsid w:val="00934F8D"/>
    <w:rsid w:val="00935DEC"/>
    <w:rsid w:val="00937210"/>
    <w:rsid w:val="009418D9"/>
    <w:rsid w:val="00941E30"/>
    <w:rsid w:val="00943B96"/>
    <w:rsid w:val="00946424"/>
    <w:rsid w:val="009478EE"/>
    <w:rsid w:val="00947AAA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2151"/>
    <w:rsid w:val="00A47E70"/>
    <w:rsid w:val="00A50CF0"/>
    <w:rsid w:val="00A52B35"/>
    <w:rsid w:val="00A52F6F"/>
    <w:rsid w:val="00A57528"/>
    <w:rsid w:val="00A601CD"/>
    <w:rsid w:val="00A62BC4"/>
    <w:rsid w:val="00A63670"/>
    <w:rsid w:val="00A66C63"/>
    <w:rsid w:val="00A678A8"/>
    <w:rsid w:val="00A70BC7"/>
    <w:rsid w:val="00A72118"/>
    <w:rsid w:val="00A72665"/>
    <w:rsid w:val="00A7410A"/>
    <w:rsid w:val="00A7583C"/>
    <w:rsid w:val="00A7671C"/>
    <w:rsid w:val="00A8049F"/>
    <w:rsid w:val="00A81EA3"/>
    <w:rsid w:val="00A84550"/>
    <w:rsid w:val="00A878A3"/>
    <w:rsid w:val="00A90724"/>
    <w:rsid w:val="00A916D2"/>
    <w:rsid w:val="00A91947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720"/>
    <w:rsid w:val="00B5725C"/>
    <w:rsid w:val="00B57F15"/>
    <w:rsid w:val="00B67B97"/>
    <w:rsid w:val="00B7315D"/>
    <w:rsid w:val="00B75E77"/>
    <w:rsid w:val="00B7624F"/>
    <w:rsid w:val="00B76E16"/>
    <w:rsid w:val="00B76EA2"/>
    <w:rsid w:val="00B84F41"/>
    <w:rsid w:val="00B87AE1"/>
    <w:rsid w:val="00B918AC"/>
    <w:rsid w:val="00B91C30"/>
    <w:rsid w:val="00B9335B"/>
    <w:rsid w:val="00B93A96"/>
    <w:rsid w:val="00B968C8"/>
    <w:rsid w:val="00BA048E"/>
    <w:rsid w:val="00BA2B11"/>
    <w:rsid w:val="00BA2CD7"/>
    <w:rsid w:val="00BA3EC5"/>
    <w:rsid w:val="00BA51D9"/>
    <w:rsid w:val="00BA5851"/>
    <w:rsid w:val="00BB1BF6"/>
    <w:rsid w:val="00BB5645"/>
    <w:rsid w:val="00BB5DFC"/>
    <w:rsid w:val="00BC00D3"/>
    <w:rsid w:val="00BC40B1"/>
    <w:rsid w:val="00BC5810"/>
    <w:rsid w:val="00BD160F"/>
    <w:rsid w:val="00BD279D"/>
    <w:rsid w:val="00BD542D"/>
    <w:rsid w:val="00BD5479"/>
    <w:rsid w:val="00BD6BB8"/>
    <w:rsid w:val="00BE2720"/>
    <w:rsid w:val="00BE47A2"/>
    <w:rsid w:val="00BE4DD2"/>
    <w:rsid w:val="00BF1721"/>
    <w:rsid w:val="00BF53F2"/>
    <w:rsid w:val="00BF60DF"/>
    <w:rsid w:val="00C0055E"/>
    <w:rsid w:val="00C01A4C"/>
    <w:rsid w:val="00C04A35"/>
    <w:rsid w:val="00C05BAF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3450"/>
    <w:rsid w:val="00C34763"/>
    <w:rsid w:val="00C358F6"/>
    <w:rsid w:val="00C412B7"/>
    <w:rsid w:val="00C41AB6"/>
    <w:rsid w:val="00C4494A"/>
    <w:rsid w:val="00C471F1"/>
    <w:rsid w:val="00C47F3E"/>
    <w:rsid w:val="00C51E37"/>
    <w:rsid w:val="00C53AC6"/>
    <w:rsid w:val="00C56A9B"/>
    <w:rsid w:val="00C57B17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3F92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83A"/>
    <w:rsid w:val="00D25A5F"/>
    <w:rsid w:val="00D308C2"/>
    <w:rsid w:val="00D30F61"/>
    <w:rsid w:val="00D32B66"/>
    <w:rsid w:val="00D34E67"/>
    <w:rsid w:val="00D50255"/>
    <w:rsid w:val="00D52BD7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41712"/>
    <w:rsid w:val="00E531DF"/>
    <w:rsid w:val="00E541FB"/>
    <w:rsid w:val="00E5624B"/>
    <w:rsid w:val="00E5777E"/>
    <w:rsid w:val="00E57B51"/>
    <w:rsid w:val="00E61068"/>
    <w:rsid w:val="00E61DC5"/>
    <w:rsid w:val="00E65DC4"/>
    <w:rsid w:val="00E6656B"/>
    <w:rsid w:val="00E716C1"/>
    <w:rsid w:val="00E717C5"/>
    <w:rsid w:val="00E768F6"/>
    <w:rsid w:val="00E769F3"/>
    <w:rsid w:val="00E77217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0A41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7D7C"/>
    <w:rsid w:val="00EF2028"/>
    <w:rsid w:val="00F0098D"/>
    <w:rsid w:val="00F11469"/>
    <w:rsid w:val="00F12DFD"/>
    <w:rsid w:val="00F173A4"/>
    <w:rsid w:val="00F17EFD"/>
    <w:rsid w:val="00F22BA9"/>
    <w:rsid w:val="00F25D98"/>
    <w:rsid w:val="00F300FB"/>
    <w:rsid w:val="00F42504"/>
    <w:rsid w:val="00F4269D"/>
    <w:rsid w:val="00F45029"/>
    <w:rsid w:val="00F45D31"/>
    <w:rsid w:val="00F510C9"/>
    <w:rsid w:val="00F5279F"/>
    <w:rsid w:val="00F5365A"/>
    <w:rsid w:val="00F543DE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11A6"/>
    <w:rsid w:val="00F83E9A"/>
    <w:rsid w:val="00F8408F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3E53"/>
    <w:rsid w:val="00FC75B0"/>
    <w:rsid w:val="00FD22E5"/>
    <w:rsid w:val="00FD44EF"/>
    <w:rsid w:val="00FD6E6C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E9BC7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636C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25664-F62E-4267-898B-05209154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4130</Words>
  <Characters>23542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27617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2022-08-24T08:28:00Z</dcterms:created>
  <dcterms:modified xsi:type="dcterms:W3CDTF">2022-08-24T08:28:00Z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2022-07-19T10:40:35Z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8b7ed2a8-3ac9-4fe6-ad77-0ff026dc8132</vt:lpwstr>
  </property>
  <property fmtid="{D5CDD505-2E9C-101B-9397-08002B2CF9AE}" pid="27" name="MSIP_Label_9764cdcd-3664-4d05-9615-7cbf65a4f0a8_ContentBits">
    <vt:lpwstr>0</vt:lpwstr>
  </property>
</Properties>
</file>