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DFCEF" w14:textId="77777777" w:rsidR="00B112AB" w:rsidRDefault="00B112AB" w:rsidP="00B11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R5s220929</w:t>
        </w:r>
      </w:fldSimple>
    </w:p>
    <w:p w14:paraId="65BD4100" w14:textId="77777777" w:rsidR="00B112AB" w:rsidRDefault="00B112AB" w:rsidP="00B112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2AB" w14:paraId="758B0F42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39796" w14:textId="77777777" w:rsidR="00B112AB" w:rsidRDefault="00B112AB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12AB" w14:paraId="7DC06E8E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558E6" w14:textId="77777777" w:rsidR="00B112AB" w:rsidRDefault="00B112A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12AB" w14:paraId="6BC8C7E3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E394B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3046351D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10A940E9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2BDE6B" w14:textId="77777777" w:rsidR="00B112AB" w:rsidRPr="00410371" w:rsidRDefault="00B112AB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6009C6A" w14:textId="77777777" w:rsidR="00B112AB" w:rsidRDefault="00B112A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7D7DC6" w14:textId="77777777" w:rsidR="00B112AB" w:rsidRPr="00410371" w:rsidRDefault="00B112AB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2665</w:t>
              </w:r>
            </w:fldSimple>
          </w:p>
        </w:tc>
        <w:tc>
          <w:tcPr>
            <w:tcW w:w="709" w:type="dxa"/>
          </w:tcPr>
          <w:p w14:paraId="194F0B05" w14:textId="77777777" w:rsidR="00B112AB" w:rsidRDefault="00B112AB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7C7C" w14:textId="77777777" w:rsidR="00B112AB" w:rsidRPr="00410371" w:rsidRDefault="00B112AB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C26754" w14:textId="77777777" w:rsidR="00B112AB" w:rsidRDefault="00B112AB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2E9E4" w14:textId="77777777" w:rsidR="00B112AB" w:rsidRPr="00410371" w:rsidRDefault="00B112AB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3AAA5" w14:textId="77777777"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14:paraId="42AE4D94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063B8" w14:textId="77777777"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14:paraId="27C5FE88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30866" w14:textId="77777777" w:rsidR="00B112AB" w:rsidRPr="00F25D98" w:rsidRDefault="00B112AB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12AB" w14:paraId="4CD6EBB7" w14:textId="77777777" w:rsidTr="00D50E24">
        <w:tc>
          <w:tcPr>
            <w:tcW w:w="9641" w:type="dxa"/>
            <w:gridSpan w:val="9"/>
          </w:tcPr>
          <w:p w14:paraId="71C27A33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1DA89D" w14:textId="77777777" w:rsidR="00B112AB" w:rsidRDefault="00B112AB" w:rsidP="00B11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2AB" w14:paraId="5F9843B0" w14:textId="77777777" w:rsidTr="00D50E24">
        <w:tc>
          <w:tcPr>
            <w:tcW w:w="2835" w:type="dxa"/>
          </w:tcPr>
          <w:p w14:paraId="48DA86C5" w14:textId="77777777" w:rsidR="00B112AB" w:rsidRDefault="00B112AB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71179A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30EDD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7E1CA9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E7135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9FB16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245FE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541AA8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F82C3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699066" w14:textId="77777777" w:rsidR="00B112AB" w:rsidRDefault="00B112AB" w:rsidP="00B11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2AB" w14:paraId="7FB312BD" w14:textId="77777777" w:rsidTr="00D50E24">
        <w:tc>
          <w:tcPr>
            <w:tcW w:w="9640" w:type="dxa"/>
            <w:gridSpan w:val="11"/>
          </w:tcPr>
          <w:p w14:paraId="3FD5949D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0FF822E9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2D659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5C736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8.1.1.4.1</w:t>
              </w:r>
            </w:fldSimple>
          </w:p>
        </w:tc>
      </w:tr>
      <w:tr w:rsidR="00B112AB" w14:paraId="03312BF7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3D5FF247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E6764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7621870F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107064E5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B6795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112AB" w14:paraId="0482F7EF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F4732AC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FE3CC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12AB" w14:paraId="3BCA3B1F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2F6E31BD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6F60E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62E01271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584AEB67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35B1C6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F1CD3A" w14:textId="77777777" w:rsidR="00B112AB" w:rsidRDefault="00B112AB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AEAD0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EDEA4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2022-07-19</w:t>
              </w:r>
            </w:fldSimple>
          </w:p>
        </w:tc>
      </w:tr>
      <w:tr w:rsidR="00B112AB" w14:paraId="7E051BAF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49306339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5B6A4E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A220E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94641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1D48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3A4610D7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04022F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D4976C" w14:textId="77777777" w:rsidR="00B112AB" w:rsidRDefault="00B112AB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C1D59C" w14:textId="77777777"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CB78A" w14:textId="77777777" w:rsidR="00B112AB" w:rsidRDefault="00B112AB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9D1E5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112AB" w14:paraId="00FCFD66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0C8FF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B9DA8" w14:textId="77777777" w:rsidR="00B112AB" w:rsidRDefault="00B112AB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BE04B" w14:textId="77777777" w:rsidR="00B112AB" w:rsidRDefault="00B112AB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E861CF" w14:textId="77777777" w:rsidR="00B112AB" w:rsidRPr="007C2097" w:rsidRDefault="00B112AB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12AB" w14:paraId="6858805C" w14:textId="77777777" w:rsidTr="00D50E24">
        <w:tc>
          <w:tcPr>
            <w:tcW w:w="1843" w:type="dxa"/>
          </w:tcPr>
          <w:p w14:paraId="0491D234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9C571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204F08EF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413120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65B16" w14:textId="77777777" w:rsidR="00B112AB" w:rsidRDefault="00B112AB" w:rsidP="00B112AB">
            <w:pPr>
              <w:pStyle w:val="af9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 step 22A of the test case,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Prach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index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in the system information are updated to 157 and sl40 respectively in case of TDD</w:t>
            </w:r>
          </w:p>
          <w:p w14:paraId="44E13941" w14:textId="77777777" w:rsidR="00B112AB" w:rsidRDefault="00B112AB" w:rsidP="00B112AB">
            <w:pPr>
              <w:pStyle w:val="af9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 xml:space="preserve">As per </w:t>
            </w:r>
            <w:proofErr w:type="gramStart"/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38.331</w:t>
            </w:r>
            <w:r>
              <w:rPr>
                <w:rFonts w:cs="Arial"/>
                <w:lang w:eastAsia="en-GB"/>
              </w:rPr>
              <w:t xml:space="preserve">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Style w:val="af1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14:paraId="0F5E396C" w14:textId="77777777" w:rsidR="00B112AB" w:rsidRDefault="00B112AB" w:rsidP="00B112AB">
            <w:pPr>
              <w:pStyle w:val="af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2CCDB0AA" w14:textId="77777777" w:rsidR="00B112AB" w:rsidRPr="00442B1B" w:rsidRDefault="00B112AB" w:rsidP="00B112AB">
            <w:pPr>
              <w:pStyle w:val="af9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snippet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has to be limited to sl20.</w:t>
            </w:r>
          </w:p>
          <w:p w14:paraId="69FF27B9" w14:textId="77777777" w:rsidR="00B112AB" w:rsidRPr="0028507F" w:rsidRDefault="00B112AB" w:rsidP="00B112A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22</w:t>
            </w:r>
            <w:proofErr w:type="gramStart"/>
            <w:r>
              <w:rPr>
                <w:noProof/>
              </w:rPr>
              <w:t>A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157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 </w:t>
            </w:r>
            <w:r>
              <w:rPr>
                <w:noProof/>
              </w:rPr>
              <w:t>( every SFN ).</w:t>
            </w:r>
            <w:r>
              <w:t xml:space="preserve"> </w:t>
            </w:r>
          </w:p>
          <w:p w14:paraId="7CA3C65C" w14:textId="77777777"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=4 and slot = 1 on even SFN , no issue is observed as there is no interference from SSB in the next SFN ( sf = 0 slot = 0 )</w:t>
            </w:r>
          </w:p>
          <w:p w14:paraId="31FDB5AD" w14:textId="77777777"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 of Odd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14:paraId="6D2F8A3B" w14:textId="77777777"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14:paraId="53D6F836" w14:textId="77777777" w:rsidR="00B112AB" w:rsidRPr="005649D7" w:rsidRDefault="00B112AB" w:rsidP="00B112A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To overcome this issue , it is proposed to make the prach-ConfigurationIndex as 91 for which Prach is expected to be received </w:t>
            </w:r>
            <w:r>
              <w:rPr>
                <w:noProof/>
              </w:rPr>
              <w:lastRenderedPageBreak/>
              <w:t>in the subframe = 8/9 ( every odd SFN ) and there is also no SSB interference during Rar transmission</w:t>
            </w:r>
          </w:p>
          <w:p w14:paraId="78FD1657" w14:textId="77777777" w:rsidR="00B112AB" w:rsidRPr="00E5624B" w:rsidRDefault="00B112AB" w:rsidP="00B112A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B112AB" w14:paraId="6774A177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68016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C7580" w14:textId="77777777" w:rsidR="00B112AB" w:rsidRPr="00CF39F2" w:rsidRDefault="00B112AB" w:rsidP="00B112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112AB" w14:paraId="4E6962E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36A3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3CDF9" w14:textId="77777777" w:rsidR="00B112AB" w:rsidRPr="005435A9" w:rsidRDefault="00B112AB" w:rsidP="00B112A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22A,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14:paraId="5371C397" w14:textId="77777777" w:rsidR="00B112AB" w:rsidRPr="001C574F" w:rsidRDefault="00B112AB" w:rsidP="00B112A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22A,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B112AB" w14:paraId="4A54F2B6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0D97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73E7C" w14:textId="77777777"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449B4627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01DE3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76B47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B112AB" w14:paraId="21AC9DF0" w14:textId="77777777" w:rsidTr="00D50E24">
        <w:tc>
          <w:tcPr>
            <w:tcW w:w="2694" w:type="dxa"/>
            <w:gridSpan w:val="2"/>
          </w:tcPr>
          <w:p w14:paraId="13DF2B53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8DCADE" w14:textId="77777777"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161B85E2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3BA41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D470D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8.1.1.4.1.NR5GC</w:t>
            </w:r>
          </w:p>
        </w:tc>
      </w:tr>
      <w:tr w:rsidR="00B112AB" w14:paraId="7475C18F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BDF82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A3EBD" w14:textId="77777777"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6F5200F0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F702D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F5778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B90BA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C0C68" w14:textId="77777777" w:rsidR="00B112AB" w:rsidRDefault="00B112AB" w:rsidP="00B112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4CDA5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14:paraId="42550F3E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AFAC3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2E32E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23B77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049AE" w14:textId="77777777" w:rsidR="00B112AB" w:rsidRDefault="00B112AB" w:rsidP="00B112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75F04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14:paraId="0130F902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6A1DA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C0A5A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5F696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E1B4CF" w14:textId="77777777" w:rsidR="00B112AB" w:rsidRDefault="00B112AB" w:rsidP="00B11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48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112AB" w14:paraId="5D96323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D75F3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2DC45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92513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013DC" w14:textId="77777777" w:rsidR="00B112AB" w:rsidRDefault="00B112AB" w:rsidP="00B11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9D1C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14:paraId="548795A1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1F366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37475" w14:textId="77777777" w:rsidR="00B112AB" w:rsidRDefault="00B112AB" w:rsidP="00B112AB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14:paraId="591F84C2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41541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061AA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2AB" w:rsidRPr="008863B9" w14:paraId="0DC4168E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4E3B0" w14:textId="77777777" w:rsidR="00B112AB" w:rsidRPr="008863B9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FAF47" w14:textId="77777777" w:rsidR="00B112AB" w:rsidRPr="008863B9" w:rsidRDefault="00B112AB" w:rsidP="00B112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2AB" w14:paraId="769FB290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1FE75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BA32B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922796" w14:textId="77777777" w:rsidR="00B112AB" w:rsidRDefault="00B112AB" w:rsidP="00B112AB">
      <w:pPr>
        <w:rPr>
          <w:noProof/>
        </w:rPr>
      </w:pPr>
    </w:p>
    <w:p w14:paraId="6D05874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82363D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A2006" w14:textId="77777777" w:rsidR="009478EE" w:rsidRDefault="009478EE" w:rsidP="009478EE">
      <w:pPr>
        <w:rPr>
          <w:noProof/>
        </w:rPr>
      </w:pPr>
    </w:p>
    <w:p w14:paraId="0F6B55C2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09120992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23C5A335" w14:textId="77777777" w:rsidR="00B112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12AB" w:rsidRPr="00C86E9D">
        <w:rPr>
          <w:rFonts w:ascii="Arial" w:hAnsi="Arial" w:cs="Arial"/>
          <w:iCs/>
        </w:rPr>
        <w:t>Table of Contents</w:t>
      </w:r>
      <w:r w:rsidR="00B112AB">
        <w:tab/>
      </w:r>
      <w:r w:rsidR="00B112AB">
        <w:fldChar w:fldCharType="begin"/>
      </w:r>
      <w:r w:rsidR="00B112AB">
        <w:instrText xml:space="preserve"> PAGEREF _Toc109120992 \h </w:instrText>
      </w:r>
      <w:r w:rsidR="00B112AB">
        <w:fldChar w:fldCharType="separate"/>
      </w:r>
      <w:r w:rsidR="00B112AB">
        <w:t>3</w:t>
      </w:r>
      <w:r w:rsidR="00B112AB">
        <w:fldChar w:fldCharType="end"/>
      </w:r>
    </w:p>
    <w:p w14:paraId="7012F6C7" w14:textId="77777777" w:rsidR="00B112AB" w:rsidRDefault="00B112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6E9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6E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_Toc109120993 \h </w:instrText>
      </w:r>
      <w:r>
        <w:fldChar w:fldCharType="separate"/>
      </w:r>
      <w:r>
        <w:t>3</w:t>
      </w:r>
      <w:r>
        <w:fldChar w:fldCharType="end"/>
      </w:r>
    </w:p>
    <w:p w14:paraId="229217EC" w14:textId="77777777" w:rsidR="00B112AB" w:rsidRDefault="00B112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6E9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6E9D">
        <w:rPr>
          <w:b/>
        </w:rPr>
        <w:t>Corrections required for NR testcase 8.1.1.4.1</w:t>
      </w:r>
      <w:r>
        <w:tab/>
      </w:r>
      <w:r>
        <w:fldChar w:fldCharType="begin"/>
      </w:r>
      <w:r>
        <w:instrText xml:space="preserve"> PAGEREF _Toc109120994 \h </w:instrText>
      </w:r>
      <w:r>
        <w:fldChar w:fldCharType="separate"/>
      </w:r>
      <w:r>
        <w:t>3</w:t>
      </w:r>
      <w:r>
        <w:fldChar w:fldCharType="end"/>
      </w:r>
    </w:p>
    <w:p w14:paraId="59AC744D" w14:textId="77777777" w:rsidR="00B112AB" w:rsidRDefault="00B112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6E9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6E9D">
        <w:rPr>
          <w:rFonts w:cs="Arial"/>
          <w:b/>
          <w:color w:val="000000"/>
          <w:lang w:eastAsia="en-GB"/>
        </w:rPr>
        <w:t>Correction to the function fl_TC_8_1_1_4_1_TestBody</w:t>
      </w:r>
      <w:r>
        <w:tab/>
      </w:r>
      <w:r>
        <w:fldChar w:fldCharType="begin"/>
      </w:r>
      <w:r>
        <w:instrText xml:space="preserve"> PAGEREF _Toc109120995 \h </w:instrText>
      </w:r>
      <w:r>
        <w:fldChar w:fldCharType="separate"/>
      </w:r>
      <w:r>
        <w:t>3</w:t>
      </w:r>
      <w:r>
        <w:fldChar w:fldCharType="end"/>
      </w:r>
    </w:p>
    <w:p w14:paraId="47F69752" w14:textId="77777777" w:rsidR="00B112AB" w:rsidRDefault="007A73E5" w:rsidP="00B112A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B112AB" w:rsidRPr="00A00EC6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610095"/>
      <w:bookmarkStart w:id="8" w:name="_Toc109120993"/>
      <w:r w:rsidR="00B112AB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5A180D76" w14:textId="77777777"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67C95E8D" w14:textId="77777777"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333D3CA3" w14:textId="77777777"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F4C04E4" w14:textId="77777777" w:rsidR="007A73E5" w:rsidRDefault="007A73E5" w:rsidP="007A73E5">
      <w:pPr>
        <w:rPr>
          <w:b/>
          <w:sz w:val="24"/>
          <w:lang w:eastAsia="ja-JP"/>
        </w:rPr>
      </w:pPr>
    </w:p>
    <w:p w14:paraId="32648A34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912099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5B0875">
        <w:rPr>
          <w:b/>
        </w:rPr>
        <w:t>8.1.</w:t>
      </w:r>
      <w:r w:rsidR="007E622D">
        <w:rPr>
          <w:b/>
        </w:rPr>
        <w:t>1.4.1</w:t>
      </w:r>
      <w:bookmarkEnd w:id="11"/>
    </w:p>
    <w:p w14:paraId="5616AB88" w14:textId="77777777" w:rsidR="00240F86" w:rsidRDefault="00240F86" w:rsidP="008D687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91209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33204C" w:rsidRPr="007A0D37">
        <w:rPr>
          <w:rFonts w:cs="Arial"/>
          <w:b/>
          <w:color w:val="000000"/>
          <w:lang w:eastAsia="en-GB"/>
        </w:rPr>
        <w:t>fl_TC_8_1_1_4_1_TestBody</w:t>
      </w:r>
      <w:bookmarkEnd w:id="12"/>
    </w:p>
    <w:tbl>
      <w:tblPr>
        <w:tblW w:w="108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855"/>
      </w:tblGrid>
      <w:tr w:rsidR="00240F86" w14:paraId="32CC7BA6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548D" w14:textId="77777777"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E63" w14:textId="77777777" w:rsidR="00240F86" w:rsidRPr="00CC39F9" w:rsidRDefault="00EA30EE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406A42" w:rsidRPr="00255CBD">
              <w:rPr>
                <w:rFonts w:cs="Arial"/>
                <w:lang w:eastAsia="en-GB"/>
              </w:rPr>
              <w:t>fl_TC_8_1_1_4_1_TestBody</w:t>
            </w:r>
          </w:p>
        </w:tc>
      </w:tr>
      <w:tr w:rsidR="00240F86" w14:paraId="216DA962" w14:textId="77777777" w:rsidTr="00B112A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676B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517" w14:textId="77777777" w:rsidR="00FC0E55" w:rsidRDefault="00FC0E55" w:rsidP="00FC0E55">
            <w:pPr>
              <w:pStyle w:val="af9"/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 step 22A of the test case,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Prach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index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in the system information are updated to 157 and sl40 respectively in case of TDD</w:t>
            </w:r>
          </w:p>
          <w:p w14:paraId="523EE870" w14:textId="77777777" w:rsidR="00FC0E55" w:rsidRDefault="00FC0E55" w:rsidP="00FC0E55">
            <w:pPr>
              <w:pStyle w:val="af9"/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 xml:space="preserve">As per </w:t>
            </w:r>
            <w:proofErr w:type="gramStart"/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38.331</w:t>
            </w:r>
            <w:r>
              <w:rPr>
                <w:rFonts w:cs="Arial"/>
                <w:lang w:eastAsia="en-GB"/>
              </w:rPr>
              <w:t xml:space="preserve">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Style w:val="af1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14:paraId="5267FCA9" w14:textId="77777777" w:rsidR="00FC0E55" w:rsidRDefault="00FC0E55" w:rsidP="00FC0E55">
            <w:pPr>
              <w:pStyle w:val="af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UE shall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ignore the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7A54AF6A" w14:textId="77777777" w:rsidR="00FC0E55" w:rsidRPr="00442B1B" w:rsidRDefault="00FC0E55" w:rsidP="00FC0E55">
            <w:pPr>
              <w:pStyle w:val="af9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</w:t>
            </w:r>
            <w:r w:rsidR="00B112AB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has to be limited to sl20.</w:t>
            </w:r>
          </w:p>
          <w:p w14:paraId="1DDA756A" w14:textId="77777777" w:rsidR="00FC0E55" w:rsidRPr="0028507F" w:rsidRDefault="00FC0E55" w:rsidP="00FC0E55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22</w:t>
            </w:r>
            <w:proofErr w:type="gramStart"/>
            <w:r>
              <w:rPr>
                <w:noProof/>
              </w:rPr>
              <w:t>A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157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 </w:t>
            </w:r>
            <w:r>
              <w:rPr>
                <w:noProof/>
              </w:rPr>
              <w:t>( every SFN ).</w:t>
            </w:r>
            <w:r>
              <w:t xml:space="preserve"> </w:t>
            </w:r>
          </w:p>
          <w:p w14:paraId="60D71961" w14:textId="77777777"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If Prach is received in Subframe =4 and slot = 1 </w:t>
            </w:r>
            <w:r w:rsidR="00612E53">
              <w:rPr>
                <w:noProof/>
              </w:rPr>
              <w:t xml:space="preserve">( </w:t>
            </w:r>
            <w:r>
              <w:rPr>
                <w:noProof/>
              </w:rPr>
              <w:t xml:space="preserve">on even SFN </w:t>
            </w:r>
            <w:r w:rsidR="00612E53">
              <w:rPr>
                <w:noProof/>
              </w:rPr>
              <w:t>)</w:t>
            </w:r>
            <w:r>
              <w:rPr>
                <w:noProof/>
              </w:rPr>
              <w:t>, no issue is observed as there is no interference from SSB in the next SFN ( sf = 0</w:t>
            </w:r>
            <w:r w:rsidR="003F5609">
              <w:rPr>
                <w:noProof/>
              </w:rPr>
              <w:t>,</w:t>
            </w:r>
            <w:r>
              <w:rPr>
                <w:noProof/>
              </w:rPr>
              <w:t xml:space="preserve"> slot = 0 )</w:t>
            </w:r>
          </w:p>
          <w:p w14:paraId="36F58F15" w14:textId="77777777"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 of Odd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14:paraId="057EE13D" w14:textId="77777777"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14:paraId="6F939502" w14:textId="77777777" w:rsidR="00FC0E55" w:rsidRPr="005649D7" w:rsidRDefault="00FC0E55" w:rsidP="00FC0E55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14:paraId="0BC8623E" w14:textId="77777777"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8B6EA1" w14:paraId="04B8944F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EBAC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DB82" w14:textId="77777777" w:rsidR="00880BAA" w:rsidRPr="005435A9" w:rsidRDefault="00880BAA" w:rsidP="00880BA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22A,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14:paraId="6139E2A4" w14:textId="77777777" w:rsidR="008B6EA1" w:rsidRPr="001C574F" w:rsidRDefault="00880BAA" w:rsidP="00880BA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22A,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8B6EA1" w14:paraId="700A5B90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4F4D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0413" w14:textId="77777777" w:rsidR="008B6EA1" w:rsidRPr="00CC39F9" w:rsidRDefault="00EF52FE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r w:rsidRPr="00EF52FE">
              <w:rPr>
                <w:rFonts w:ascii="Arial" w:hAnsi="Arial" w:cs="Arial"/>
                <w:lang w:eastAsia="en-GB"/>
              </w:rPr>
              <w:t>RRC_Resume_NR5GC.ttcn</w:t>
            </w:r>
          </w:p>
        </w:tc>
      </w:tr>
      <w:tr w:rsidR="008B6EA1" w14:paraId="606A2C21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9D85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DB0C" w14:textId="42A77166" w:rsidR="008B6EA1" w:rsidRPr="00030144" w:rsidRDefault="00613448" w:rsidP="008B6EA1">
            <w:pPr>
              <w:rPr>
                <w:rFonts w:ascii="Arial" w:hAnsi="Arial" w:hint="eastAsia"/>
              </w:rPr>
            </w:pPr>
            <w:r>
              <w:rPr>
                <w:rFonts w:ascii="Arial" w:hAnsi="Arial"/>
                <w:highlight w:val="cyan"/>
              </w:rPr>
              <w:t xml:space="preserve">Accepted as per agreed prose </w:t>
            </w:r>
            <w:r w:rsidRPr="00B939F7">
              <w:rPr>
                <w:rFonts w:ascii="Arial" w:hAnsi="Arial"/>
                <w:highlight w:val="cyan"/>
              </w:rPr>
              <w:t>CR R5-224201 – s</w:t>
            </w:r>
            <w:r>
              <w:rPr>
                <w:rFonts w:ascii="Arial" w:hAnsi="Arial"/>
                <w:highlight w:val="cyan"/>
              </w:rPr>
              <w:t>ee proposed implementation below</w:t>
            </w:r>
          </w:p>
        </w:tc>
      </w:tr>
    </w:tbl>
    <w:p w14:paraId="642BE6D9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0343EC27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6395F9A2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50F" w14:textId="77777777" w:rsidR="00271975" w:rsidRPr="00271975" w:rsidRDefault="00074B68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71975" w:rsidRPr="00271975">
              <w:rPr>
                <w:rFonts w:ascii="Courier New" w:hAnsi="Courier New" w:cs="Courier New"/>
                <w:color w:val="000000"/>
                <w:lang w:eastAsia="de-DE"/>
              </w:rPr>
              <w:t>function fl_TC_8_1_1_4_1_</w:t>
            </w:r>
            <w:proofErr w:type="gramStart"/>
            <w:r w:rsidR="00271975" w:rsidRPr="0027197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271975" w:rsidRPr="00271975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84B76A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215208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7F8E4FD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99885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0FE94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758F8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0F169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E35B3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14:paraId="122EAF6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240B261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5AC1BC0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5557AA7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1F347BF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SrbIndByRef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omit;    // not used (needed when other information of the RRC message needs to be access) // @sic R5-213465 sic@</w:t>
            </w:r>
          </w:p>
          <w:p w14:paraId="3B84848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NR_SYSTEM_IND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SysIndByRef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omit;        // to store SYSTEM_IND if it takes over the RRC message // @sic R5-213465 sic@</w:t>
            </w:r>
          </w:p>
          <w:p w14:paraId="65DDFC8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102E733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60.0;</w:t>
            </w:r>
          </w:p>
          <w:p w14:paraId="610684C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1FCB6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CB592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1C2911F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nr_Cell1, RRC_INACTIVE);</w:t>
            </w:r>
          </w:p>
          <w:p w14:paraId="6EA37C9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F04FE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E35311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 by setting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resumeIdentity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to the stored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shortI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-RNTI value?</w:t>
            </w:r>
          </w:p>
          <w:p w14:paraId="09A9551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f_NR_RRC_ResumeRequest_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nr_Cell1, tsc_NR_ShortI_RNTI_Value1,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mt_Access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311DA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374B7D8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1AEF5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5DCEC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53D1814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(nr_Cell1); // @sic R5-200256, R5-201212, R5-201646, R5-204436 sic@</w:t>
            </w:r>
          </w:p>
          <w:p w14:paraId="27595F5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ABE26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185F2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5084D8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A937B3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EA4C1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75CBC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associated with default Internet PDU session?</w:t>
            </w:r>
          </w:p>
          <w:p w14:paraId="631828D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30E4019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(); // @sic R5s201461 sic@</w:t>
            </w:r>
          </w:p>
          <w:p w14:paraId="361D17B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 // @sic R5-200256 sic@</w:t>
            </w:r>
          </w:p>
          <w:p w14:paraId="152424A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/ @sic R5s200517 sic@</w:t>
            </w:r>
          </w:p>
          <w:p w14:paraId="269F95C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nr_Cell1, f_NR5GC_GetPdnIndex(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, "Step 5"); // @sic R5-200256 sic@</w:t>
            </w:r>
          </w:p>
          <w:p w14:paraId="5340DA9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A0EA5A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Session");</w:t>
            </w:r>
          </w:p>
          <w:p w14:paraId="1EF5C67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CCACE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12380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FBD55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both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-RNTI and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shortI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-RNTI in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133FC9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26DF71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ADC73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C12F6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changes the SIB1 of NR Cell 1 to set the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useFullResumeID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to True.</w:t>
            </w:r>
          </w:p>
          <w:p w14:paraId="664342E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UseFullResumeID(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nr_Cell1, true_);</w:t>
            </w:r>
          </w:p>
          <w:p w14:paraId="3D6A674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08834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A02F7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Short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 on PDCCH using P-RNTI indicating a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F4B280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nr_Cell1, true, RRC_INACTIVE);</w:t>
            </w:r>
          </w:p>
          <w:p w14:paraId="414A746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6126B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16AE9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14:paraId="2333CF1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ModificationPeriodFrames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f_NR_CalculateModificationPeriod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59C53B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ModificationPeriod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)/100.0; //Modification period in seconds</w:t>
            </w:r>
          </w:p>
          <w:p w14:paraId="29453DD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2.1 *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626C8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EB11F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1D528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6AF2D88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nr_Cell1, RRC_INACTIVE);</w:t>
            </w:r>
          </w:p>
          <w:p w14:paraId="016ABA8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83432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B5300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resumeIdentity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to the stored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-RNTI value?</w:t>
            </w:r>
          </w:p>
          <w:p w14:paraId="55FF51C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(car_NR_SRB0_RrcPdu_IND1(nr_Cell1, cr_38508_RRCResumeRequest1(tsc_NR_I_RNTI_Value1)));</w:t>
            </w:r>
          </w:p>
          <w:p w14:paraId="3EF1411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485A1A1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A7DA4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6E455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666E92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(nr_Cell1); // @sic R5-201646, R5-204436 sic@</w:t>
            </w:r>
          </w:p>
          <w:p w14:paraId="250A7E9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A82EE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1BC33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51CB50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5A83A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7A300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92695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DE124A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InactiveDef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nr_Cell1, -, false);</w:t>
            </w:r>
          </w:p>
          <w:p w14:paraId="7147C48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nr_Cell2 ,tsc_NR_38508_NextHopChainingCount);</w:t>
            </w:r>
          </w:p>
          <w:p w14:paraId="694C43B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CFA6D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415A2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cell levels according to row T1 of table 8.1.1.4.1.3.2-1 for FR1 and table 8.1.1.4.1.3.2-2 for FR2.</w:t>
            </w:r>
          </w:p>
          <w:p w14:paraId="702B88C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nr_Cell1,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2AACC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34405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960E5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resumeCause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set to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rna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-Update on NR Cell 2 within 60s?</w:t>
            </w:r>
          </w:p>
          <w:p w14:paraId="7FB128C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770A5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3D4FC6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(car_NR_SRB0_RrcPdu_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nr_Cell2, cr_38508_RRCResumeRequest(tsc_NR_ShortI_RNTI_Value1,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14:paraId="2CE4EAB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50D57C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EC68D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"Test Case 8.1.1.4.1 Step 16");</w:t>
            </w:r>
          </w:p>
          <w:p w14:paraId="477E14B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AEE3EF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14:paraId="30F2A5A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7C9F7A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__FILE__, __LINE__, "Test Case 8.1.1.4.1 Step 16");</w:t>
            </w:r>
          </w:p>
          <w:p w14:paraId="4A2E581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EF5904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AD5A5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6FDEB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C0499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5FD4967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14:paraId="799C9D2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44F5A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v_PDSCH_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v_NR_DownlinkBWP_Cell2.Pdsch.ConfigDedicated.R15;</w:t>
            </w:r>
          </w:p>
          <w:p w14:paraId="5890A21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MappingTypeA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3FA8374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v_BWP_DownlinkDedicated_PDSCH_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{setup :=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335EA67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5124279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CellGroupConfig.spCellConfig.spCellConfigDedicated.initialDownlinkBWP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0FFDA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f_NR_SendRRCResume_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nr_Cell2, -, -,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83178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29AB4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89C562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complete the resume procedure</w:t>
            </w:r>
          </w:p>
          <w:p w14:paraId="00A0DE3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3679E6F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9E0BF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3DC23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associated with default Internet PDU session?</w:t>
            </w:r>
          </w:p>
          <w:p w14:paraId="634FCC4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nr_Cell2, f_NR5GC_GetPdnIndex(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, "Step 19"); // @sic R5-200256, R5s200517 sic@</w:t>
            </w:r>
          </w:p>
          <w:p w14:paraId="075DCBD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62BCF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F84E3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 sic@</w:t>
            </w:r>
          </w:p>
          <w:p w14:paraId="32DD387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both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-RNTI and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shortI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-RNTI in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BCC3F0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159B4E9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23606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36564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14:paraId="19992CE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245D5AF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785C0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7024C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14:paraId="093FE02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prach-ConfigurationIndex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in the system information.</w:t>
            </w:r>
          </w:p>
          <w:p w14:paraId="728612C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C8C20E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157;</w:t>
            </w:r>
          </w:p>
          <w:p w14:paraId="46D652D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14:paraId="2735130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14:paraId="3A27658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mod 1 = 0=&gt; any SFN   Subframe 4</w:t>
            </w:r>
          </w:p>
          <w:p w14:paraId="146EED8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(?, (4));</w:t>
            </w:r>
          </w:p>
          <w:p w14:paraId="7E9ADC5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/ FR2</w:t>
            </w:r>
          </w:p>
          <w:p w14:paraId="1604957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= 156; // @sic R5-217275, R5s211579 sic@</w:t>
            </w:r>
          </w:p>
          <w:p w14:paraId="48E7646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14:paraId="7004942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nRAslot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= 1</w:t>
            </w:r>
          </w:p>
          <w:p w14:paraId="7AB4348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(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(?, 4, -, cs_SlotTimingInfo_Numerology3(7)),  //Slot 39 in 120kHz</w:t>
            </w:r>
          </w:p>
          <w:p w14:paraId="6E4FAD8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9, -, cs_SlotTimingInfo_Numerology3(7))   //Slot 79 in 120kHz</w:t>
            </w:r>
          </w:p>
          <w:p w14:paraId="01C009F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14:paraId="3F4A924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D9C5C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14:paraId="7F85E91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f_NR_CellInfo_SetPRACH_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ConfigurationIndex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4C0A3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SetRaResponseWindow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nr_Cell2, sl40); //@sic R5-221437, R5s220125 sic@</w:t>
            </w:r>
          </w:p>
          <w:p w14:paraId="3330F1B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14:paraId="77B5DE7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17250F3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(nr_Cell2, -, cs_NR_CellConfigPhysicalLayerUplink_Def(-,-,cs_NR_UplinkBWPs(v_PhysicalParameters.UL_BWPs))));</w:t>
            </w:r>
          </w:p>
          <w:p w14:paraId="03C4A40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14:paraId="29D5FA49" w14:textId="77777777" w:rsidR="00B112AB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  <w:r w:rsidR="00074B68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316D9F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10EF9684" w14:textId="77777777" w:rsidR="00240F86" w:rsidRPr="003A7CD0" w:rsidRDefault="00316D9F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26E112E" w14:textId="77777777" w:rsidR="00316D9F" w:rsidRPr="00411FB9" w:rsidRDefault="00316D9F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5AC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B96B996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305A5B07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36D7BF4B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E37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function fl_TC_8_1_1_4_1_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DBD813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11B4F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5457B60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F0008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50A21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6739E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float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251BD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A93D6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14:paraId="4DA46FE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3865DD9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36F1C5B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7439CBB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684A644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SrbIndByRef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omit;    // not used (needed when other information of the RRC message needs to be access) // @sic R5-213465 sic@</w:t>
            </w:r>
          </w:p>
          <w:p w14:paraId="08F60EC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SysIndByRef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omit;        // to store SYSTEM_IND if it takes over the RRC message // @sic R5-213465 sic@</w:t>
            </w:r>
          </w:p>
          <w:p w14:paraId="62A19BF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6CEA45D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60.0;</w:t>
            </w:r>
          </w:p>
          <w:p w14:paraId="7286893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4B1F0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F343B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19797EF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nr_Cell1, RRC_INACTIVE);</w:t>
            </w:r>
          </w:p>
          <w:p w14:paraId="6508F8D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3F168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507C1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 by setting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resumeIdentity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to the stored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shortI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-RNTI value?</w:t>
            </w:r>
          </w:p>
          <w:p w14:paraId="61B5043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f_NR_RRC_ResumeRequest_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nr_Cell1, tsc_NR_ShortI_RNTI_Value1,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mt_Access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6EF8C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544C06B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A9D14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CE58E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1B34592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(nr_Cell1); // @sic R5-200256, R5-201212, R5-201646, R5-204436 sic@</w:t>
            </w:r>
          </w:p>
          <w:p w14:paraId="424DD7F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63A0B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19288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1C33B42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6932D8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46B3C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6C301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associated with default Internet PDU session?</w:t>
            </w:r>
          </w:p>
          <w:p w14:paraId="277E994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3ECC3E3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(); // @sic R5s201461 sic@</w:t>
            </w:r>
          </w:p>
          <w:p w14:paraId="3C7ADD7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 // @sic R5-200256 sic@</w:t>
            </w:r>
          </w:p>
          <w:p w14:paraId="508F7EF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/ @sic R5s200517 sic@</w:t>
            </w:r>
          </w:p>
          <w:p w14:paraId="2C05B36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f_NR5GC_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nr_Cell1, f_NR5GC_GetPdnIndex(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, "Step 5"); // @sic R5-200256 sic@</w:t>
            </w:r>
          </w:p>
          <w:p w14:paraId="71C1283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A3010E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Session");</w:t>
            </w:r>
          </w:p>
          <w:p w14:paraId="4106639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27454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98F80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6FF27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both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-RNTI and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shortI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-RNTI in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2B5BBD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0F3DD3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79F36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7C66C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of NR Cell 1 to set the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useFullResumeID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to True.</w:t>
            </w:r>
          </w:p>
          <w:p w14:paraId="127FB36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UseFullResumeID(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nr_Cell1, true_);</w:t>
            </w:r>
          </w:p>
          <w:p w14:paraId="4811C7B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28714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38EA5E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Short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 on PDCCH using P-RNTI indicating a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27F8B8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nr_Cell1, true, RRC_INACTIVE);</w:t>
            </w:r>
          </w:p>
          <w:p w14:paraId="0218702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92F47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B9357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14:paraId="6A45555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ModificationPeriodFrames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f_NR_CalculateModificationPeriod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0E9055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ModificationPeriod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)/100.0; //Modification period in seconds</w:t>
            </w:r>
          </w:p>
          <w:p w14:paraId="067F913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2.1 *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F18E1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E501C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81D55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3EE2E86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nr_Cell1, RRC_INACTIVE);</w:t>
            </w:r>
          </w:p>
          <w:p w14:paraId="21FA003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E65D0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8B875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resumeIdentity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to the stored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-RNTI value?</w:t>
            </w:r>
          </w:p>
          <w:p w14:paraId="21D5195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(car_NR_SRB0_RrcPdu_IND1(nr_Cell1, cr_38508_RRCResumeRequest1(tsc_NR_I_RNTI_Value1)));</w:t>
            </w:r>
          </w:p>
          <w:p w14:paraId="0739B93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4C82EC3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ADACA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C5BAB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7697F65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(nr_Cell1); // @sic R5-201646, R5-204436 sic@</w:t>
            </w:r>
          </w:p>
          <w:p w14:paraId="3ED2198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29801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23F9D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B33FD1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480B18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28143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14"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9C38F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842B51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InactiveDef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nr_Cell1, -, false);</w:t>
            </w:r>
          </w:p>
          <w:p w14:paraId="022A579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nr_Cell2 ,tsc_NR_38508_NextHopChainingCount);</w:t>
            </w:r>
          </w:p>
          <w:p w14:paraId="2D6F686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05909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87BDE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cell levels according to row T1 of table 8.1.1.4.1.3.2-1 for FR1 and table 8.1.1.4.1.3.2-2 for FR2.</w:t>
            </w:r>
          </w:p>
          <w:p w14:paraId="788E103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nr_Cell1,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1166D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A279E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2B773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resumeCause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set to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rna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-Update on NR Cell 2 within 60s?</w:t>
            </w:r>
          </w:p>
          <w:p w14:paraId="198A8E0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7813E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09FC7C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(car_NR_SRB0_RrcPdu_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nr_Cell2, cr_38508_RRCResumeRequest(tsc_NR_ShortI_RNTI_Value1,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14:paraId="6CBFEEB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A36B38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915CF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"Test Case 8.1.1.4.1 Step 16");</w:t>
            </w:r>
          </w:p>
          <w:p w14:paraId="46A8484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EA59E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14:paraId="7988125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7435680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__FILE__, __LINE__, "Test Case 8.1.1.4.1 Step 16");</w:t>
            </w:r>
          </w:p>
          <w:p w14:paraId="3FE3CFB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1A3B7B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CB5EA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FA82C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781E4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02D772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14:paraId="4B4127A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9BF22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v_PDSCH_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v_NR_DownlinkBWP_Cell2.Pdsch.ConfigDedicated.R15;</w:t>
            </w:r>
          </w:p>
          <w:p w14:paraId="02A4FDD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MappingTypeA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EAABB6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v_BWP_DownlinkDedicated_PDSCH_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{setup :=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46E4554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40A7929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CellGroupConfig.spCellConfig.spCellConfigDedicated.initialDownlinkBWP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AFFEA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f_NR_SendRRCResume_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nr_Cell2, -, -,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CA1FC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328CC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4FACE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complete the resume procedure</w:t>
            </w:r>
          </w:p>
          <w:p w14:paraId="17A9B28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432A1F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7C27B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0B9C8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associated with default Internet PDU session?</w:t>
            </w:r>
          </w:p>
          <w:p w14:paraId="638097B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nr_Cell2, f_NR5GC_GetPdnIndex(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, "Step 19"); // @sic R5-200256, R5s200517 sic@</w:t>
            </w:r>
          </w:p>
          <w:p w14:paraId="574A56C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EFC25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FF90B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 sic@</w:t>
            </w:r>
          </w:p>
          <w:p w14:paraId="305ED7A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both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-RNTI and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shortI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-RNTI in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183029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5A07698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67E72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1BF38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14:paraId="155B320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669B0D2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54B6D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F6FA8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14:paraId="06F5A4C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prach-ConfigurationIndex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in the system information.</w:t>
            </w:r>
          </w:p>
          <w:p w14:paraId="18BFEFE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663BAA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PrachConfigurationIndex</w:t>
            </w:r>
            <w:proofErr w:type="spell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91;  //WA#WI=984105</w:t>
            </w:r>
          </w:p>
          <w:p w14:paraId="0AFB651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14:paraId="696107F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14:paraId="4A7B001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mod 1 = 0=&gt; any SFN   Subframe 4</w:t>
            </w:r>
          </w:p>
          <w:p w14:paraId="6BC06EFD" w14:textId="77777777" w:rsidR="005C6979" w:rsidRPr="002A0AEF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</w:t>
            </w:r>
            <w:proofErr w:type="spell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( </w:t>
            </w:r>
            <w:proofErr w:type="spell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cr_TimingInfo</w:t>
            </w:r>
            <w:proofErr w:type="spell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(?, (8)), //WA#WI=984105</w:t>
            </w:r>
          </w:p>
          <w:p w14:paraId="506ED5E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</w:t>
            </w:r>
            <w:proofErr w:type="spell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cr_TimingInfo</w:t>
            </w:r>
            <w:proofErr w:type="spellEnd"/>
            <w:proofErr w:type="gram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(?,</w:t>
            </w:r>
            <w:proofErr w:type="gram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(9)));  //WA#WI=984105</w:t>
            </w:r>
          </w:p>
          <w:p w14:paraId="47119BD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/ FR2</w:t>
            </w:r>
          </w:p>
          <w:p w14:paraId="09958B6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= 156; // @sic R5-217275, R5s211579 sic@</w:t>
            </w:r>
          </w:p>
          <w:p w14:paraId="4911127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14:paraId="2EFED76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nRAslot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= 1</w:t>
            </w:r>
          </w:p>
          <w:p w14:paraId="019A07F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(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(?, 4, -, cs_SlotTimingInfo_Numerology3(7)),  //Slot 39 in 120kHz</w:t>
            </w:r>
          </w:p>
          <w:p w14:paraId="0D2FA8F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9, -, cs_SlotTimingInfo_Numerology3(7))   //Slot 79 in 120kHz</w:t>
            </w:r>
          </w:p>
          <w:p w14:paraId="7872656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14:paraId="57A8D29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A37C2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14:paraId="54DF2F8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f_NR_CellInfo_SetPRACH_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ConfigurationIndex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2F007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</w:t>
            </w:r>
            <w:proofErr w:type="gramStart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SetRaResponseWindow</w:t>
            </w:r>
            <w:proofErr w:type="spell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sl40); //@sic R5-221437, R5s220125 sic@ //WA#WI=984105</w:t>
            </w:r>
          </w:p>
          <w:p w14:paraId="5331F5C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14:paraId="3EAF9D2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22BC4C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(nr_Cell2, -, cs_NR_CellConfigPhysicalLayerUplink_Def(-,-,cs_NR_UplinkBWPs(v_PhysicalParameters.UL_BWPs))));</w:t>
            </w:r>
          </w:p>
          <w:p w14:paraId="1429765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//Reconfigure SS to report PRACH preambles</w:t>
            </w:r>
          </w:p>
          <w:p w14:paraId="15AEA6BA" w14:textId="77777777" w:rsidR="00C91E03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83EF859" w14:textId="77777777" w:rsidR="00163987" w:rsidRPr="00025084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2508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52CA52CF" w14:textId="77777777" w:rsidR="00163987" w:rsidRPr="00DA356D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DD26FE6" w14:textId="77777777" w:rsidR="00240F86" w:rsidRDefault="00240F86" w:rsidP="00240F86">
      <w:pPr>
        <w:rPr>
          <w:lang w:eastAsia="en-GB"/>
        </w:rPr>
      </w:pPr>
    </w:p>
    <w:p w14:paraId="184D98C4" w14:textId="77777777" w:rsidR="002F7C5D" w:rsidRPr="003D6F24" w:rsidRDefault="002F7C5D" w:rsidP="002F7C5D">
      <w:pPr>
        <w:pStyle w:val="2"/>
      </w:pPr>
      <w:r w:rsidRPr="002F06B2">
        <w:rPr>
          <w:highlight w:val="cyan"/>
        </w:rPr>
        <w:t>MCC160 Implementation:</w:t>
      </w:r>
    </w:p>
    <w:p w14:paraId="4603C119" w14:textId="77777777" w:rsidR="0039405E" w:rsidRDefault="0039405E" w:rsidP="0039405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function fl_TC_8_1_1_4_1_TestBody() runs on NR5GC_PTC</w:t>
      </w:r>
    </w:p>
    <w:p w14:paraId="67676698" w14:textId="63CB6F49" w:rsidR="002F7C5D" w:rsidRDefault="0039405E" w:rsidP="0039405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2E425B8C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22A" siclog@</w:t>
      </w:r>
    </w:p>
    <w:p w14:paraId="42BEE7D2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R5-213465, R5-214592 sic@</w:t>
      </w:r>
    </w:p>
    <w:p w14:paraId="30D03496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SS changes the prach-ConfigurationIndex in the system information.</w:t>
      </w:r>
    </w:p>
    <w:p w14:paraId="3E7E3B67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(f_NR_CellInfo_GetIsFR1(nr_Cell2)){</w:t>
      </w:r>
    </w:p>
    <w:p w14:paraId="0BB9C140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@sic R5-224201, R5s220929 sic@</w:t>
      </w:r>
    </w:p>
    <w:p w14:paraId="70377E20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v_PrachConfigurationIndex := </w:t>
      </w:r>
      <w:r w:rsidRPr="00FF299D">
        <w:rPr>
          <w:highlight w:val="cyan"/>
        </w:rPr>
        <w:t>91</w:t>
      </w:r>
      <w:r>
        <w:t>;</w:t>
      </w:r>
    </w:p>
    <w:p w14:paraId="1BEE9594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>
        <w:t xml:space="preserve">        </w:t>
      </w:r>
      <w:r w:rsidRPr="00FF299D">
        <w:rPr>
          <w:highlight w:val="cyan"/>
        </w:rPr>
        <w:t>if (f_NR_CellInfo_GetIsFDD(nr_Cell2)) {</w:t>
      </w:r>
    </w:p>
    <w:p w14:paraId="2AECFD4C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//FR1 FDD - As per 38.211 Table 6.3.3.2-2</w:t>
      </w:r>
    </w:p>
    <w:p w14:paraId="60BE1EBB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//nSFN mod 4 = 0=&gt; any SFN   Subframe 4/9</w:t>
      </w:r>
    </w:p>
    <w:p w14:paraId="78ADC8C4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v_TimingInfo := ( cr_TimingInfo(?, (4)),</w:t>
      </w:r>
    </w:p>
    <w:p w14:paraId="3DFC096E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                  cr_TimingInfo(?, (9))</w:t>
      </w:r>
    </w:p>
    <w:p w14:paraId="09028F1D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                );</w:t>
      </w:r>
    </w:p>
    <w:p w14:paraId="42391052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}</w:t>
      </w:r>
    </w:p>
    <w:p w14:paraId="2233E9E4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else{</w:t>
      </w:r>
    </w:p>
    <w:p w14:paraId="3CA089F9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//FR1 TDD - As per 38.211 Table 6.3.3.2-3</w:t>
      </w:r>
    </w:p>
    <w:p w14:paraId="75D9ED7F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//nSFN mod 2 = 1=&gt; any odd SFN   Subframe 8/9</w:t>
      </w:r>
    </w:p>
    <w:p w14:paraId="44790B63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v_TimingInfo := ( cr_TimingInfo(?, (8)),</w:t>
      </w:r>
    </w:p>
    <w:p w14:paraId="72B69E51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                  cr_TimingInfo(?, (9))</w:t>
      </w:r>
    </w:p>
    <w:p w14:paraId="62E482F5" w14:textId="77777777" w:rsidR="00DC1D6B" w:rsidRPr="00FF299D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F299D">
        <w:rPr>
          <w:highlight w:val="cyan"/>
        </w:rPr>
        <w:t xml:space="preserve">                          );</w:t>
      </w:r>
    </w:p>
    <w:p w14:paraId="7380E2D1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299D">
        <w:rPr>
          <w:highlight w:val="cyan"/>
        </w:rPr>
        <w:t xml:space="preserve">        }</w:t>
      </w:r>
    </w:p>
    <w:p w14:paraId="328A68C2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 // FR2</w:t>
      </w:r>
    </w:p>
    <w:p w14:paraId="02E1A5A2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v_PrachConfigurationIndex := 156; // @sic R5-217275, R5s211579 sic@</w:t>
      </w:r>
    </w:p>
    <w:p w14:paraId="259BF273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slots (19,39) in 60kHz - As per 38.211 Table 6.3.3.2-4</w:t>
      </w:r>
    </w:p>
    <w:p w14:paraId="6AB0DAE7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SCS RA = 120kHz, "Number of PRACH slots within a 60 kHz slot" in Table 6.3.3.2-4 is equal to 1, then nRAslot = 1</w:t>
      </w:r>
    </w:p>
    <w:p w14:paraId="1DCAB872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v_TimingInfo := ( cr_TimingInfo(?, 4, -, cs_SlotTimingInfo_Numerology3(7)),  //Slot 39 in 120kHz</w:t>
      </w:r>
    </w:p>
    <w:p w14:paraId="0512AFCE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cr_TimingInfo(?, 9, -, cs_SlotTimingInfo_Numerology3(7))   //Slot 79 in 120kHz</w:t>
      </w:r>
    </w:p>
    <w:p w14:paraId="38EF22C4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);</w:t>
      </w:r>
    </w:p>
    <w:p w14:paraId="49158422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597AD867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//Set Prach configuration index in SIB1 and in Cell Array</w:t>
      </w:r>
    </w:p>
    <w:p w14:paraId="58CCCF44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f_NR_CellInfo_SetPRACH_ConfigurationIndex(nr_Cell2, v_PrachConfigurationIndex);</w:t>
      </w:r>
    </w:p>
    <w:p w14:paraId="44385A77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f_NR_CellInfo_SetRaResponseWindow(nr_Cell2, </w:t>
      </w:r>
      <w:r w:rsidRPr="00FF299D">
        <w:rPr>
          <w:highlight w:val="cyan"/>
        </w:rPr>
        <w:t>sl20</w:t>
      </w:r>
      <w:r>
        <w:t>); //@sic R5-221437, R5s220125, R5-224201, R5s220929 sic@</w:t>
      </w:r>
    </w:p>
    <w:p w14:paraId="40F35D40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//Reconfigure SS with new PRACH parameters</w:t>
      </w:r>
    </w:p>
    <w:p w14:paraId="534D27CE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v_PhysicalParameters := f_NR_CellInfo_GetPhysicalParameters(nr_Cell2);</w:t>
      </w:r>
    </w:p>
    <w:p w14:paraId="51FCF595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f_NR_SS_CommonCellConfig(nr_Cell2, cads_NR_CellConfigPhysicalLayerUplink(nr_Cell2, -, cs_NR_CellConfigPhysicalLayerUplink_Def(-,-,cs_NR_UplinkBWPs(v_PhysicalParameters.UL_BWPs))));</w:t>
      </w:r>
    </w:p>
    <w:p w14:paraId="7066369C" w14:textId="77777777" w:rsidR="00DC1D6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//Reconfigure SS to report PRACH preambles</w:t>
      </w:r>
    </w:p>
    <w:p w14:paraId="0E791D49" w14:textId="1C49E494" w:rsidR="00F54A4B" w:rsidRDefault="00DC1D6B" w:rsidP="00DC1D6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f_NR_SS_SystemIndCtrlConfig(nr_Cell2, cds_NR_SystemIndCtrl_RachPreamble(enable));</w:t>
      </w:r>
    </w:p>
    <w:p w14:paraId="62F71C37" w14:textId="3D025E32" w:rsidR="00F54A4B" w:rsidRDefault="00F54A4B" w:rsidP="0039405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E47371" w14:textId="08DF4D09" w:rsidR="00F54A4B" w:rsidRDefault="00F54A4B" w:rsidP="0039405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  <w:lang w:eastAsia="zh-CN"/>
        </w:rPr>
        <w:t>}</w:t>
      </w:r>
    </w:p>
    <w:p w14:paraId="5D1B8140" w14:textId="77777777" w:rsidR="00240F86" w:rsidRDefault="00240F86" w:rsidP="00240F86">
      <w:pPr>
        <w:rPr>
          <w:lang w:eastAsia="en-GB"/>
        </w:rPr>
      </w:pPr>
    </w:p>
    <w:p w14:paraId="033A6505" w14:textId="77777777" w:rsidR="00295CE5" w:rsidRDefault="00295CE5" w:rsidP="006E7773">
      <w:pPr>
        <w:rPr>
          <w:lang w:eastAsia="en-GB"/>
        </w:rPr>
      </w:pPr>
    </w:p>
    <w:p w14:paraId="72423273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70966A7A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557FAF19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1E6D37C3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5F37" w14:textId="77777777" w:rsidR="005B19CA" w:rsidRDefault="005B19CA">
      <w:r>
        <w:separator/>
      </w:r>
    </w:p>
  </w:endnote>
  <w:endnote w:type="continuationSeparator" w:id="0">
    <w:p w14:paraId="10C3F571" w14:textId="77777777" w:rsidR="005B19CA" w:rsidRDefault="005B1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079D" w14:textId="77777777" w:rsidR="006325AB" w:rsidRDefault="006325A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EC94" w14:textId="77777777" w:rsidR="006325AB" w:rsidRDefault="006325A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235ED" w14:textId="77777777" w:rsidR="006325AB" w:rsidRDefault="006325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B87B" w14:textId="77777777" w:rsidR="005B19CA" w:rsidRDefault="005B19CA">
      <w:r>
        <w:separator/>
      </w:r>
    </w:p>
  </w:footnote>
  <w:footnote w:type="continuationSeparator" w:id="0">
    <w:p w14:paraId="72B278C9" w14:textId="77777777" w:rsidR="005B19CA" w:rsidRDefault="005B1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1A06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0ECF626" wp14:editId="7DABFB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Content>
                            <w:p w14:paraId="504DD1C1" w14:textId="77777777" w:rsidR="00AD129C" w:rsidRPr="00A11327" w:rsidRDefault="00B112AB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DA097" w14:textId="77777777" w:rsidR="006325AB" w:rsidRDefault="00AD129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9CA129C" wp14:editId="6838C73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E40F273" w14:textId="77777777" w:rsidR="00AD129C" w:rsidRPr="00A11327" w:rsidRDefault="00B112AB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A2" w14:textId="77777777" w:rsidR="006325AB" w:rsidRDefault="00AD129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F229B" wp14:editId="421F72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Content>
                            <w:p w14:paraId="2AFE02EC" w14:textId="77777777" w:rsidR="00AD129C" w:rsidRPr="00A11327" w:rsidRDefault="00B112AB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231E9" w14:textId="77777777" w:rsidR="00D10CAD" w:rsidRDefault="00AD129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B83B175" wp14:editId="163BBB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Content>
                            <w:p w14:paraId="668D162E" w14:textId="77777777" w:rsidR="00AD129C" w:rsidRPr="00A11327" w:rsidRDefault="00B112AB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EF57" w14:textId="77777777" w:rsidR="00D10CAD" w:rsidRDefault="00D10CAD">
    <w:pPr>
      <w:pStyle w:val="a4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A57EEB" wp14:editId="4402AE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Content>
                            <w:p w14:paraId="7D00FFC8" w14:textId="77777777" w:rsidR="00AD129C" w:rsidRPr="00A11327" w:rsidRDefault="00B112AB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858C" w14:textId="77777777" w:rsidR="00D10CAD" w:rsidRDefault="00AD129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5F10A62" wp14:editId="7B2833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Content>
                            <w:p w14:paraId="7B26F560" w14:textId="77777777" w:rsidR="00AD129C" w:rsidRPr="00A11327" w:rsidRDefault="00B112AB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E03B7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4645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8307167">
    <w:abstractNumId w:val="2"/>
  </w:num>
  <w:num w:numId="3" w16cid:durableId="1728919762">
    <w:abstractNumId w:val="9"/>
  </w:num>
  <w:num w:numId="4" w16cid:durableId="1527864923">
    <w:abstractNumId w:val="0"/>
  </w:num>
  <w:num w:numId="5" w16cid:durableId="1237057850">
    <w:abstractNumId w:val="1"/>
  </w:num>
  <w:num w:numId="6" w16cid:durableId="187379633">
    <w:abstractNumId w:val="7"/>
  </w:num>
  <w:num w:numId="7" w16cid:durableId="767892735">
    <w:abstractNumId w:val="3"/>
  </w:num>
  <w:num w:numId="8" w16cid:durableId="414127586">
    <w:abstractNumId w:val="6"/>
  </w:num>
  <w:num w:numId="9" w16cid:durableId="226114400">
    <w:abstractNumId w:val="4"/>
  </w:num>
  <w:num w:numId="10" w16cid:durableId="1212498792">
    <w:abstractNumId w:val="8"/>
  </w:num>
  <w:num w:numId="11" w16cid:durableId="191361349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4465"/>
    <w:rsid w:val="00005833"/>
    <w:rsid w:val="0000678D"/>
    <w:rsid w:val="000070D8"/>
    <w:rsid w:val="00007575"/>
    <w:rsid w:val="00011C14"/>
    <w:rsid w:val="00022E4A"/>
    <w:rsid w:val="00023F30"/>
    <w:rsid w:val="00024866"/>
    <w:rsid w:val="00025084"/>
    <w:rsid w:val="00030144"/>
    <w:rsid w:val="00031A80"/>
    <w:rsid w:val="000322B4"/>
    <w:rsid w:val="00032D0C"/>
    <w:rsid w:val="0003629C"/>
    <w:rsid w:val="00036FE7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4981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0BB9"/>
    <w:rsid w:val="00112785"/>
    <w:rsid w:val="0011415B"/>
    <w:rsid w:val="001179E4"/>
    <w:rsid w:val="00120725"/>
    <w:rsid w:val="001209DE"/>
    <w:rsid w:val="0012136E"/>
    <w:rsid w:val="00124630"/>
    <w:rsid w:val="00124AD4"/>
    <w:rsid w:val="00126237"/>
    <w:rsid w:val="001302CE"/>
    <w:rsid w:val="001302E3"/>
    <w:rsid w:val="00134670"/>
    <w:rsid w:val="001373AB"/>
    <w:rsid w:val="00140CD8"/>
    <w:rsid w:val="0014339B"/>
    <w:rsid w:val="001441A1"/>
    <w:rsid w:val="00145D43"/>
    <w:rsid w:val="00146DCF"/>
    <w:rsid w:val="00150A0C"/>
    <w:rsid w:val="00151A19"/>
    <w:rsid w:val="00163547"/>
    <w:rsid w:val="00163987"/>
    <w:rsid w:val="00164CFC"/>
    <w:rsid w:val="00167A31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1E3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5CBD"/>
    <w:rsid w:val="002564C6"/>
    <w:rsid w:val="002568BA"/>
    <w:rsid w:val="002570D2"/>
    <w:rsid w:val="0026004D"/>
    <w:rsid w:val="0026151F"/>
    <w:rsid w:val="00263668"/>
    <w:rsid w:val="002640DD"/>
    <w:rsid w:val="00271975"/>
    <w:rsid w:val="0027410A"/>
    <w:rsid w:val="00275D12"/>
    <w:rsid w:val="00277097"/>
    <w:rsid w:val="00284FEB"/>
    <w:rsid w:val="0028507F"/>
    <w:rsid w:val="00285D56"/>
    <w:rsid w:val="002860C4"/>
    <w:rsid w:val="0028779A"/>
    <w:rsid w:val="002901A3"/>
    <w:rsid w:val="00290606"/>
    <w:rsid w:val="00295CE5"/>
    <w:rsid w:val="002A0AEF"/>
    <w:rsid w:val="002A4DCB"/>
    <w:rsid w:val="002B14D3"/>
    <w:rsid w:val="002B5741"/>
    <w:rsid w:val="002C55E0"/>
    <w:rsid w:val="002C7E01"/>
    <w:rsid w:val="002D1FEA"/>
    <w:rsid w:val="002D6876"/>
    <w:rsid w:val="002E008A"/>
    <w:rsid w:val="002E0D93"/>
    <w:rsid w:val="002E4F13"/>
    <w:rsid w:val="002F02D4"/>
    <w:rsid w:val="002F45F1"/>
    <w:rsid w:val="002F5F47"/>
    <w:rsid w:val="002F710F"/>
    <w:rsid w:val="002F7C5D"/>
    <w:rsid w:val="002F7D40"/>
    <w:rsid w:val="00303926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04C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1130"/>
    <w:rsid w:val="00374009"/>
    <w:rsid w:val="00374DD4"/>
    <w:rsid w:val="003750CA"/>
    <w:rsid w:val="00375BB0"/>
    <w:rsid w:val="003764EC"/>
    <w:rsid w:val="003806A7"/>
    <w:rsid w:val="003838C8"/>
    <w:rsid w:val="00383C3D"/>
    <w:rsid w:val="00384373"/>
    <w:rsid w:val="00384985"/>
    <w:rsid w:val="003858C9"/>
    <w:rsid w:val="003859DF"/>
    <w:rsid w:val="00387792"/>
    <w:rsid w:val="003904E3"/>
    <w:rsid w:val="003920A8"/>
    <w:rsid w:val="003926A3"/>
    <w:rsid w:val="00393BCA"/>
    <w:rsid w:val="0039405E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5609"/>
    <w:rsid w:val="003F6288"/>
    <w:rsid w:val="003F62FD"/>
    <w:rsid w:val="004007F2"/>
    <w:rsid w:val="00406A42"/>
    <w:rsid w:val="00406AD3"/>
    <w:rsid w:val="00410371"/>
    <w:rsid w:val="00411482"/>
    <w:rsid w:val="00411FB9"/>
    <w:rsid w:val="00412379"/>
    <w:rsid w:val="0041243D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688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1F9C"/>
    <w:rsid w:val="004635E5"/>
    <w:rsid w:val="0046421D"/>
    <w:rsid w:val="004717EA"/>
    <w:rsid w:val="00482B43"/>
    <w:rsid w:val="00495060"/>
    <w:rsid w:val="004976F0"/>
    <w:rsid w:val="004A0763"/>
    <w:rsid w:val="004A2AED"/>
    <w:rsid w:val="004A2F28"/>
    <w:rsid w:val="004A6131"/>
    <w:rsid w:val="004A7876"/>
    <w:rsid w:val="004B01A5"/>
    <w:rsid w:val="004B2C2D"/>
    <w:rsid w:val="004B2E8A"/>
    <w:rsid w:val="004B526E"/>
    <w:rsid w:val="004B75B7"/>
    <w:rsid w:val="004C252A"/>
    <w:rsid w:val="004C60EB"/>
    <w:rsid w:val="004D455F"/>
    <w:rsid w:val="004D5164"/>
    <w:rsid w:val="004D6098"/>
    <w:rsid w:val="004E1CA1"/>
    <w:rsid w:val="004E22D8"/>
    <w:rsid w:val="004E386F"/>
    <w:rsid w:val="004E4136"/>
    <w:rsid w:val="004F40C4"/>
    <w:rsid w:val="004F49AF"/>
    <w:rsid w:val="004F642B"/>
    <w:rsid w:val="004F661B"/>
    <w:rsid w:val="005045C7"/>
    <w:rsid w:val="005075C0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251B"/>
    <w:rsid w:val="00553B03"/>
    <w:rsid w:val="00554485"/>
    <w:rsid w:val="0055765A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0764"/>
    <w:rsid w:val="005A2FDD"/>
    <w:rsid w:val="005A3293"/>
    <w:rsid w:val="005A3F42"/>
    <w:rsid w:val="005A7C8E"/>
    <w:rsid w:val="005B0875"/>
    <w:rsid w:val="005B19CA"/>
    <w:rsid w:val="005B379D"/>
    <w:rsid w:val="005B4127"/>
    <w:rsid w:val="005B5DDE"/>
    <w:rsid w:val="005B5EBA"/>
    <w:rsid w:val="005C1313"/>
    <w:rsid w:val="005C6979"/>
    <w:rsid w:val="005D27CA"/>
    <w:rsid w:val="005D4FB3"/>
    <w:rsid w:val="005E18C6"/>
    <w:rsid w:val="005E2C44"/>
    <w:rsid w:val="005E42FB"/>
    <w:rsid w:val="005E4350"/>
    <w:rsid w:val="005E53B1"/>
    <w:rsid w:val="005F08D8"/>
    <w:rsid w:val="005F12D6"/>
    <w:rsid w:val="005F391D"/>
    <w:rsid w:val="005F740E"/>
    <w:rsid w:val="006006C1"/>
    <w:rsid w:val="006024E7"/>
    <w:rsid w:val="00602F42"/>
    <w:rsid w:val="00605F71"/>
    <w:rsid w:val="00610C5B"/>
    <w:rsid w:val="00610F63"/>
    <w:rsid w:val="00611D08"/>
    <w:rsid w:val="006125D9"/>
    <w:rsid w:val="00612E53"/>
    <w:rsid w:val="00613448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76A56"/>
    <w:rsid w:val="0068444E"/>
    <w:rsid w:val="00686F06"/>
    <w:rsid w:val="0068799C"/>
    <w:rsid w:val="00690904"/>
    <w:rsid w:val="006911B1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59B0"/>
    <w:rsid w:val="006F6B99"/>
    <w:rsid w:val="006F7389"/>
    <w:rsid w:val="006F7B09"/>
    <w:rsid w:val="0070056D"/>
    <w:rsid w:val="00704829"/>
    <w:rsid w:val="00707080"/>
    <w:rsid w:val="007071DA"/>
    <w:rsid w:val="007101FB"/>
    <w:rsid w:val="007233AD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42A5D"/>
    <w:rsid w:val="00743FF6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FE8"/>
    <w:rsid w:val="0078731E"/>
    <w:rsid w:val="00792342"/>
    <w:rsid w:val="00792398"/>
    <w:rsid w:val="00793772"/>
    <w:rsid w:val="007977A8"/>
    <w:rsid w:val="007A0D37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22D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595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43"/>
    <w:rsid w:val="00875564"/>
    <w:rsid w:val="00880BAA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B6EA1"/>
    <w:rsid w:val="008C1EC6"/>
    <w:rsid w:val="008C5B5C"/>
    <w:rsid w:val="008D4141"/>
    <w:rsid w:val="008D687E"/>
    <w:rsid w:val="008E6471"/>
    <w:rsid w:val="008E6B1F"/>
    <w:rsid w:val="008F686C"/>
    <w:rsid w:val="00900B0A"/>
    <w:rsid w:val="00901400"/>
    <w:rsid w:val="00901DDD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6DCD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6B50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544D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4B7D"/>
    <w:rsid w:val="00A7583C"/>
    <w:rsid w:val="00A7671C"/>
    <w:rsid w:val="00A8049F"/>
    <w:rsid w:val="00A81EA3"/>
    <w:rsid w:val="00A82817"/>
    <w:rsid w:val="00A834B9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4EF7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12AB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9F7"/>
    <w:rsid w:val="00B93A96"/>
    <w:rsid w:val="00B968C8"/>
    <w:rsid w:val="00BA048E"/>
    <w:rsid w:val="00BA1D8C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67ED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14B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4B27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E03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BBD"/>
    <w:rsid w:val="00D06D51"/>
    <w:rsid w:val="00D10CAD"/>
    <w:rsid w:val="00D11AE7"/>
    <w:rsid w:val="00D15B17"/>
    <w:rsid w:val="00D17487"/>
    <w:rsid w:val="00D235D8"/>
    <w:rsid w:val="00D2426A"/>
    <w:rsid w:val="00D24991"/>
    <w:rsid w:val="00D2583A"/>
    <w:rsid w:val="00D25A5F"/>
    <w:rsid w:val="00D25EEA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1D6B"/>
    <w:rsid w:val="00DC3B85"/>
    <w:rsid w:val="00DD0F43"/>
    <w:rsid w:val="00DD11FD"/>
    <w:rsid w:val="00DD1A6E"/>
    <w:rsid w:val="00DD2D99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0482"/>
    <w:rsid w:val="00E716C1"/>
    <w:rsid w:val="00E717C5"/>
    <w:rsid w:val="00E768F6"/>
    <w:rsid w:val="00E769F3"/>
    <w:rsid w:val="00E77217"/>
    <w:rsid w:val="00E777D7"/>
    <w:rsid w:val="00E77B87"/>
    <w:rsid w:val="00E80FBB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EF52FE"/>
    <w:rsid w:val="00F0098D"/>
    <w:rsid w:val="00F11469"/>
    <w:rsid w:val="00F12DFD"/>
    <w:rsid w:val="00F173A4"/>
    <w:rsid w:val="00F17EFD"/>
    <w:rsid w:val="00F22BA9"/>
    <w:rsid w:val="00F244C0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4A4B"/>
    <w:rsid w:val="00F5509A"/>
    <w:rsid w:val="00F60DF0"/>
    <w:rsid w:val="00F637A3"/>
    <w:rsid w:val="00F649A6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0E55"/>
    <w:rsid w:val="00FC3E53"/>
    <w:rsid w:val="00FC5432"/>
    <w:rsid w:val="00FC75B0"/>
    <w:rsid w:val="00FD22E5"/>
    <w:rsid w:val="00FD2E17"/>
    <w:rsid w:val="00FD44EF"/>
    <w:rsid w:val="00FD6E6C"/>
    <w:rsid w:val="00FD7BE3"/>
    <w:rsid w:val="00FE05DB"/>
    <w:rsid w:val="00FE3228"/>
    <w:rsid w:val="00FE668F"/>
    <w:rsid w:val="00FE746E"/>
    <w:rsid w:val="00FF299D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A9A1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AD129C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af9">
    <w:name w:val="Normal (Web)"/>
    <w:basedOn w:val="a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B112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962-BD81-4E03-A146-60A63940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3945</Words>
  <Characters>22492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13</cp:revision>
  <cp:lastPrinted>1900-01-01T00:00:00Z</cp:lastPrinted>
  <dcterms:created xsi:type="dcterms:W3CDTF">2022-07-19T10:03:00Z</dcterms:created>
  <dcterms:modified xsi:type="dcterms:W3CDTF">2022-09-07T11:33:00Z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2022-07-19T09:56:21Z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634009cd-48b8-46ec-9990-d165ac2793e7</vt:lpwstr>
  </property>
  <property fmtid="{D5CDD505-2E9C-101B-9397-08002B2CF9AE}" pid="27" name="MSIP_Label_9764cdcd-3664-4d05-9615-7cbf65a4f0a8_ContentBits">
    <vt:lpwstr>0</vt:lpwstr>
  </property>
</Properties>
</file>